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07ec5" w14:paraId="d607ec5" w:rsidRDefault="00170E7C" w:rsidP="00170E7C" w:rsidR="00170E7C" w:rsidRPr="000D7E78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204136" w:rsidR="0080594B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33C" w:rsidP="00EA533C" w:rsidR="00EA533C" w:rsidRPr="000D7E78">
      <w:pPr>
        <w:rPr>
          <w:sz w:val="24"/>
          <w:szCs w:val="24"/>
        </w:rPr>
      </w:pPr>
      <w:r w:rsidRPr="000D7E78">
        <w:rPr>
          <w:sz w:val="24"/>
          <w:szCs w:val="24"/>
        </w:rPr>
        <w:t>REPUBLIKA HRVATSKA</w:t>
      </w:r>
    </w:p>
    <w:p w:rsidRDefault="00EA533C" w:rsidP="002C7F13" w:rsidR="000C70E9">
      <w:pPr>
        <w:rPr>
          <w:sz w:val="24"/>
          <w:szCs w:val="24"/>
        </w:rPr>
      </w:pPr>
      <w:r w:rsidRPr="000D7E78">
        <w:rPr>
          <w:sz w:val="24"/>
          <w:szCs w:val="24"/>
        </w:rPr>
        <w:t>Trgovački sud u Zagrebu</w:t>
      </w:r>
    </w:p>
    <w:p w:rsidRDefault="00EA533C" w:rsidP="002C7F13" w:rsidR="002C7F13" w:rsidRPr="008357C9">
      <w:pPr>
        <w:rPr>
          <w:sz w:val="24"/>
          <w:szCs w:val="24"/>
        </w:rPr>
      </w:pPr>
      <w:r w:rsidRPr="000D7E78">
        <w:rPr>
          <w:sz w:val="24"/>
          <w:szCs w:val="24"/>
        </w:rPr>
        <w:t xml:space="preserve">Zagreb, Amruševa 2/II                                                </w:t>
      </w:r>
      <w:r w:rsidR="0080594B">
        <w:rPr>
          <w:sz w:val="24"/>
          <w:szCs w:val="24"/>
        </w:rPr>
        <w:t xml:space="preserve">                      </w:t>
      </w:r>
      <w:r w:rsidR="001C0F06" w:rsidRPr="000D7E78">
        <w:rPr>
          <w:sz w:val="24"/>
          <w:szCs w:val="24"/>
        </w:rPr>
        <w:t xml:space="preserve"> </w:t>
      </w:r>
      <w:r w:rsidR="002C7F13">
        <w:rPr>
          <w:bCs/>
          <w:sz w:val="24"/>
          <w:szCs w:val="24"/>
        </w:rPr>
        <w:t xml:space="preserve">      </w:t>
      </w:r>
    </w:p>
    <w:p w:rsidRDefault="00EA533C" w:rsidP="002C7F13" w:rsidR="00EA533C" w:rsidRPr="000D7E78">
      <w:pPr>
        <w:rPr>
          <w:b/>
          <w:sz w:val="24"/>
          <w:szCs w:val="24"/>
        </w:rPr>
      </w:pPr>
    </w:p>
    <w:p w:rsidRDefault="00C34EED" w:rsidP="0089452A" w:rsidR="00862AA9">
      <w:pPr>
        <w:jc w:val="both"/>
        <w:rPr>
          <w:sz w:val="24"/>
          <w:szCs w:val="24"/>
        </w:rPr>
      </w:pPr>
      <w:r w:rsidRPr="00C34EED">
        <w:rPr>
          <w:sz w:val="24"/>
          <w:szCs w:val="24"/>
        </w:rPr>
        <w:t>Trgovački sud u Zagrebu, po sucu Nikoli Ribariću, u stečajnom postupku nad dužnikom BBG d.o.o.</w:t>
      </w:r>
      <w:r>
        <w:rPr>
          <w:sz w:val="24"/>
          <w:szCs w:val="24"/>
        </w:rPr>
        <w:t xml:space="preserve"> u stečaju</w:t>
      </w:r>
      <w:r w:rsidRPr="00C34EED">
        <w:rPr>
          <w:sz w:val="24"/>
          <w:szCs w:val="24"/>
        </w:rPr>
        <w:t>, Kutina, Kolodvorska 43, OIB: 91714160154,</w:t>
      </w:r>
      <w:r w:rsidR="00862AA9" w:rsidRPr="007950B0">
        <w:rPr>
          <w:sz w:val="24"/>
          <w:szCs w:val="24"/>
        </w:rPr>
        <w:t xml:space="preserve"> </w:t>
      </w:r>
      <w:r w:rsidR="00862AA9">
        <w:rPr>
          <w:sz w:val="24"/>
          <w:szCs w:val="24"/>
        </w:rPr>
        <w:t xml:space="preserve">nakon održanog ispitnog ročišta dana </w:t>
      </w:r>
      <w:r>
        <w:rPr>
          <w:sz w:val="24"/>
          <w:szCs w:val="24"/>
        </w:rPr>
        <w:t>21. svibnja 2019. , dana 21. svibnja 2019.</w:t>
      </w:r>
    </w:p>
    <w:p w:rsidRDefault="000C70E9" w:rsidP="0089452A" w:rsidR="000C70E9">
      <w:pPr>
        <w:jc w:val="both"/>
        <w:rPr>
          <w:sz w:val="24"/>
          <w:szCs w:val="24"/>
        </w:rPr>
      </w:pPr>
    </w:p>
    <w:p w:rsidRDefault="00E879CF" w:rsidP="0089452A" w:rsidR="00E879CF">
      <w:pPr>
        <w:jc w:val="both"/>
        <w:rPr>
          <w:sz w:val="24"/>
          <w:szCs w:val="24"/>
        </w:rPr>
      </w:pPr>
    </w:p>
    <w:p w:rsidRDefault="00A03DB0" w:rsidP="00A2587B" w:rsidR="00A03DB0" w:rsidRPr="000D7E78">
      <w:pPr>
        <w:jc w:val="both"/>
        <w:rPr>
          <w:sz w:val="24"/>
          <w:szCs w:val="24"/>
        </w:rPr>
      </w:pPr>
    </w:p>
    <w:p w:rsidRDefault="00A03DB0" w:rsidP="00170E7C" w:rsidR="0087705A" w:rsidRPr="000D7E78">
      <w:pPr>
        <w:jc w:val="both"/>
        <w:rPr>
          <w:sz w:val="24"/>
          <w:szCs w:val="24"/>
        </w:rPr>
      </w:pPr>
      <w:r w:rsidRPr="000D7E78">
        <w:rPr>
          <w:sz w:val="24"/>
          <w:szCs w:val="24"/>
        </w:rPr>
        <w:tab/>
      </w:r>
      <w:r w:rsidRPr="000D7E78">
        <w:rPr>
          <w:sz w:val="24"/>
          <w:szCs w:val="24"/>
        </w:rPr>
        <w:tab/>
      </w:r>
      <w:r w:rsidRPr="000D7E78">
        <w:rPr>
          <w:sz w:val="24"/>
          <w:szCs w:val="24"/>
        </w:rPr>
        <w:tab/>
      </w:r>
      <w:r w:rsidRPr="000D7E78">
        <w:rPr>
          <w:sz w:val="24"/>
          <w:szCs w:val="24"/>
        </w:rPr>
        <w:tab/>
        <w:t>TABLICE STEČAJNOG SUCA</w:t>
      </w:r>
    </w:p>
    <w:p w:rsidRDefault="00672D48" w:rsidP="00672D48" w:rsidR="00672D48" w:rsidRPr="000D7E78">
      <w:pPr>
        <w:jc w:val="both"/>
        <w:rPr>
          <w:sz w:val="24"/>
          <w:szCs w:val="24"/>
        </w:rPr>
      </w:pPr>
    </w:p>
    <w:p w:rsidRDefault="00862AA9" w:rsidP="001D4B08" w:rsidR="00862AA9" w:rsidRPr="00A824E5">
      <w:pPr>
        <w:numPr>
          <w:ilvl w:val="0"/>
          <w:numId w:val="19"/>
        </w:numPr>
        <w:ind w:left="708"/>
        <w:jc w:val="both"/>
        <w:rPr>
          <w:b/>
          <w:bCs/>
        </w:rPr>
      </w:pPr>
      <w:r w:rsidRPr="00A824E5">
        <w:rPr>
          <w:b/>
          <w:sz w:val="24"/>
          <w:szCs w:val="24"/>
        </w:rPr>
        <w:t>Utvrđene tražbine viših isplatnih redova:</w:t>
      </w:r>
    </w:p>
    <w:p w:rsidRDefault="004F73BE" w:rsidP="00862AA9" w:rsidR="004F73BE">
      <w:pPr>
        <w:pStyle w:val="TableContents"/>
        <w:ind w:left="708"/>
        <w:rPr>
          <w:rFonts w:cs="Times New Roman"/>
          <w:b/>
          <w:bCs/>
        </w:rPr>
      </w:pPr>
    </w:p>
    <w:p w:rsidRDefault="00862AA9" w:rsidP="00862AA9" w:rsidR="00862AA9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862AA9" w:rsidP="00862AA9" w:rsidR="00862AA9" w:rsidRPr="003B182B">
      <w:pPr>
        <w:ind w:left="360"/>
        <w:jc w:val="both"/>
        <w:rPr>
          <w:sz w:val="24"/>
          <w:szCs w:val="24"/>
        </w:rPr>
      </w:pPr>
    </w:p>
    <w:p w:rsidRDefault="00050F19" w:rsidP="00050F19" w:rsidR="00050F19"/>
    <w:tbl>
      <w:tblPr>
        <w:tblStyle w:val="Reetkatablice1"/>
        <w:tblW w:type="auto" w:w="0"/>
        <w:tblLayout w:type="fixed"/>
        <w:tblLook w:val="04A0" w:noVBand="1" w:noHBand="0" w:lastColumn="0" w:firstColumn="1" w:lastRow="0" w:firstRow="1"/>
      </w:tblPr>
      <w:tblGrid>
        <w:gridCol w:w="2088"/>
        <w:gridCol w:w="2437"/>
        <w:gridCol w:w="1458"/>
        <w:gridCol w:w="1343"/>
        <w:gridCol w:w="1530"/>
      </w:tblGrid>
      <w:tr w:rsidTr="000C70E9" w:rsidR="003D1F99" w:rsidRPr="00C34EED">
        <w:trPr>
          <w:trHeight w:val="1280"/>
        </w:trPr>
        <w:tc>
          <w:tcPr>
            <w:tcW w:type="dxa" w:w="2088"/>
          </w:tcPr>
          <w:p w:rsidRDefault="00E879CF" w:rsidP="00E879CF" w:rsidR="00E879CF"/>
          <w:p w:rsidRDefault="003D1F99" w:rsidP="00E879CF" w:rsidR="00E879CF">
            <w:r w:rsidRPr="00C34EED">
              <w:t>Redni broj prijavljene</w:t>
            </w:r>
          </w:p>
          <w:p w:rsidRDefault="003D1F99" w:rsidP="00E879CF" w:rsidR="003D1F99" w:rsidRPr="00C34EED">
            <w:r w:rsidRPr="00C34EED">
              <w:t>tražbine</w:t>
            </w:r>
          </w:p>
        </w:tc>
        <w:tc>
          <w:tcPr>
            <w:tcW w:type="dxa" w:w="2437"/>
          </w:tcPr>
          <w:p w:rsidRDefault="003D1F99" w:rsidP="00C34EED" w:rsidR="003D1F99" w:rsidRPr="00C34EED">
            <w:pPr>
              <w:spacing w:after="240" w:before="240"/>
            </w:pPr>
            <w:r w:rsidRPr="00C34EED">
              <w:t>Ime i prezime/tvrtka ili naziv vjerovnika</w:t>
            </w:r>
          </w:p>
        </w:tc>
        <w:tc>
          <w:tcPr>
            <w:tcW w:type="dxa" w:w="1458"/>
          </w:tcPr>
          <w:p w:rsidRDefault="003D1F99" w:rsidP="00C34EED" w:rsidR="003D1F99" w:rsidRPr="00C34EED">
            <w:pPr>
              <w:spacing w:before="240"/>
            </w:pPr>
            <w:r w:rsidRPr="00C34EED">
              <w:t>OIB vjerovnika</w:t>
            </w:r>
          </w:p>
        </w:tc>
        <w:tc>
          <w:tcPr>
            <w:tcW w:type="dxa" w:w="1343"/>
          </w:tcPr>
          <w:p w:rsidRDefault="003D1F99" w:rsidP="00C34EED" w:rsidR="003D1F99" w:rsidRPr="00C34EED"/>
          <w:p w:rsidRDefault="003D1F99" w:rsidP="00C34EED" w:rsidR="003D1F99" w:rsidRPr="00C34EED">
            <w:r w:rsidRPr="00C34EED">
              <w:t>Adresa/</w:t>
            </w:r>
          </w:p>
          <w:p w:rsidRDefault="003D1F99" w:rsidP="00C34EED" w:rsidR="003D1F99" w:rsidRPr="00C34EED">
            <w:r w:rsidRPr="00C34EED">
              <w:t>sjedište vjerovnika</w:t>
            </w:r>
          </w:p>
        </w:tc>
        <w:tc>
          <w:tcPr>
            <w:tcW w:type="dxa" w:w="1530"/>
          </w:tcPr>
          <w:p w:rsidRDefault="003D1F99" w:rsidP="00C34EED" w:rsidR="003D1F99" w:rsidRPr="00C34EED">
            <w:pPr>
              <w:spacing w:before="240"/>
            </w:pPr>
            <w:r w:rsidRPr="00C34EED">
              <w:t>Iznos priznate   tražbine (kn)</w:t>
            </w:r>
          </w:p>
        </w:tc>
      </w:tr>
      <w:tr w:rsidTr="000C70E9" w:rsidR="003D1F99" w:rsidRPr="00C34EED">
        <w:tc>
          <w:tcPr>
            <w:tcW w:type="dxa" w:w="2088"/>
          </w:tcPr>
          <w:p w:rsidRDefault="003D1F99" w:rsidP="000C70E9" w:rsidR="003D1F99" w:rsidRPr="00C34EED">
            <w:pPr>
              <w:jc w:val="center"/>
            </w:pPr>
            <w:r w:rsidRPr="00C34EED">
              <w:t>1.</w:t>
            </w:r>
          </w:p>
        </w:tc>
        <w:tc>
          <w:tcPr>
            <w:tcW w:type="dxa" w:w="2437"/>
          </w:tcPr>
          <w:p w:rsidRDefault="003D1F99" w:rsidP="00C34EED" w:rsidR="003D1F99" w:rsidRPr="00C34EED">
            <w:r w:rsidRPr="00C34EED">
              <w:t>RH, Ministarstvo financija, Porezna uprava, Područni ured Sisak</w:t>
            </w:r>
          </w:p>
        </w:tc>
        <w:tc>
          <w:tcPr>
            <w:tcW w:type="dxa" w:w="1458"/>
          </w:tcPr>
          <w:p w:rsidRDefault="003D1F99" w:rsidP="00C34EED" w:rsidR="003D1F99" w:rsidRPr="00C34EED">
            <w:r w:rsidRPr="00C34EED">
              <w:t>18683136487</w:t>
            </w:r>
          </w:p>
        </w:tc>
        <w:tc>
          <w:tcPr>
            <w:tcW w:type="dxa" w:w="1343"/>
          </w:tcPr>
          <w:p w:rsidRDefault="003D1F99" w:rsidP="00C34EED" w:rsidR="003D1F99" w:rsidRPr="00C34EED">
            <w:r w:rsidRPr="00C34EED">
              <w:t>Sisak, S.i A. Radića 30</w:t>
            </w:r>
          </w:p>
        </w:tc>
        <w:tc>
          <w:tcPr>
            <w:tcW w:type="dxa" w:w="1530"/>
          </w:tcPr>
          <w:p w:rsidRDefault="003D1F99" w:rsidP="00C34EED" w:rsidR="003D1F99" w:rsidRPr="00C34EED">
            <w:r w:rsidRPr="00C34EED">
              <w:t xml:space="preserve">   123.036,71</w:t>
            </w:r>
          </w:p>
        </w:tc>
      </w:tr>
      <w:tr w:rsidTr="000C70E9" w:rsidR="003D1F99" w:rsidRPr="00C34EED">
        <w:tc>
          <w:tcPr>
            <w:tcW w:type="dxa" w:w="2088"/>
          </w:tcPr>
          <w:p w:rsidRDefault="003D1F99" w:rsidP="00C34EED" w:rsidR="003D1F99" w:rsidRPr="00C34EED"/>
        </w:tc>
        <w:tc>
          <w:tcPr>
            <w:tcW w:type="dxa" w:w="2437"/>
          </w:tcPr>
          <w:p w:rsidRDefault="003D1F99" w:rsidP="00C34EED" w:rsidR="003D1F99" w:rsidRPr="00C34EED">
            <w:r w:rsidRPr="00C34EED">
              <w:t>Ukupno:</w:t>
            </w:r>
          </w:p>
        </w:tc>
        <w:tc>
          <w:tcPr>
            <w:tcW w:type="dxa" w:w="1458"/>
          </w:tcPr>
          <w:p w:rsidRDefault="003D1F99" w:rsidP="00C34EED" w:rsidR="003D1F99" w:rsidRPr="00C34EED"/>
        </w:tc>
        <w:tc>
          <w:tcPr>
            <w:tcW w:type="dxa" w:w="1343"/>
          </w:tcPr>
          <w:p w:rsidRDefault="003D1F99" w:rsidP="00C34EED" w:rsidR="003D1F99" w:rsidRPr="00C34EED"/>
        </w:tc>
        <w:tc>
          <w:tcPr>
            <w:tcW w:type="dxa" w:w="1530"/>
          </w:tcPr>
          <w:p w:rsidRDefault="003D1F99" w:rsidP="00C34EED" w:rsidR="003D1F99" w:rsidRPr="00C34EED">
            <w:r w:rsidRPr="00C34EED">
              <w:t xml:space="preserve">  123.036,71</w:t>
            </w:r>
          </w:p>
        </w:tc>
      </w:tr>
    </w:tbl>
    <w:p w:rsidRDefault="00EA1F61" w:rsidP="00BF4F27" w:rsidR="00EA1F6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879CF" w:rsidP="00BF4F27" w:rsidR="00E879C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A1F61" w:rsidP="00BF4F27" w:rsidR="00EA1F6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D1F99" w:rsidP="00F34F6E" w:rsidR="00050F19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U Zagrebu, 21</w:t>
      </w:r>
      <w:r w:rsidR="00F34F6E">
        <w:rPr>
          <w:rFonts w:hAnsi="Times New Roman" w:ascii="Times New Roman"/>
          <w:b w:val="false"/>
          <w:color w:val="auto"/>
          <w:szCs w:val="24"/>
        </w:rPr>
        <w:t>.</w:t>
      </w:r>
      <w:r>
        <w:rPr>
          <w:rFonts w:hAnsi="Times New Roman" w:ascii="Times New Roman"/>
          <w:b w:val="false"/>
          <w:color w:val="auto"/>
          <w:szCs w:val="24"/>
        </w:rPr>
        <w:t xml:space="preserve"> svibnja</w:t>
      </w:r>
      <w:r w:rsidR="00F34F6E">
        <w:rPr>
          <w:rFonts w:hAnsi="Times New Roman" w:ascii="Times New Roman"/>
          <w:b w:val="false"/>
          <w:color w:val="auto"/>
          <w:szCs w:val="24"/>
        </w:rPr>
        <w:t xml:space="preserve"> 201</w:t>
      </w:r>
      <w:r>
        <w:rPr>
          <w:rFonts w:hAnsi="Times New Roman" w:ascii="Times New Roman"/>
          <w:b w:val="false"/>
          <w:color w:val="auto"/>
          <w:szCs w:val="24"/>
        </w:rPr>
        <w:t>9</w:t>
      </w:r>
      <w:r w:rsidR="00F34F6E">
        <w:rPr>
          <w:rFonts w:hAnsi="Times New Roman" w:ascii="Times New Roman"/>
          <w:b w:val="false"/>
          <w:color w:val="auto"/>
          <w:szCs w:val="24"/>
        </w:rPr>
        <w:t>. godine</w:t>
      </w:r>
    </w:p>
    <w:p w:rsidRDefault="00050F19" w:rsidP="00BF4F27" w:rsidR="00050F1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50F19" w:rsidP="00BF4F27" w:rsidR="00050F1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50AD6" w:rsidP="00850AD6" w:rsidR="0080594B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80594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50AD6" w:rsidP="00850AD6" w:rsidR="0080594B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Nikola Ribarić, v.r.</w:t>
      </w:r>
    </w:p>
    <w:p w:rsidRDefault="00850AD6" w:rsidP="00E879CF" w:rsidR="00850AD6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850AD6" w:rsidP="00850AD6" w:rsidR="00850AD6">
      <w:pPr>
        <w:pStyle w:val="Podnaslov"/>
        <w:ind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Za točnost otpravka – ovlašteni službenik</w:t>
      </w:r>
    </w:p>
    <w:p w:rsidRDefault="00850AD6" w:rsidP="00850AD6" w:rsidR="00850AD6" w:rsidRPr="00FC1355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Maja Hajtek</w:t>
      </w:r>
    </w:p>
    <w:sectPr w:rsidSect="00C032B4" w:rsidR="00850AD6" w:rsidRPr="00FC1355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B97" w:rsidR="00A32B97">
      <w:r>
        <w:separator/>
      </w:r>
    </w:p>
  </w:endnote>
  <w:endnote w:id="0" w:type="continuationSeparator">
    <w:p w:rsidRDefault="00A32B97" w:rsidR="00A32B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B97" w:rsidR="00A32B97">
      <w:r>
        <w:separator/>
      </w:r>
    </w:p>
  </w:footnote>
  <w:footnote w:id="0" w:type="continuationSeparator">
    <w:p w:rsidRDefault="00A32B97" w:rsidR="00A32B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653" w:rsidP="00C032B4" w:rsidR="00EE16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653" w:rsidR="00EE16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653" w:rsidP="00C032B4" w:rsidR="00EE16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4E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7268" w:rsidP="00C032B4" w:rsidR="00EE1653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r w:rsidR="00EE1653">
      <w:rPr>
        <w:sz w:val="24"/>
      </w:rPr>
      <w:t>72. St-</w:t>
    </w:r>
    <w:r w:rsidR="00EA1F61">
      <w:rPr>
        <w:sz w:val="24"/>
      </w:rPr>
      <w:t>4057</w:t>
    </w:r>
    <w:r>
      <w:rPr>
        <w:sz w:val="24"/>
      </w:rPr>
      <w:t>/2016</w:t>
    </w:r>
    <w:r w:rsidR="00EE1653" w:rsidRPr="00B312E8"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70E9" w:rsidP="000C70E9" w:rsidR="000C70E9" w:rsidRPr="000C70E9">
    <w:pPr>
      <w:pStyle w:val="Zaglavlje"/>
      <w:jc w:val="right"/>
    </w:pPr>
    <w:r w:rsidRPr="000C70E9">
      <w:rPr>
        <w:sz w:val="24"/>
        <w:szCs w:val="24"/>
      </w:rPr>
      <w:t>72</w:t>
    </w:r>
    <w:r>
      <w:rPr>
        <w:sz w:val="24"/>
        <w:szCs w:val="24"/>
      </w:rPr>
      <w:t>.</w:t>
    </w:r>
    <w:r w:rsidRPr="000C70E9">
      <w:rPr>
        <w:sz w:val="24"/>
        <w:szCs w:val="24"/>
      </w:rPr>
      <w:t xml:space="preserve"> St-107/2019</w:t>
    </w:r>
    <w:r w:rsidR="003174AC">
      <w:rPr>
        <w:sz w:val="24"/>
        <w:szCs w:val="24"/>
      </w:rPr>
      <w:t>-17</w:t>
    </w:r>
  </w:p>
  <w:p w:rsidRDefault="000C70E9" w:rsidR="000C70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11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3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7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F67699B"/>
    <w:multiLevelType w:val="hybridMultilevel"/>
    <w:tmpl w:val="6BA65878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21902E7"/>
    <w:multiLevelType w:val="hybridMultilevel"/>
    <w:tmpl w:val="445C13A4"/>
    <w:lvl w:tplc="39700D86" w:ilvl="0">
      <w:numFmt w:val="bullet"/>
      <w:lvlText w:val="-"/>
      <w:lvlJc w:val="left"/>
      <w:pPr>
        <w:ind w:hanging="360" w:left="9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4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6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8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0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2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4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6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87"/>
      </w:pPr>
      <w:rPr>
        <w:rFonts w:hAnsi="Wingdings" w:ascii="Wingdings" w:hint="default"/>
      </w:rPr>
    </w:lvl>
  </w:abstractNum>
  <w:abstractNum w:abstractNumId="27">
    <w:nsid w:val="76ED2135"/>
    <w:multiLevelType w:val="hybridMultilevel"/>
    <w:tmpl w:val="A55EA4FC"/>
    <w:lvl w:tplc="3CE0E95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7712324B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9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2"/>
  </w:num>
  <w:num w:numId="2">
    <w:abstractNumId w:val="25"/>
  </w:num>
  <w:num w:numId="3">
    <w:abstractNumId w:val="1"/>
  </w:num>
  <w:num w:numId="4">
    <w:abstractNumId w:val="16"/>
  </w:num>
  <w:num w:numId="5">
    <w:abstractNumId w:val="4"/>
  </w:num>
  <w:num w:numId="6">
    <w:abstractNumId w:val="3"/>
  </w:num>
  <w:num w:numId="7">
    <w:abstractNumId w:val="17"/>
  </w:num>
  <w:num w:numId="8">
    <w:abstractNumId w:val="11"/>
  </w:num>
  <w:num w:numId="9">
    <w:abstractNumId w:val="21"/>
  </w:num>
  <w:num w:numId="10">
    <w:abstractNumId w:val="6"/>
  </w:num>
  <w:num w:numId="11">
    <w:abstractNumId w:val="24"/>
  </w:num>
  <w:num w:numId="12">
    <w:abstractNumId w:val="23"/>
  </w:num>
  <w:num w:numId="13">
    <w:abstractNumId w:val="10"/>
  </w:num>
  <w:num w:numId="14">
    <w:abstractNumId w:val="9"/>
  </w:num>
  <w:num w:numId="15">
    <w:abstractNumId w:val="15"/>
  </w:num>
  <w:num w:numId="16">
    <w:abstractNumId w:val="13"/>
  </w:num>
  <w:num w:numId="17">
    <w:abstractNumId w:val="19"/>
  </w:num>
  <w:num w:numId="18">
    <w:abstractNumId w:val="29"/>
  </w:num>
  <w:num w:numId="19">
    <w:abstractNumId w:val="7"/>
  </w:num>
  <w:num w:numId="20">
    <w:abstractNumId w:val="20"/>
  </w:num>
  <w:num w:numId="21">
    <w:abstractNumId w:val="14"/>
  </w:num>
  <w:num w:numId="22">
    <w:abstractNumId w:val="22"/>
  </w:num>
  <w:num w:numId="23">
    <w:abstractNumId w:val="2"/>
  </w:num>
  <w:num w:numId="24">
    <w:abstractNumId w:val="5"/>
  </w:num>
  <w:num w:numId="25">
    <w:abstractNumId w:val="8"/>
  </w:num>
  <w:num w:numId="26">
    <w:abstractNumId w:val="18"/>
  </w:num>
  <w:num w:numId="27">
    <w:abstractNumId w:val="0"/>
  </w:num>
  <w:num w:numId="28">
    <w:abstractNumId w:val="26"/>
  </w:num>
  <w:num w:numId="29">
    <w:abstractNumId w:val="27"/>
  </w:num>
  <w:num w:numId="30">
    <w:abstractNumId w:val="2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47083"/>
    <w:rsid w:val="00050F19"/>
    <w:rsid w:val="00052896"/>
    <w:rsid w:val="000A1CC7"/>
    <w:rsid w:val="000C70E9"/>
    <w:rsid w:val="000D77CE"/>
    <w:rsid w:val="000D7E78"/>
    <w:rsid w:val="000F4395"/>
    <w:rsid w:val="000F4619"/>
    <w:rsid w:val="00164673"/>
    <w:rsid w:val="00170E7C"/>
    <w:rsid w:val="00191B78"/>
    <w:rsid w:val="001A0846"/>
    <w:rsid w:val="001C0F06"/>
    <w:rsid w:val="001C4518"/>
    <w:rsid w:val="001C4864"/>
    <w:rsid w:val="00204136"/>
    <w:rsid w:val="00255C09"/>
    <w:rsid w:val="002C3ABA"/>
    <w:rsid w:val="002C7F13"/>
    <w:rsid w:val="002D69FF"/>
    <w:rsid w:val="002F1BF7"/>
    <w:rsid w:val="00315B36"/>
    <w:rsid w:val="003174AC"/>
    <w:rsid w:val="00341758"/>
    <w:rsid w:val="00353C19"/>
    <w:rsid w:val="00375295"/>
    <w:rsid w:val="0039732B"/>
    <w:rsid w:val="003A7268"/>
    <w:rsid w:val="003B69FF"/>
    <w:rsid w:val="003D1F99"/>
    <w:rsid w:val="003E73EC"/>
    <w:rsid w:val="00417A01"/>
    <w:rsid w:val="00424F0F"/>
    <w:rsid w:val="00481FD3"/>
    <w:rsid w:val="00484FBF"/>
    <w:rsid w:val="004B0A10"/>
    <w:rsid w:val="004D40CA"/>
    <w:rsid w:val="004F73BE"/>
    <w:rsid w:val="0050607C"/>
    <w:rsid w:val="00515FA0"/>
    <w:rsid w:val="005217B7"/>
    <w:rsid w:val="00540254"/>
    <w:rsid w:val="00547DFF"/>
    <w:rsid w:val="00581457"/>
    <w:rsid w:val="00591E21"/>
    <w:rsid w:val="00595158"/>
    <w:rsid w:val="005A5753"/>
    <w:rsid w:val="005B057B"/>
    <w:rsid w:val="005E4374"/>
    <w:rsid w:val="00616153"/>
    <w:rsid w:val="006606B7"/>
    <w:rsid w:val="00672D48"/>
    <w:rsid w:val="00696502"/>
    <w:rsid w:val="006E6CA5"/>
    <w:rsid w:val="00704088"/>
    <w:rsid w:val="00705ED5"/>
    <w:rsid w:val="00740C76"/>
    <w:rsid w:val="007A41E8"/>
    <w:rsid w:val="0080594B"/>
    <w:rsid w:val="00832CDE"/>
    <w:rsid w:val="00836DCB"/>
    <w:rsid w:val="00840C85"/>
    <w:rsid w:val="00850AD6"/>
    <w:rsid w:val="00862AA9"/>
    <w:rsid w:val="0086684C"/>
    <w:rsid w:val="0087705A"/>
    <w:rsid w:val="0089452A"/>
    <w:rsid w:val="008D616D"/>
    <w:rsid w:val="008E0FD0"/>
    <w:rsid w:val="008E44E5"/>
    <w:rsid w:val="008F25C8"/>
    <w:rsid w:val="00910EB4"/>
    <w:rsid w:val="00914926"/>
    <w:rsid w:val="0092219D"/>
    <w:rsid w:val="009302C2"/>
    <w:rsid w:val="00981FA0"/>
    <w:rsid w:val="00982443"/>
    <w:rsid w:val="0098453F"/>
    <w:rsid w:val="009967C7"/>
    <w:rsid w:val="009D350A"/>
    <w:rsid w:val="009E3827"/>
    <w:rsid w:val="009E5B66"/>
    <w:rsid w:val="009E656F"/>
    <w:rsid w:val="009F46A4"/>
    <w:rsid w:val="00A03DB0"/>
    <w:rsid w:val="00A2587B"/>
    <w:rsid w:val="00A32B97"/>
    <w:rsid w:val="00A748A4"/>
    <w:rsid w:val="00A824E5"/>
    <w:rsid w:val="00AF625C"/>
    <w:rsid w:val="00B174F1"/>
    <w:rsid w:val="00B464A6"/>
    <w:rsid w:val="00BB6B6D"/>
    <w:rsid w:val="00BC3A0B"/>
    <w:rsid w:val="00BE3E1F"/>
    <w:rsid w:val="00BF4CC3"/>
    <w:rsid w:val="00BF4F27"/>
    <w:rsid w:val="00C032B4"/>
    <w:rsid w:val="00C048D3"/>
    <w:rsid w:val="00C3368F"/>
    <w:rsid w:val="00C34EED"/>
    <w:rsid w:val="00C435BC"/>
    <w:rsid w:val="00C4679A"/>
    <w:rsid w:val="00C51E83"/>
    <w:rsid w:val="00C52F4E"/>
    <w:rsid w:val="00D02BBC"/>
    <w:rsid w:val="00D3017A"/>
    <w:rsid w:val="00D30C74"/>
    <w:rsid w:val="00D3523C"/>
    <w:rsid w:val="00D353EB"/>
    <w:rsid w:val="00D65695"/>
    <w:rsid w:val="00D85816"/>
    <w:rsid w:val="00D929CD"/>
    <w:rsid w:val="00DC04AB"/>
    <w:rsid w:val="00DC0DBD"/>
    <w:rsid w:val="00DD5CAF"/>
    <w:rsid w:val="00E27E8D"/>
    <w:rsid w:val="00E72095"/>
    <w:rsid w:val="00E80192"/>
    <w:rsid w:val="00E879CF"/>
    <w:rsid w:val="00EA1F61"/>
    <w:rsid w:val="00EA508E"/>
    <w:rsid w:val="00EA533C"/>
    <w:rsid w:val="00ED4A1D"/>
    <w:rsid w:val="00EE1653"/>
    <w:rsid w:val="00F34F6E"/>
    <w:rsid w:val="00F401FC"/>
    <w:rsid w:val="00F73EA7"/>
    <w:rsid w:val="00F82CAE"/>
    <w:rsid w:val="00FB1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1F6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E656F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591E21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86684C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80594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80594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A2587B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Tekstfusnote" w:type="paragraph">
    <w:name w:val="footnote text"/>
    <w:basedOn w:val="Normal"/>
    <w:link w:val="TekstfusnoteChar"/>
    <w:semiHidden/>
    <w:unhideWhenUsed/>
    <w:rsid w:val="00047083"/>
  </w:style>
  <w:style w:customStyle="true" w:styleId="TekstfusnoteChar" w:type="character">
    <w:name w:val="Tekst fusnote Char"/>
    <w:basedOn w:val="Zadanifontodlomka"/>
    <w:link w:val="Tekstfusnote"/>
    <w:semiHidden/>
    <w:rsid w:val="00047083"/>
  </w:style>
  <w:style w:customStyle="true" w:styleId="Reetkatablice1" w:type="table">
    <w:name w:val="Rešetka tablice1"/>
    <w:basedOn w:val="Obinatablica"/>
    <w:next w:val="Reetkatablice"/>
    <w:uiPriority w:val="59"/>
    <w:rsid w:val="00C34EED"/>
    <w:rPr>
      <w:rFonts w:cstheme="minorBidi" w:eastAsiaTheme="minorHAns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rsid w:val="00C34EE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0C70E9"/>
  </w:style>
  <w:style w:styleId="Tekstrezerviranogmjesta" w:type="character">
    <w:name w:val="Placeholder Text"/>
    <w:basedOn w:val="Zadanifontodlomka"/>
    <w:uiPriority w:val="99"/>
    <w:semiHidden/>
    <w:rsid w:val="00850A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A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AD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A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A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1F6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E656F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591E21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86684C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80594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80594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A2587B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Tekstfusnote" w:type="paragraph">
    <w:name w:val="footnote text"/>
    <w:basedOn w:val="Normal"/>
    <w:link w:val="TekstfusnoteChar"/>
    <w:semiHidden/>
    <w:unhideWhenUsed/>
    <w:rsid w:val="00047083"/>
  </w:style>
  <w:style w:customStyle="1" w:styleId="TekstfusnoteChar" w:type="character">
    <w:name w:val="Tekst fusnote Char"/>
    <w:basedOn w:val="Zadanifontodlomka"/>
    <w:link w:val="Tekstfusnote"/>
    <w:semiHidden/>
    <w:rsid w:val="00047083"/>
  </w:style>
  <w:style w:customStyle="1" w:styleId="Reetkatablice1" w:type="table">
    <w:name w:val="Rešetka tablice1"/>
    <w:basedOn w:val="Obinatablica"/>
    <w:next w:val="Reetkatablice"/>
    <w:uiPriority w:val="59"/>
    <w:rsid w:val="00C34EED"/>
    <w:rPr>
      <w:rFonts w:ascii="Calibri" w:cstheme="minorBidi" w:eastAsiaTheme="minorHAns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rsid w:val="00C34EE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0C70E9"/>
  </w:style>
  <w:style w:styleId="Tekstrezerviranogmjesta" w:type="character">
    <w:name w:val="Placeholder Text"/>
    <w:basedOn w:val="Zadanifontodlomka"/>
    <w:uiPriority w:val="99"/>
    <w:semiHidden/>
    <w:rsid w:val="00850A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A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AD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A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A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2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23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845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436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12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250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863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052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657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992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242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50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5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689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016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3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52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202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23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65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Tablice stečajnog suca</izvorni_sadrzaj>
    <derivirana_varijabla naziv="DomainObject.Primjedba_1">Tablice stečajnog suca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2019.</izvorni_sadrzaj>
    <derivirana_varijabla naziv="DomainObject.Predmet.DatumOsnivanja_1">17.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St-107/2019</izvorni_sadrzaj>
    <derivirana_varijabla naziv="DomainObject.Predmet.OznakaBroj_1">St-107/2019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BBG d.o.o.</izvorni_sadrzaj>
    <derivirana_varijabla naziv="DomainObject.Predmet.ProtustrankaFormated_1">  BBG d.o.o.</derivirana_varijabla>
  </DomainObject.Predmet.ProtustrankaFormated>
  <DomainObject.Predmet.ProtustrankaFormatedOIB>
    <izvorni_sadrzaj>  BBG d.o.o., OIB 91714160154</izvorni_sadrzaj>
    <derivirana_varijabla naziv="DomainObject.Predmet.ProtustrankaFormatedOIB_1">  BBG d.o.o., OIB 91714160154</derivirana_varijabla>
  </DomainObject.Predmet.ProtustrankaFormatedOIB>
  <DomainObject.Predmet.ProtustrankaFormatedWithAdress>
    <izvorni_sadrzaj> BBG d.o.o., Kolodvorska 43, 44320 Kutina</izvorni_sadrzaj>
    <derivirana_varijabla naziv="DomainObject.Predmet.ProtustrankaFormatedWithAdress_1"> BBG d.o.o., Kolodvorska 43, 44320 Kutina</derivirana_varijabla>
  </DomainObject.Predmet.ProtustrankaFormatedWithAdress>
  <DomainObject.Predmet.ProtustrankaFormatedWithAdressOIB>
    <izvorni_sadrzaj> BBG d.o.o., OIB 91714160154, Kolodvorska 43, 44320 Kutina</izvorni_sadrzaj>
    <derivirana_varijabla naziv="DomainObject.Predmet.ProtustrankaFormatedWithAdressOIB_1"> BBG d.o.o., OIB 91714160154, Kolodvorska 43, 44320 Kutina</derivirana_varijabla>
  </DomainObject.Predmet.ProtustrankaFormatedWithAdressOIB>
  <DomainObject.Predmet.ProtustrankaWithAdress>
    <izvorni_sadrzaj>BBG d.o.o. Kolodvorska 43, 44320 Kutina</izvorni_sadrzaj>
    <derivirana_varijabla naziv="DomainObject.Predmet.ProtustrankaWithAdress_1">BBG d.o.o. Kolodvorska 43, 44320 Kutina</derivirana_varijabla>
  </DomainObject.Predmet.ProtustrankaWithAdress>
  <DomainObject.Predmet.ProtustrankaWithAdressOIB>
    <izvorni_sadrzaj>BBG d.o.o., OIB 91714160154, Kolodvorska 43, 44320 Kutina</izvorni_sadrzaj>
    <derivirana_varijabla naziv="DomainObject.Predmet.ProtustrankaWithAdressOIB_1">BBG d.o.o., OIB 91714160154, Kolodvorska 43, 44320 Kutina</derivirana_varijabla>
  </DomainObject.Predmet.ProtustrankaWithAdressOIB>
  <DomainObject.Predmet.ProtustrankaNazivFormated>
    <izvorni_sadrzaj>BBG d.o.o.</izvorni_sadrzaj>
    <derivirana_varijabla naziv="DomainObject.Predmet.ProtustrankaNazivFormated_1">BBG d.o.o.</derivirana_varijabla>
  </DomainObject.Predmet.ProtustrankaNazivFormated>
  <DomainObject.Predmet.ProtustrankaNazivFormatedOIB>
    <izvorni_sadrzaj>BBG d.o.o., OIB 91714160154</izvorni_sadrzaj>
    <derivirana_varijabla naziv="DomainObject.Predmet.ProtustrankaNazivFormatedOIB_1">BBG d.o.o., OIB 91714160154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 Porezna uprava, Područni ured Sisak</izvorni_sadrzaj>
    <derivirana_varijabla naziv="DomainObject.Predmet.StrankaFormated_1">  FINA Regionalni centar Zagreb; RH Ministarstvo financija, Porezna uprava, Područni ured Sisak</derivirana_varijabla>
  </DomainObject.Predmet.StrankaFormated>
  <DomainObject.Predmet.StrankaFormatedOIB>
    <izvorni_sadrzaj>  FINA Regionalni centar Zagreb, OIB 85821130368; RH Ministarstvo financija, Porezna uprava, Područni ured Sisak, OIB 18683136487</izvorni_sadrzaj>
    <derivirana_varijabla naziv="DomainObject.Predmet.StrankaFormatedOIB_1">  FINA Regionalni centar Zagreb, OIB 85821130368; RH Ministarstvo financija, Porezna uprava, Područni ured Sisak, OIB 18683136487</derivirana_varijabla>
  </DomainObject.Predmet.StrankaFormatedOIB>
  <DomainObject.Predmet.StrankaFormatedWithAdress>
    <izvorni_sadrzaj> FINA Regionalni centar Zagreb, Trg svibanjskih žrtava 1995 br. 1, 10000 Zagreb; RH Ministarstvo financija, Porezna uprava, Područni ured Sisak</izvorni_sadrzaj>
    <derivirana_varijabla naziv="DomainObject.Predmet.StrankaFormatedWithAdress_1"> FINA Regionalni centar Zagreb, Trg svibanjskih žrtava 1995 br. 1, 10000 Zagreb; RH Ministarstvo financija, Porezna uprava, Područni ured Sisak</derivirana_varijabla>
  </DomainObject.Predmet.StrankaFormatedWithAdress>
  <DomainObject.Predmet.StrankaFormatedWithAdressOIB>
    <izvorni_sadrzaj> FINA Regionalni centar Zagreb, OIB 85821130368, Trg svibanjskih žrtava 1995 br. 1, 10000 Zagreb; RH Ministarstvo financija, Porezna uprava, Područni ured Sisak, OIB 18683136487</izvorni_sadrzaj>
    <derivirana_varijabla naziv="DomainObject.Predmet.StrankaFormatedWithAdressOIB_1"> FINA Regionalni centar Zagreb, OIB 85821130368, Trg svibanjskih žrtava 1995 br. 1, 10000 Zagreb; RH Ministarstvo financija, Porezna uprava, Područni ured Sisak, OIB 18683136487</derivirana_varijabla>
  </DomainObject.Predmet.StrankaFormatedWithAdressOIB>
  <DomainObject.Predmet.StrankaWithAdress>
    <izvorni_sadrzaj>FINA Regionalni centar Zagreb Trg svibanjskih žrtava 1995 br. 1,10000 Zagreb,RH Ministarstvo financija, Porezna uprava, Područni ured Sisak </izvorni_sadrzaj>
    <derivirana_varijabla naziv="DomainObject.Predmet.StrankaWithAdress_1">FINA Regionalni centar Zagreb Trg svibanjskih žrtava 1995 br. 1,10000 Zagreb,RH Ministarstvo financija, Porezna uprava, Područni ured Sisak </derivirana_varijabla>
  </DomainObject.Predmet.StrankaWithAdress>
  <DomainObject.Predmet.StrankaWithAdressOIB>
    <izvorni_sadrzaj>FINA Regionalni centar Zagreb, OIB 85821130368, Trg svibanjskih žrtava 1995 br. 1,10000 Zagreb,RH Ministarstvo financija, Porezna uprava, Područni ured Sisak, OIB 18683136487</izvorni_sadrzaj>
    <derivirana_varijabla naziv="DomainObject.Predmet.StrankaWithAdressOIB_1">FINA Regionalni centar Zagreb, OIB 85821130368, Trg svibanjskih žrtava 1995 br. 1,10000 Zagreb,RH Ministarstvo financija, Porezna uprava, Područni ured Sisak, OIB 18683136487</derivirana_varijabla>
  </DomainObject.Predmet.StrankaWithAdressOIB>
  <DomainObject.Predmet.StrankaNazivFormated>
    <izvorni_sadrzaj>FINA Regionalni centar Zagreb,RH Ministarstvo financija, Porezna uprava, Područni ured Sisak</izvorni_sadrzaj>
    <derivirana_varijabla naziv="DomainObject.Predmet.StrankaNazivFormated_1">FINA Regionalni centar Zagreb,RH Ministarstvo financija, Porezna uprava, Područni ured Sisak</derivirana_varijabla>
  </DomainObject.Predmet.StrankaNazivFormated>
  <DomainObject.Predmet.StrankaNazivFormatedOIB>
    <izvorni_sadrzaj>FINA Regionalni centar Zagreb, OIB 85821130368,RH Ministarstvo financija, Porezna uprava, Područni ured Sisak, OIB 18683136487</izvorni_sadrzaj>
    <derivirana_varijabla naziv="DomainObject.Predmet.StrankaNazivFormatedOIB_1">FINA Regionalni centar Zagreb, OIB 85821130368,RH Ministarstvo financija, Porezna uprava, Područni ured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RH Ministarstvo financija, Porezna uprava, Područni ured Sisak</item>
    </izvorni_sadrzaj>
    <derivirana_varijabla naziv="DomainObject.Predmet.StrankaListFormated_1">
      <item>FINA Regionalni centar Zagreb</item>
      <item>RH Ministarstvo financija, Porezna uprava, Područni ured Sisak</item>
    </derivirana_varijabla>
  </DomainObject.Predmet.StrankaListFormated>
  <DomainObject.Predmet.StrankaListFormatedOIB>
    <izvorni_sadrzaj>
      <item>FINA Regionalni centar Zagreb, OIB 85821130368</item>
      <item>RH Ministarstvo financija, Porezna uprava, Područni ured Sisak, OIB 18683136487</item>
    </izvorni_sadrzaj>
    <derivirana_varijabla naziv="DomainObject.Predmet.StrankaListFormatedOIB_1">
      <item>FINA Regionalni centar Zagreb, OIB 85821130368</item>
      <item>RH Ministarstvo financija, Porezna uprava, Područni ured Sisak, OIB 18683136487</item>
    </derivirana_varijabla>
  </DomainObject.Predmet.StrankaListFormatedOIB>
  <DomainObject.Predmet.StrankaListFormatedWithAdress>
    <izvorni_sadrzaj>
      <item>FINA Regionalni centar Zagreb, Trg svibanjskih žrtava 1995 br. 1, 10000 Zagreb</item>
      <item>RH Ministarstvo financija, Porezna uprava, Područni ured Sisak</item>
    </izvorni_sadrzaj>
    <derivirana_varijabla naziv="DomainObject.Predmet.StrankaListFormatedWithAdress_1">
      <item>FINA Regionalni centar Zagreb, Trg svibanjskih žrtava 1995 br. 1, 10000 Zagreb</item>
      <item>RH Ministarstvo financija, Porezna uprava, Područni ured Sisak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RH Ministarstvo financija, Porezna uprava, Područni ured Sisak, OIB 18683136487</item>
    </izvorni_sadrzaj>
    <derivirana_varijabla naziv="DomainObject.Predmet.StrankaListFormatedWithAdressOIB_1">
      <item>FINA Regionalni centar Zagreb, OIB 85821130368, Trg svibanjskih žrtava 1995 br. 1, 10000 Zagreb</item>
      <item>RH Ministarstvo financija, Porezna uprava, Područni ured Sisak, OIB 18683136487</item>
    </derivirana_varijabla>
  </DomainObject.Predmet.StrankaListFormatedWithAdressOIB>
  <DomainObject.Predmet.StrankaListNazivFormated>
    <izvorni_sadrzaj>
      <item>FINA Regionalni centar Zagreb</item>
      <item>RH Ministarstvo financija, Porezna uprava, Područni ured Sisak</item>
    </izvorni_sadrzaj>
    <derivirana_varijabla naziv="DomainObject.Predmet.StrankaListNazivFormated_1">
      <item>FINA Regionalni centar Zagreb</item>
      <item>RH Ministarstvo financija, Porezna uprava, Područni ured Sisak</item>
    </derivirana_varijabla>
  </DomainObject.Predmet.StrankaListNazivFormated>
  <DomainObject.Predmet.StrankaListNazivFormatedOIB>
    <izvorni_sadrzaj>
      <item>FINA Regionalni centar Zagreb, OIB 85821130368</item>
      <item>RH Ministarstvo financija, Porezna uprava, Područni ured Sisak, OIB 18683136487</item>
    </izvorni_sadrzaj>
    <derivirana_varijabla naziv="DomainObject.Predmet.StrankaListNazivFormatedOIB_1">
      <item>FINA Regionalni centar Zagreb, OIB 85821130368</item>
      <item>RH Ministarstvo financija, Porezna uprava, Područni ured Sisak, OIB 18683136487</item>
    </derivirana_varijabla>
  </DomainObject.Predmet.StrankaListNazivFormatedOIB>
  <DomainObject.Predmet.ProtuStrankaListFormated>
    <izvorni_sadrzaj>
      <item>BBG d.o.o.</item>
    </izvorni_sadrzaj>
    <derivirana_varijabla naziv="DomainObject.Predmet.ProtuStrankaListFormated_1">
      <item>BBG d.o.o.</item>
    </derivirana_varijabla>
  </DomainObject.Predmet.ProtuStrankaListFormated>
  <DomainObject.Predmet.ProtuStrankaListFormatedOIB>
    <izvorni_sadrzaj>
      <item>BBG d.o.o., OIB 91714160154</item>
    </izvorni_sadrzaj>
    <derivirana_varijabla naziv="DomainObject.Predmet.ProtuStrankaListFormatedOIB_1">
      <item>BBG d.o.o., OIB 91714160154</item>
    </derivirana_varijabla>
  </DomainObject.Predmet.ProtuStrankaListFormatedOIB>
  <DomainObject.Predmet.ProtuStrankaListFormatedWithAdress>
    <izvorni_sadrzaj>
      <item>BBG d.o.o., Kolodvorska 43, 44320 Kutina</item>
    </izvorni_sadrzaj>
    <derivirana_varijabla naziv="DomainObject.Predmet.ProtuStrankaListFormatedWithAdress_1">
      <item>BBG d.o.o., Kolodvorska 43, 44320 Kutina</item>
    </derivirana_varijabla>
  </DomainObject.Predmet.ProtuStrankaListFormatedWithAdress>
  <DomainObject.Predmet.ProtuStrankaListFormatedWithAdressOIB>
    <izvorni_sadrzaj>
      <item>BBG d.o.o., OIB 91714160154, Kolodvorska 43, 44320 Kutina</item>
    </izvorni_sadrzaj>
    <derivirana_varijabla naziv="DomainObject.Predmet.ProtuStrankaListFormatedWithAdressOIB_1">
      <item>BBG d.o.o., OIB 91714160154, Kolodvorska 43, 44320 Kutina</item>
    </derivirana_varijabla>
  </DomainObject.Predmet.ProtuStrankaListFormatedWithAdressOIB>
  <DomainObject.Predmet.ProtuStrankaListNazivFormated>
    <izvorni_sadrzaj>
      <item>BBG d.o.o.</item>
    </izvorni_sadrzaj>
    <derivirana_varijabla naziv="DomainObject.Predmet.ProtuStrankaListNazivFormated_1">
      <item>BBG d.o.o.</item>
    </derivirana_varijabla>
  </DomainObject.Predmet.ProtuStrankaListNazivFormated>
  <DomainObject.Predmet.ProtuStrankaListNazivFormatedOIB>
    <izvorni_sadrzaj>
      <item>BBG d.o.o., OIB 91714160154</item>
    </izvorni_sadrzaj>
    <derivirana_varijabla naziv="DomainObject.Predmet.ProtuStrankaListNazivFormatedOIB_1">
      <item>BBG d.o.o., OIB 91714160154</item>
    </derivirana_varijabla>
  </DomainObject.Predmet.ProtuStrankaListNazivFormatedOIB>
  <DomainObject.Predmet.OstaliListFormated>
    <izvorni_sadrzaj>
      <item>RH ŽUPANIJSKO DRŽAVNO ODVJETNIŠTVO U SISKU</item>
      <item>Ivan Nekvapil</item>
      <item>Raiffeisenbank Austria d.d.</item>
      <item>RH, Ministarstvo pravosuđa</item>
      <item>RH, Ministarstvo financija, Porezna uprava Zagreb</item>
    </izvorni_sadrzaj>
    <derivirana_varijabla naziv="DomainObject.Predmet.OstaliListFormated_1">
      <item>RH ŽUPANIJSKO DRŽAVNO ODVJETNIŠTVO U SISKU</item>
      <item>Ivan Nekvapil</item>
      <item>Raiffeisenbank Austria d.d.</item>
      <item>RH, Ministarstvo pravosuđa</item>
      <item>RH, Ministarstvo financija, Porezna uprava Zagreb</item>
    </derivirana_varijabla>
  </DomainObject.Predmet.OstaliListFormated>
  <DomainObject.Predmet.OstaliListFormatedOIB>
    <izvorni_sadrzaj>
      <item>RH ŽUPANIJSKO DRŽAVNO ODVJETNIŠTVO U SISKU, OIB 18683136487</item>
      <item>Ivan Nekvapil, OIB 46682811762</item>
      <item>Raiffeisenbank Austria d.d., OIB 53056966535</item>
      <item>RH, Ministarstvo pravosuđa, OIB 26635293339</item>
      <item>RH, Ministarstvo financija, Porezna uprava Zagreb, OIB 18683136487</item>
    </izvorni_sadrzaj>
    <derivirana_varijabla naziv="DomainObject.Predmet.OstaliListFormatedOIB_1">
      <item>RH ŽUPANIJSKO DRŽAVNO ODVJETNIŠTVO U SISKU, OIB 18683136487</item>
      <item>Ivan Nekvapil, OIB 46682811762</item>
      <item>Raiffeisenbank Austria d.d., OIB 53056966535</item>
      <item>RH, Ministarstvo pravosuđa, OIB 26635293339</item>
      <item>RH, Ministarstvo financija, Porezna uprava Zagreb, OIB 18683136487</item>
    </derivirana_varijabla>
  </DomainObject.Predmet.OstaliListFormatedOIB>
  <DomainObject.Predmet.OstaliListFormatedWithAdress>
    <izvorni_sadrzaj>
      <item>RH ŽUPANIJSKO DRŽAVNO ODVJETNIŠTVO U SISKU, S.i A. Radića 30, 44000 Sisak</item>
      <item>Ivan Nekvapil, Kolodvorska 43, 44320 Kutina</item>
      <item>Raiffeisenbank Austria d.d., Magazinska cesta 69, 10000 Zagreb</item>
      <item>RH, Ministarstvo pravosuđa, Ul. grada Vukovara 49, 10000 Zagreb</item>
      <item>RH, Ministarstvo financija, Porezna uprava Zagreb, Av. Dubrovnik 32, 10000 Zagreb</item>
    </izvorni_sadrzaj>
    <derivirana_varijabla naziv="DomainObject.Predmet.OstaliListFormatedWithAdress_1">
      <item>RH ŽUPANIJSKO DRŽAVNO ODVJETNIŠTVO U SISKU, S.i A. Radića 30, 44000 Sisak</item>
      <item>Ivan Nekvapil, Kolodvorska 43, 44320 Kutina</item>
      <item>Raiffeisenbank Austria d.d., Magazinska cesta 69, 10000 Zagreb</item>
      <item>RH, Ministarstvo pravosuđa, Ul. grada Vukovara 49, 10000 Zagreb</item>
      <item>RH, Ministarstvo financija, Porezna uprava Zagreb, Av. Dubrovnik 32, 10000 Zagreb</item>
    </derivirana_varijabla>
  </DomainObject.Predmet.OstaliListFormatedWithAdress>
  <DomainObject.Predmet.OstaliListFormatedWithAdressOIB>
    <izvorni_sadrzaj>
      <item>RH ŽUPANIJSKO DRŽAVNO ODVJETNIŠTVO U SISKU, OIB 18683136487, S.i A. Radića 30, 44000 Sisak</item>
      <item>Ivan Nekvapil, OIB 46682811762, Kolodvorska 43, 44320 Kutina</item>
      <item>Raiffeisenbank Austria d.d., OIB 53056966535, Magazinska cesta 69, 10000 Zagreb</item>
      <item>RH, Ministarstvo pravosuđa, OIB 26635293339, Ul. grada Vukovara 49, 10000 Zagreb</item>
      <item>RH, Ministarstvo financija, Porezna uprava Zagreb, OIB 18683136487, Av. Dubrovnik 32, 10000 Zagreb</item>
    </izvorni_sadrzaj>
    <derivirana_varijabla naziv="DomainObject.Predmet.OstaliListFormatedWithAdressOIB_1">
      <item>RH ŽUPANIJSKO DRŽAVNO ODVJETNIŠTVO U SISKU, OIB 18683136487, S.i A. Radića 30, 44000 Sisak</item>
      <item>Ivan Nekvapil, OIB 46682811762, Kolodvorska 43, 44320 Kutina</item>
      <item>Raiffeisenbank Austria d.d., OIB 53056966535, Magazinska cesta 69, 10000 Zagreb</item>
      <item>RH, Ministarstvo pravosuđa, OIB 26635293339, Ul. grada Vukovara 49, 10000 Zagreb</item>
      <item>RH, Ministarstvo financija, Porezna uprava Zagreb, OIB 18683136487, Av. Dubrovnik 32, 10000 Zagreb</item>
    </derivirana_varijabla>
  </DomainObject.Predmet.OstaliListFormatedWithAdressOIB>
  <DomainObject.Predmet.OstaliListNazivFormated>
    <izvorni_sadrzaj>
      <item>RH ŽUPANIJSKO DRŽAVNO ODVJETNIŠTVO U SISKU</item>
      <item>Ivan Nekvapil</item>
      <item>Raiffeisenbank Austria d.d.</item>
      <item>RH, Ministarstvo pravosuđa</item>
      <item>RH, Ministarstvo financija, Porezna uprava Zagreb</item>
    </izvorni_sadrzaj>
    <derivirana_varijabla naziv="DomainObject.Predmet.OstaliListNazivFormated_1">
      <item>RH ŽUPANIJSKO DRŽAVNO ODVJETNIŠTVO U SISKU</item>
      <item>Ivan Nekvapil</item>
      <item>Raiffeisenbank Austria d.d.</item>
      <item>RH, Ministarstvo pravosuđa</item>
      <item>RH, Ministarstvo financija, Porezna uprava Zagreb</item>
    </derivirana_varijabla>
  </DomainObject.Predmet.OstaliListNazivFormated>
  <DomainObject.Predmet.OstaliListNazivFormatedOIB>
    <izvorni_sadrzaj>
      <item>RH ŽUPANIJSKO DRŽAVNO ODVJETNIŠTVO U SISKU, OIB 18683136487</item>
      <item>Ivan Nekvapil, OIB 46682811762</item>
      <item>Raiffeisenbank Austria d.d., OIB 53056966535</item>
      <item>RH, Ministarstvo pravosuđa, OIB 26635293339</item>
      <item>RH, Ministarstvo financija, Porezna uprava Zagreb, OIB 18683136487</item>
    </izvorni_sadrzaj>
    <derivirana_varijabla naziv="DomainObject.Predmet.OstaliListNazivFormatedOIB_1">
      <item>RH ŽUPANIJSKO DRŽAVNO ODVJETNIŠTVO U SISKU, OIB 18683136487</item>
      <item>Ivan Nekvapil, OIB 46682811762</item>
      <item>Raiffeisenbank Austria d.d., OIB 53056966535</item>
      <item>RH, Ministarstvo pravosuđa, OIB 26635293339</item>
      <item>RH, Ministarstvo financija, Porezna uprava Zagreb,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BBG d.o.o.</izvorni_sadrzaj>
    <derivirana_varijabla naziv="DomainObject.Predmet.ProtustrankaIDrugi_1">BBG d.o.o.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BBG d.o.o., OIB 91714160154, Kolodvorska 43, 44320 Kutina</izvorni_sadrzaj>
    <derivirana_varijabla naziv="DomainObject.Predmet.ProtustrankaIDrugiAdressOIB_1">BBG d.o.o., OIB 91714160154, Kolodvorska 43,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BBG d.o.o.</item>
      <item>FINA Regionalni centar Zagreb</item>
      <item>RH Ministarstvo financija, Porezna uprava, Područni ured Sisak</item>
      <item>RH ŽUPANIJSKO DRŽAVNO ODVJETNIŠTVO U SISKU</item>
      <item>Ivan Nekvapil</item>
      <item>Raiffeisenbank Austria d.d.</item>
      <item>RH, Ministarstvo pravosuđa</item>
      <item>RH, Ministarstvo financija, Porezna uprava Zagreb</item>
    </izvorni_sadrzaj>
    <derivirana_varijabla naziv="DomainObject.Predmet.SudioniciListNaziv_1">
      <item>BBG d.o.o.</item>
      <item>FINA Regionalni centar Zagreb</item>
      <item>RH Ministarstvo financija, Porezna uprava, Područni ured Sisak</item>
      <item>RH ŽUPANIJSKO DRŽAVNO ODVJETNIŠTVO U SISKU</item>
      <item>Ivan Nekvapil</item>
      <item>Raiffeisenbank Austria d.d.</item>
      <item>RH, Ministarstvo pravosuđa</item>
      <item>RH, Ministarstvo financija, Porezna uprava Zagreb</item>
    </derivirana_varijabla>
  </DomainObject.Predmet.SudioniciListNaziv>
  <DomainObject.Predmet.SudioniciListAdressOIB>
    <izvorni_sadrzaj>
      <item>BBG d.o.o., OIB 91714160154, Kolodvorska 43,44320 Kutina</item>
      <item>FINA Regionalni centar Zagreb, OIB 85821130368, Trg svibanjskih žrtava 1995 br. 1,10000 Zagreb</item>
      <item>RH Ministarstvo financija, Porezna uprava, Područni ured Sisak, OIB 18683136487</item>
      <item>RH ŽUPANIJSKO DRŽAVNO ODVJETNIŠTVO U SISKU, OIB 18683136487, S.i A. Radića 30,44000 Sisak</item>
      <item>Ivan Nekvapil, OIB 46682811762, Kolodvorska 43,44320 Kutina</item>
      <item>Raiffeisenbank Austria d.d., OIB 53056966535, Magazinska cesta 69,10000 Zagreb</item>
      <item>RH, Ministarstvo pravosuđa, OIB 26635293339, Ul. grada Vukovara 49,10000 Zagreb</item>
      <item>RH, Ministarstvo financija, Porezna uprava Zagreb, OIB 18683136487, Av. Dubrovnik 32,10000 Zagreb</item>
    </izvorni_sadrzaj>
    <derivirana_varijabla naziv="DomainObject.Predmet.SudioniciListAdressOIB_1">
      <item>BBG d.o.o., OIB 91714160154, Kolodvorska 43,44320 Kutina</item>
      <item>FINA Regionalni centar Zagreb, OIB 85821130368, Trg svibanjskih žrtava 1995 br. 1,10000 Zagreb</item>
      <item>RH Ministarstvo financija, Porezna uprava, Područni ured Sisak, OIB 18683136487</item>
      <item>RH ŽUPANIJSKO DRŽAVNO ODVJETNIŠTVO U SISKU, OIB 18683136487, S.i A. Radića 30,44000 Sisak</item>
      <item>Ivan Nekvapil, OIB 46682811762, Kolodvorska 43,44320 Kutina</item>
      <item>Raiffeisenbank Austria d.d., OIB 53056966535, Magazinska cesta 69,10000 Zagreb</item>
      <item>RH, Ministarstvo pravosuđa, OIB 26635293339, Ul. grada Vukovara 49,10000 Zagreb</item>
      <item>RH, Ministarstvo financija, Porezna uprava Zagreb,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91714160154</item>
      <item>, OIB 85821130368</item>
      <item>, OIB 18683136487</item>
      <item>, OIB 18683136487</item>
      <item>, OIB 46682811762</item>
      <item>, OIB 53056966535</item>
      <item>, OIB 26635293339</item>
      <item>, OIB 18683136487</item>
    </izvorni_sadrzaj>
    <derivirana_varijabla naziv="DomainObject.Predmet.SudioniciListNazivOIB_1">
      <item>, OIB 91714160154</item>
      <item>, OIB 85821130368</item>
      <item>, OIB 18683136487</item>
      <item>, OIB 18683136487</item>
      <item>, OIB 46682811762</item>
      <item>, OIB 53056966535</item>
      <item>, OIB 26635293339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2019.</izvorni_sadrzaj>
    <derivirana_varijabla naziv="DomainObject.Predmet.DatumZadnjeOdrzaneSudskeRadnje_1">21. svibnja 2019.</derivirana_varijabla>
  </DomainObject.Predmet.DatumZadnjeOdrzaneSudskeRadnje>
  <DomainObject.PredzadnjaOdlukaIzPredmeta.DatumDonosenjaOdluke>
    <izvorni_sadrzaj>21. siječnja 2019.</izvorni_sadrzaj>
    <derivirana_varijabla naziv="DomainObject.PredzadnjaOdlukaIzPredmeta.DatumDonosenjaOdluke_1">21. siječnja 2019.</derivirana_varijabla>
  </DomainObject.PredzadnjaOdlukaIzPredmeta.DatumDonosenjaOdluke>
  <DomainObject.PredzadnjaOdlukaIzPredmeta.Oznaka>
    <izvorni_sadrzaj>St-107/2019-3</izvorni_sadrzaj>
    <derivirana_varijabla naziv="DomainObject.PredzadnjaOdlukaIzPredmeta.Oznaka_1">St-107/2019-3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112</properties:Words>
  <properties:Characters>679</properties:Characters>
  <properties:Lines>58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2019-05-21T09:16:00Z</dcterms:created>
  <dc:creator>nribaric</dc:creator>
  <cp:lastModifiedBy>Maja Hajtek</cp:lastModifiedBy>
  <cp:lastPrinted>2019-05-21T09:25:00Z</cp:lastPrinted>
  <dcterms:modified xmlns:xsi="http://www.w3.org/2001/XMLSchema-instance" xsi:type="dcterms:W3CDTF">2019-05-21T09:28:00Z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(TABLICE STEČAJNOG SUCA BBG 21.5.2019. - 17.docx)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