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6ff" w14:paraId="8be26f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F101C9">
        <w:rPr>
          <w:sz w:val="22"/>
          <w:szCs w:val="22"/>
        </w:rPr>
        <w:t>381/17-6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>: ATLANT MONT d.o.o. za trgovinu, Osijek, Vijenac Ivana Meštrovića 31,</w:t>
      </w:r>
      <w:r w:rsidR="00860AC2">
        <w:t xml:space="preserve"> </w:t>
      </w:r>
      <w:r>
        <w:t xml:space="preserve">MBS: </w:t>
      </w:r>
      <w:r w:rsidR="00F101C9">
        <w:t>030160314</w:t>
      </w:r>
      <w:r w:rsidR="00E55F9F">
        <w:t>,</w:t>
      </w:r>
      <w:r>
        <w:t xml:space="preserve"> OIB: </w:t>
      </w:r>
      <w:r w:rsidR="00F101C9">
        <w:t>40239398989</w:t>
      </w:r>
      <w:r>
        <w:t xml:space="preserve">, dana </w:t>
      </w:r>
      <w:r w:rsidR="00F101C9">
        <w:t>9.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E55F9F" w:rsidR="00E55F9F" w:rsidRPr="00F101C9">
      <w:pPr>
        <w:pStyle w:val="Tijeloteksta"/>
        <w:numPr>
          <w:ilvl w:val="0"/>
          <w:numId w:val="6"/>
        </w:numPr>
        <w:rPr>
          <w:bCs/>
        </w:rPr>
      </w:pPr>
      <w:r w:rsidRPr="00F101C9">
        <w:rPr>
          <w:bCs/>
        </w:rPr>
        <w:t xml:space="preserve">Otvara se </w:t>
      </w:r>
      <w:r w:rsidR="00AA56F6" w:rsidRPr="00F101C9">
        <w:rPr>
          <w:bCs/>
        </w:rPr>
        <w:t xml:space="preserve"> skraćeni </w:t>
      </w:r>
      <w:r w:rsidRPr="00F101C9">
        <w:rPr>
          <w:bCs/>
        </w:rPr>
        <w:t>stečajni postupak nad dužnikom</w:t>
      </w:r>
      <w:r w:rsidR="00860AC2" w:rsidRPr="00860AC2">
        <w:t xml:space="preserve"> </w:t>
      </w:r>
      <w:r w:rsidR="00F101C9">
        <w:t>ATLANT MONT d.o.o. za trgovinu, Osijek, Vijenac Ivana Meštrovića 31, MBS: 030160314, OIB: 40239398989.</w:t>
      </w:r>
    </w:p>
    <w:p w:rsidRDefault="00F101C9" w:rsidP="00F101C9" w:rsidR="00F101C9" w:rsidRPr="00F101C9">
      <w:pPr>
        <w:pStyle w:val="Tijeloteksta"/>
        <w:ind w:left="1065"/>
        <w:rPr>
          <w:bCs/>
        </w:rPr>
      </w:pPr>
    </w:p>
    <w:p w:rsidRDefault="0057324F" w:rsidP="00351EF2" w:rsidR="00E55F9F" w:rsidRPr="00E55F9F">
      <w:pPr>
        <w:pStyle w:val="Odlomakpopisa"/>
        <w:numPr>
          <w:ilvl w:val="0"/>
          <w:numId w:val="6"/>
        </w:numPr>
        <w:jc w:val="both"/>
        <w:rPr>
          <w:lang w:eastAsia="en-US"/>
        </w:rPr>
      </w:pPr>
      <w:r>
        <w:t xml:space="preserve">Za stečajnog upravitelja imenuje se </w:t>
      </w:r>
      <w:r w:rsidR="00351EF2" w:rsidRPr="00351EF2">
        <w:rPr>
          <w:lang w:eastAsia="en-US"/>
        </w:rPr>
        <w:t xml:space="preserve">Krešimir Fučkar, </w:t>
      </w:r>
      <w:proofErr w:type="spellStart"/>
      <w:r w:rsidR="00351EF2" w:rsidRPr="00351EF2">
        <w:rPr>
          <w:lang w:eastAsia="en-US"/>
        </w:rPr>
        <w:t>Sladojevci</w:t>
      </w:r>
      <w:proofErr w:type="spellEnd"/>
      <w:r w:rsidR="00351EF2" w:rsidRPr="00351EF2">
        <w:rPr>
          <w:lang w:eastAsia="en-US"/>
        </w:rPr>
        <w:t>, Braće Radića 63, OIB: 01195634741</w:t>
      </w:r>
      <w:r w:rsidR="00351EF2">
        <w:rPr>
          <w:lang w:eastAsia="en-US"/>
        </w:rPr>
        <w:t>.</w:t>
      </w:r>
    </w:p>
    <w:p w:rsidRDefault="00860AC2" w:rsidP="00E55F9F" w:rsidR="00860AC2" w:rsidRPr="00E55F9F">
      <w:pPr>
        <w:pStyle w:val="Odlomakpopisa"/>
        <w:ind w:left="1065"/>
        <w:jc w:val="both"/>
        <w:rPr>
          <w:bCs/>
        </w:rPr>
      </w:pPr>
    </w:p>
    <w:p w:rsidRDefault="0057324F" w:rsidP="00E55F9F" w:rsidR="00860AC2" w:rsidRPr="00F101C9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F101C9">
        <w:t>ATLANT MONT d.o.o. za trgovinu, Osijek, Vijenac Ivana Meštrovića 31, MBS: 030160314, OIB: 40239398989.</w:t>
      </w:r>
    </w:p>
    <w:p w:rsidRDefault="00F101C9" w:rsidP="00F101C9" w:rsidR="00F101C9" w:rsidRPr="00F101C9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860AC2">
      <w:pPr>
        <w:jc w:val="both"/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>
        <w:rPr>
          <w:bCs/>
        </w:rPr>
        <w:t>3. ožujka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>
        <w:t>ATLANT MONT d.o.o. za trgovinu, Osijek, Vijenac Ivana Meštrovića 31, MBS: 030160314, OIB: 40239398989.</w:t>
      </w:r>
    </w:p>
    <w:p w:rsidRDefault="00F101C9" w:rsidP="00860AC2" w:rsidR="00F101C9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13 St-</w:t>
      </w:r>
      <w:r w:rsidR="00F101C9">
        <w:rPr>
          <w:sz w:val="22"/>
          <w:szCs w:val="22"/>
        </w:rPr>
        <w:t>381/17-6</w:t>
      </w: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E55F9F">
        <w:t xml:space="preserve">7. </w:t>
      </w:r>
      <w:r w:rsidR="00F101C9">
        <w:t>ožujka</w:t>
      </w:r>
      <w:r>
        <w:t xml:space="preserve"> 2017., objavio oglas na mrežnoj stranici e-oglasna ploča sudova pod poslovnim brojem St-</w:t>
      </w:r>
      <w:r w:rsidR="00F101C9">
        <w:t>381/17-3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F101C9">
        <w:t>9.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F101C9">
        <w:t>10.6.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15DA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D15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15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5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5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D15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15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5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5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 MONT d.o.o. za trgovinu</izvorni_sadrzaj>
    <derivirana_varijabla naziv="DomainObject.Predmet.ProtustrankaFormated_1">  ATLANT MONT d.o.o. za trgovinu</derivirana_varijabla>
  </DomainObject.Predmet.ProtustrankaFormated>
  <DomainObject.Predmet.ProtustrankaFormatedOIB>
    <izvorni_sadrzaj>  ATLANT MONT d.o.o. za trgovinu, OIB 40239398989</izvorni_sadrzaj>
    <derivirana_varijabla naziv="DomainObject.Predmet.ProtustrankaFormatedOIB_1">  ATLANT MONT d.o.o. za trgovinu, OIB 40239398989</derivirana_varijabla>
  </DomainObject.Predmet.ProtustrankaFormatedOIB>
  <DomainObject.Predmet.ProtustrankaFormatedWithAdress>
    <izvorni_sadrzaj> ATLANT MONT d.o.o. za trgovinu, Vijenac Ivana Meštrovića 31, 31000 Osijek</izvorni_sadrzaj>
    <derivirana_varijabla naziv="DomainObject.Predmet.ProtustrankaFormatedWithAdress_1"> ATLANT MONT d.o.o. za trgovinu, Vijenac Ivana Meštrovića 31, 31000 Osijek</derivirana_varijabla>
  </DomainObject.Predmet.ProtustrankaFormatedWithAdress>
  <DomainObject.Predmet.ProtustrankaFormatedWithAdressOIB>
    <izvorni_sadrzaj> ATLANT MONT d.o.o. za trgovinu, OIB 40239398989, Vijenac Ivana Meštrovića 31, 31000 Osijek</izvorni_sadrzaj>
    <derivirana_varijabla naziv="DomainObject.Predmet.ProtustrankaFormatedWithAdressOIB_1"> ATLANT MONT d.o.o. za trgovinu, OIB 40239398989, Vijenac Ivana Meštrovića 31, 31000 Osijek</derivirana_varijabla>
  </DomainObject.Predmet.ProtustrankaFormatedWithAdressOIB>
  <DomainObject.Predmet.ProtustrankaWithAdress>
    <izvorni_sadrzaj>ATLANT MONT d.o.o. za trgovinu Vijenac Ivana Meštrovića 31, 31000 Osijek</izvorni_sadrzaj>
    <derivirana_varijabla naziv="DomainObject.Predmet.ProtustrankaWithAdress_1">ATLANT MONT d.o.o. za trgovinu Vijenac Ivana Meštrovića 31, 31000 Osijek</derivirana_varijabla>
  </DomainObject.Predmet.ProtustrankaWithAdress>
  <DomainObject.Predmet.ProtustrankaWithAdressOIB>
    <izvorni_sadrzaj>ATLANT MONT d.o.o. za trgovinu, OIB 40239398989, Vijenac Ivana Meštrovića 31, 31000 Osijek</izvorni_sadrzaj>
    <derivirana_varijabla naziv="DomainObject.Predmet.ProtustrankaWithAdressOIB_1">ATLANT MONT d.o.o. za trgovinu, OIB 40239398989, Vijenac Ivana Meštrovića 31, 31000 Osijek</derivirana_varijabla>
  </DomainObject.Predmet.ProtustrankaWithAdressOIB>
  <DomainObject.Predmet.ProtustrankaNazivFormated>
    <izvorni_sadrzaj>ATLANT MONT d.o.o. za trgovinu</izvorni_sadrzaj>
    <derivirana_varijabla naziv="DomainObject.Predmet.ProtustrankaNazivFormated_1">ATLANT MONT d.o.o. za trgovinu</derivirana_varijabla>
  </DomainObject.Predmet.ProtustrankaNazivFormated>
  <DomainObject.Predmet.ProtustrankaNazivFormatedOIB>
    <izvorni_sadrzaj>ATLANT MONT d.o.o. za trgovinu, OIB 40239398989</izvorni_sadrzaj>
    <derivirana_varijabla naziv="DomainObject.Predmet.ProtustrankaNazivFormatedOIB_1">ATLANT MONT d.o.o. za trgovinu, OIB 40239398989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ATLANT MONT d.o.o. za trgovinu</item>
    </izvorni_sadrzaj>
    <derivirana_varijabla naziv="DomainObject.Predmet.ProtuStrankaListFormated_1">
      <item>ATLANT MONT d.o.o. za trgovinu</item>
    </derivirana_varijabla>
  </DomainObject.Predmet.ProtuStrankaListFormated>
  <DomainObject.Predmet.ProtuStrankaListFormatedOIB>
    <izvorni_sadrzaj>
      <item>ATLANT MONT d.o.o. za trgovinu, OIB 40239398989</item>
    </izvorni_sadrzaj>
    <derivirana_varijabla naziv="DomainObject.Predmet.ProtuStrankaListFormatedOIB_1">
      <item>ATLANT MONT d.o.o. za trgovinu, OIB 40239398989</item>
    </derivirana_varijabla>
  </DomainObject.Predmet.ProtuStrankaListFormatedOIB>
  <DomainObject.Predmet.ProtuStrankaListFormatedWithAdress>
    <izvorni_sadrzaj>
      <item>ATLANT MONT d.o.o. za trgovinu, Vijenac Ivana Meštrovića 31, 31000 Osijek</item>
    </izvorni_sadrzaj>
    <derivirana_varijabla naziv="DomainObject.Predmet.ProtuStrankaListFormatedWithAdress_1">
      <item>ATLANT MONT d.o.o. za trgovinu, Vijenac Ivana Meštrovića 31, 31000 Osijek</item>
    </derivirana_varijabla>
  </DomainObject.Predmet.ProtuStrankaListFormatedWithAdress>
  <DomainObject.Predmet.ProtuStrankaListFormatedWithAdressOIB>
    <izvorni_sadrzaj>
      <item>ATLANT MONT d.o.o. za trgovinu, OIB 40239398989, Vijenac Ivana Meštrovića 31, 31000 Osijek</item>
    </izvorni_sadrzaj>
    <derivirana_varijabla naziv="DomainObject.Predmet.ProtuStrankaListFormatedWithAdressOIB_1">
      <item>ATLANT MONT d.o.o. za trgovinu, OIB 40239398989, Vijenac Ivana Meštrovića 31, 31000 Osijek</item>
    </derivirana_varijabla>
  </DomainObject.Predmet.ProtuStrankaListFormatedWithAdressOIB>
  <DomainObject.Predmet.ProtuStrankaListNazivFormated>
    <izvorni_sadrzaj>
      <item>ATLANT MONT d.o.o. za trgovinu</item>
    </izvorni_sadrzaj>
    <derivirana_varijabla naziv="DomainObject.Predmet.ProtuStrankaListNazivFormated_1">
      <item>ATLANT MONT d.o.o. za trgovinu</item>
    </derivirana_varijabla>
  </DomainObject.Predmet.ProtuStrankaListNazivFormated>
  <DomainObject.Predmet.ProtuStrankaListNazivFormatedOIB>
    <izvorni_sadrzaj>
      <item>ATLANT MONT d.o.o. za trgovinu, OIB 40239398989</item>
    </izvorni_sadrzaj>
    <derivirana_varijabla naziv="DomainObject.Predmet.ProtuStrankaListNazivFormatedOIB_1">
      <item>ATLANT MONT d.o.o. za trgovinu, OIB 40239398989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ATLANT MONT d.o.o. za trgovinu</izvorni_sadrzaj>
    <derivirana_varijabla naziv="DomainObject.Predmet.ProtustrankaIDrugi_1">ATLANT MONT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ATLANT MONT d.o.o. za trgovinu, OIB 40239398989, Vijenac Ivana Meštrovića 31, 31000 Osijek</izvorni_sadrzaj>
    <derivirana_varijabla naziv="DomainObject.Predmet.ProtustrankaIDrugiAdressOIB_1">ATLANT MONT d.o.o. za trgovinu, OIB 40239398989, Vijenac Ivana Meštrovića 31,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ATLANT MONT d.o.o. za trgovinu</item>
    </izvorni_sadrzaj>
    <derivirana_varijabla naziv="DomainObject.Predmet.SudioniciListNaziv_1">
      <item>FINA RC OSIJEK</item>
      <item>ATLANT MONT d.o.o. za trgovinu</item>
    </derivirana_varijabla>
  </DomainObject.Predmet.SudioniciListNaziv>
  <DomainObject.Predmet.SudioniciListAdressOIB>
    <izvorni_sadrzaj>
      <item>FINA RC OSIJEK, OIB 85821130368</item>
      <item>ATLANT MONT d.o.o. za trgovinu, OIB 40239398989, Vijenac Ivana Meštrovića 31,31000 Osijek</item>
    </izvorni_sadrzaj>
    <derivirana_varijabla naziv="DomainObject.Predmet.SudioniciListAdressOIB_1">
      <item>FINA RC OSIJEK, OIB 85821130368</item>
      <item>ATLANT MONT d.o.o. za trgovinu, OIB 40239398989, Vijenac Ivana Meštrovića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40239398989</item>
    </izvorni_sadrzaj>
    <derivirana_varijabla naziv="DomainObject.Predmet.SudioniciListNazivOIB_1">
      <item>, OIB 85821130368</item>
      <item>, OIB 40239398989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2153B-1A0E-4972-A3B4-F0EF4AF6D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510</properties:Words>
  <properties:Characters>2714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2017-05-09T09:21:00Z</dcterms:created>
  <dc:creator>Korisnik</dc:creator>
  <cp:lastModifiedBy>Marija Galić</cp:lastModifiedBy>
  <cp:lastPrinted>2017-05-09T09:20:00Z</cp:lastPrinted>
  <dcterms:modified xmlns:xsi="http://www.w3.org/2001/XMLSchema-instance" xsi:type="dcterms:W3CDTF">2017-05-09T09:23:00Z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