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9d61" w14:paraId="ddb9d61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2923B0">
        <w:t>59</w:t>
      </w:r>
      <w:r w:rsidR="0076006B">
        <w:t>8</w:t>
      </w:r>
      <w:r>
        <w:t>/2018-</w:t>
      </w:r>
      <w:r w:rsidR="002923B0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4811AB">
        <w:t>SPLIT TRAVEL j.d.o.o. turistička agencija, OIB: 68631685382, Solin, Cetinska ulica 17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4811AB">
        <w:t>Anita Penić iz Solina, Cetinska ulica 17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C5566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507DF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Prijedog za otvaranje stečajnog postupka</izvorni_sadrzaj>
    <derivirana_varijabla naziv="DomainObject.Predmet.Opis_1">Prijedog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St-598/2018</izvorni_sadrzaj>
    <derivirana_varijabla naziv="DomainObject.Predmet.OznakaBroj_1">St-598/2018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SZ</izvorni_sadrzaj>
    <derivirana_varijabla naziv="DomainObject.Predmet.PrimjedbaSuca_1">čl.110 SZ</derivirana_varijabla>
  </DomainObject.Predmet.PrimjedbaSuca>
  <DomainObject.Predmet.ProtustrankaFormated>
    <izvorni_sadrzaj>  SPLIT TRAVEL j.d.o.o. turistička agencija</izvorni_sadrzaj>
    <derivirana_varijabla naziv="DomainObject.Predmet.ProtustrankaFormated_1">  SPLIT TRAVEL j.d.o.o. turistička agencija</derivirana_varijabla>
  </DomainObject.Predmet.ProtustrankaFormated>
  <DomainObject.Predmet.ProtustrankaFormatedOIB>
    <izvorni_sadrzaj>  SPLIT TRAVEL j.d.o.o. turistička agencija, OIB 68631685382</izvorni_sadrzaj>
    <derivirana_varijabla naziv="DomainObject.Predmet.ProtustrankaFormatedOIB_1">  SPLIT TRAVEL j.d.o.o. turistička agencija, OIB 68631685382</derivirana_varijabla>
  </DomainObject.Predmet.ProtustrankaFormatedOIB>
  <DomainObject.Predmet.ProtustrankaFormatedWithAdress>
    <izvorni_sadrzaj> SPLIT TRAVEL j.d.o.o. turistička agencija, Cetinska ulica 17, 21210 Solin</izvorni_sadrzaj>
    <derivirana_varijabla naziv="DomainObject.Predmet.ProtustrankaFormatedWithAdress_1"> SPLIT TRAVEL j.d.o.o. turistička agencija, Cetinska ulica 17, 21210 Solin</derivirana_varijabla>
  </DomainObject.Predmet.ProtustrankaFormatedWithAdress>
  <DomainObject.Predmet.ProtustrankaFormatedWithAdressOIB>
    <izvorni_sadrzaj> SPLIT TRAVEL j.d.o.o. turistička agencija, OIB 68631685382, Cetinska ulica 17, 21210 Solin</izvorni_sadrzaj>
    <derivirana_varijabla naziv="DomainObject.Predmet.ProtustrankaFormatedWithAdressOIB_1"> SPLIT TRAVEL j.d.o.o. turistička agencija, OIB 68631685382, Cetinska ulica 17, 21210 Solin</derivirana_varijabla>
  </DomainObject.Predmet.ProtustrankaFormatedWithAdressOIB>
  <DomainObject.Predmet.ProtustrankaWithAdress>
    <izvorni_sadrzaj>SPLIT TRAVEL j.d.o.o. turistička agencija Cetinska ulica 17, 21210 Solin</izvorni_sadrzaj>
    <derivirana_varijabla naziv="DomainObject.Predmet.ProtustrankaWithAdress_1">SPLIT TRAVEL j.d.o.o. turistička agencija Cetinska ulica 17, 21210 Solin</derivirana_varijabla>
  </DomainObject.Predmet.ProtustrankaWithAdress>
  <DomainObject.Predmet.ProtustrankaWithAdressOIB>
    <izvorni_sadrzaj>SPLIT TRAVEL j.d.o.o. turistička agencija, OIB 68631685382, Cetinska ulica 17, 21210 Solin</izvorni_sadrzaj>
    <derivirana_varijabla naziv="DomainObject.Predmet.ProtustrankaWithAdressOIB_1">SPLIT TRAVEL j.d.o.o. turistička agencija, OIB 68631685382, Cetinska ulica 17, 21210 Solin</derivirana_varijabla>
  </DomainObject.Predmet.ProtustrankaWithAdressOIB>
  <DomainObject.Predmet.ProtustrankaNazivFormated>
    <izvorni_sadrzaj>SPLIT TRAVEL j.d.o.o. turistička agencija</izvorni_sadrzaj>
    <derivirana_varijabla naziv="DomainObject.Predmet.ProtustrankaNazivFormated_1">SPLIT TRAVEL j.d.o.o. turistička agencija</derivirana_varijabla>
  </DomainObject.Predmet.ProtustrankaNazivFormated>
  <DomainObject.Predmet.ProtustrankaNazivFormatedOIB>
    <izvorni_sadrzaj>SPLIT TRAVEL j.d.o.o. turistička agencija, OIB 68631685382</izvorni_sadrzaj>
    <derivirana_varijabla naziv="DomainObject.Predmet.ProtustrankaNazivFormatedOIB_1">SPLIT TRAVEL j.d.o.o. turistička agencija, OIB 68631685382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12142.10</izvorni_sadrzaj>
    <derivirana_varijabla naziv="DomainObject.Predmet.TrenutnaVrijednost_1">12142.10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SPLIT TRAVEL j.d.o.o. turistička agencija</item>
    </izvorni_sadrzaj>
    <derivirana_varijabla naziv="DomainObject.Predmet.ProtuStrankaListFormated_1">
      <item>SPLIT TRAVEL j.d.o.o. turistička agencija</item>
    </derivirana_varijabla>
  </DomainObject.Predmet.ProtuStrankaListFormated>
  <DomainObject.Predmet.ProtuStrankaListFormatedOIB>
    <izvorni_sadrzaj>
      <item>SPLIT TRAVEL j.d.o.o. turistička agencija, OIB 68631685382</item>
    </izvorni_sadrzaj>
    <derivirana_varijabla naziv="DomainObject.Predmet.ProtuStrankaListFormatedOIB_1">
      <item>SPLIT TRAVEL j.d.o.o. turistička agencija, OIB 68631685382</item>
    </derivirana_varijabla>
  </DomainObject.Predmet.ProtuStrankaListFormatedOIB>
  <DomainObject.Predmet.ProtuStrankaListFormatedWithAdress>
    <izvorni_sadrzaj>
      <item>SPLIT TRAVEL j.d.o.o. turistička agencija, Cetinska ulica 17, 21210 Solin</item>
    </izvorni_sadrzaj>
    <derivirana_varijabla naziv="DomainObject.Predmet.ProtuStrankaListFormatedWithAdress_1">
      <item>SPLIT TRAVEL j.d.o.o. turistička agencija, Cetinska ulica 17, 21210 Solin</item>
    </derivirana_varijabla>
  </DomainObject.Predmet.ProtuStrankaListFormatedWithAdress>
  <DomainObject.Predmet.ProtuStrankaListFormatedWithAdressOIB>
    <izvorni_sadrzaj>
      <item>SPLIT TRAVEL j.d.o.o. turistička agencija, OIB 68631685382, Cetinska ulica 17, 21210 Solin</item>
    </izvorni_sadrzaj>
    <derivirana_varijabla naziv="DomainObject.Predmet.ProtuStrankaListFormatedWithAdressOIB_1">
      <item>SPLIT TRAVEL j.d.o.o. turistička agencija, OIB 68631685382, Cetinska ulica 17, 21210 Solin</item>
    </derivirana_varijabla>
  </DomainObject.Predmet.ProtuStrankaListFormatedWithAdressOIB>
  <DomainObject.Predmet.ProtuStrankaListNazivFormated>
    <izvorni_sadrzaj>
      <item>SPLIT TRAVEL j.d.o.o. turistička agencija</item>
    </izvorni_sadrzaj>
    <derivirana_varijabla naziv="DomainObject.Predmet.ProtuStrankaListNazivFormated_1">
      <item>SPLIT TRAVEL j.d.o.o. turistička agencija</item>
    </derivirana_varijabla>
  </DomainObject.Predmet.ProtuStrankaListNazivFormated>
  <DomainObject.Predmet.ProtuStrankaListNazivFormatedOIB>
    <izvorni_sadrzaj>
      <item>SPLIT TRAVEL j.d.o.o. turistička agencija, OIB 68631685382</item>
    </izvorni_sadrzaj>
    <derivirana_varijabla naziv="DomainObject.Predmet.ProtuStrankaListNazivFormatedOIB_1">
      <item>SPLIT TRAVEL j.d.o.o. turistička agencija, OIB 68631685382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SPLIT TRAVEL j.d.o.o. turistička agencija</izvorni_sadrzaj>
    <derivirana_varijabla naziv="DomainObject.Predmet.ProtustrankaIDrugi_1">SPLIT TRAVEL j.d.o.o. turistička agencija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SPLIT TRAVEL j.d.o.o. turistička agencija, OIB 68631685382, Cetinska ulica 17, 21210 Solin</izvorni_sadrzaj>
    <derivirana_varijabla naziv="DomainObject.Predmet.ProtustrankaIDrugiAdressOIB_1">SPLIT TRAVEL j.d.o.o. turistička agencija, OIB 68631685382, Cetinska ulica 17,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 TRAVEL j.d.o.o. turistička agencija</item>
      <item>FINA, RC SPLIT</item>
    </izvorni_sadrzaj>
    <derivirana_varijabla naziv="DomainObject.Predmet.SudioniciListNaziv_1">
      <item>SPLIT TRAVEL j.d.o.o. turistička agencija</item>
      <item>FINA, RC SPLIT</item>
    </derivirana_varijabla>
  </DomainObject.Predmet.SudioniciListNaziv>
  <DomainObject.Predmet.SudioniciListAdressOIB>
    <izvorni_sadrzaj>
      <item>SPLIT TRAVEL j.d.o.o. turistička agencija, OIB 68631685382, Cetinska ulica 17,21210 Solin</item>
      <item>FINA, RC SPLIT, OIB 85821130368, Mažuranićevo šetalište 24b,21000 Split</item>
    </izvorni_sadrzaj>
    <derivirana_varijabla naziv="DomainObject.Predmet.SudioniciListAdressOIB_1">
      <item>SPLIT TRAVEL j.d.o.o. turistička agencija, OIB 68631685382, Cetinska ulica 17,21210 Solin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68631685382</item>
      <item>, OIB 85821130368</item>
    </izvorni_sadrzaj>
    <derivirana_varijabla naziv="DomainObject.Predmet.SudioniciListNazivOIB_1">
      <item>, OIB 68631685382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683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2018-10-25T07:01:00Z</dcterms:created>
  <dc:creator>Marija Elez</dc:creator>
  <cp:lastModifiedBy>Marija Elez</cp:lastModifiedBy>
  <cp:lastPrinted>2018-10-25T07:03:00Z</cp:lastPrinted>
  <dcterms:modified xmlns:xsi="http://www.w3.org/2001/XMLSchema-instance" xsi:type="dcterms:W3CDTF">2018-10-25T07:03:00Z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598.docx)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