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6414" w14:paraId="d536414" w:rsidRDefault="00A91017" w:rsidP="00A91017" w:rsidR="00A91017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91017" w:rsidR="00A91017">
        <w:tc>
          <w:tcPr>
            <w:tcW w:type="dxa" w:w="2985"/>
            <w:hideMark/>
          </w:tcPr>
          <w:p w:rsidRDefault="00A91017" w:rsidR="00A91017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1017" w:rsidR="00A91017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A91017" w:rsidR="00A91017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A91017" w:rsidR="00A91017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A91017" w:rsidP="00A91017" w:rsidR="00A91017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91017" w:rsidR="00A91017">
        <w:trPr>
          <w:jc w:val="right"/>
        </w:trPr>
        <w:tc>
          <w:tcPr>
            <w:tcW w:type="dxa" w:w="4320"/>
            <w:hideMark/>
          </w:tcPr>
          <w:p w:rsidRDefault="00A91017" w:rsidR="00A91017">
            <w:pPr>
              <w:spacing w:lineRule="auto" w:line="276"/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St-348</w:t>
            </w:r>
            <w:r>
              <w:rPr>
                <w:lang w:eastAsia="hr-HR" w:val="hr-HR"/>
              </w:rPr>
              <w:t>/2018-3</w:t>
            </w:r>
          </w:p>
        </w:tc>
      </w:tr>
    </w:tbl>
    <w:p w:rsidRDefault="00A91017" w:rsidP="00A91017" w:rsidR="00A91017">
      <w:pPr>
        <w:jc w:val="center"/>
        <w:rPr>
          <w:lang w:val="hr-HR"/>
        </w:rPr>
      </w:pPr>
    </w:p>
    <w:p w:rsidRDefault="00A91017" w:rsidP="00A91017" w:rsidR="00A91017">
      <w:pPr>
        <w:jc w:val="center"/>
        <w:rPr>
          <w:lang w:val="hr-HR"/>
        </w:rPr>
      </w:pPr>
    </w:p>
    <w:p w:rsidRDefault="00A91017" w:rsidP="00A91017" w:rsidR="00A91017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 xml:space="preserve">VEKI d.o.o., OIB: 36402277508 sa sjedištem u </w:t>
      </w:r>
      <w:proofErr w:type="spellStart"/>
      <w:r>
        <w:rPr>
          <w:lang w:val="hr-HR"/>
        </w:rPr>
        <w:t>Ciglenska</w:t>
      </w:r>
      <w:proofErr w:type="spellEnd"/>
      <w:r>
        <w:rPr>
          <w:lang w:val="hr-HR"/>
        </w:rPr>
        <w:t xml:space="preserve"> 36, Đurđevac</w:t>
      </w:r>
      <w:r>
        <w:rPr>
          <w:lang w:val="hr-HR"/>
        </w:rPr>
        <w:t>, dana 10. rujna 2018., temeljem čl. 430. Stečajnog zakona ("Narodne novine" 71/15, 104/17, u daljnjem tekstu SZ) objavljuje slijedeći</w:t>
      </w:r>
    </w:p>
    <w:p w:rsidRDefault="00A91017" w:rsidP="00A91017" w:rsidR="00A91017">
      <w:pPr>
        <w:jc w:val="both"/>
        <w:rPr>
          <w:lang w:val="hr-HR"/>
        </w:rPr>
      </w:pPr>
    </w:p>
    <w:p w:rsidRDefault="00A91017" w:rsidP="00A91017" w:rsidR="00A91017">
      <w:pPr>
        <w:jc w:val="center"/>
        <w:rPr>
          <w:sz w:val="28"/>
          <w:szCs w:val="28"/>
          <w:lang w:val="hr-HR"/>
        </w:rPr>
      </w:pPr>
    </w:p>
    <w:p w:rsidRDefault="00A91017" w:rsidP="00A91017" w:rsidR="00A9101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91017" w:rsidP="00A91017" w:rsidR="00A91017">
      <w:pPr>
        <w:jc w:val="both"/>
        <w:rPr>
          <w:lang w:val="hr-HR"/>
        </w:rPr>
      </w:pPr>
    </w:p>
    <w:p w:rsidRDefault="00A91017" w:rsidP="00A91017" w:rsidR="00A91017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VEKI d.o.o., OIB: 36402277508 sa sjedištem u </w:t>
      </w:r>
      <w:proofErr w:type="spellStart"/>
      <w:r>
        <w:rPr>
          <w:lang w:val="hr-HR"/>
        </w:rPr>
        <w:t>Ciglenska</w:t>
      </w:r>
      <w:proofErr w:type="spellEnd"/>
      <w:r>
        <w:rPr>
          <w:lang w:val="hr-HR"/>
        </w:rPr>
        <w:t xml:space="preserve"> 36, Đurđevac, iznosi </w:t>
      </w:r>
      <w:r>
        <w:rPr>
          <w:lang w:val="hr-HR"/>
        </w:rPr>
        <w:t>24.478,98</w:t>
      </w:r>
      <w:r>
        <w:rPr>
          <w:lang w:val="hr-HR"/>
        </w:rPr>
        <w:t xml:space="preserve"> kuna. </w:t>
      </w:r>
    </w:p>
    <w:p w:rsidRDefault="00A91017" w:rsidP="00A91017" w:rsidR="00A91017">
      <w:pPr>
        <w:jc w:val="both"/>
        <w:rPr>
          <w:lang w:val="hr-HR"/>
        </w:rPr>
      </w:pPr>
    </w:p>
    <w:p w:rsidRDefault="00A91017" w:rsidP="00A91017" w:rsidR="00A91017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5F0170">
        <w:rPr>
          <w:lang w:val="hr-HR"/>
        </w:rPr>
        <w:t xml:space="preserve">Vesna Horvat, OIB: 34078439713, Đurđevac, </w:t>
      </w:r>
      <w:proofErr w:type="spellStart"/>
      <w:r w:rsidR="005F0170">
        <w:rPr>
          <w:lang w:val="hr-HR"/>
        </w:rPr>
        <w:t>Ciglenska</w:t>
      </w:r>
      <w:proofErr w:type="spellEnd"/>
      <w:r w:rsidR="005F0170">
        <w:rPr>
          <w:lang w:val="hr-HR"/>
        </w:rPr>
        <w:t xml:space="preserve"> 36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A91017" w:rsidP="00A91017" w:rsidR="00A91017">
      <w:pPr>
        <w:jc w:val="both"/>
        <w:rPr>
          <w:lang w:val="hr-HR"/>
        </w:rPr>
      </w:pPr>
    </w:p>
    <w:p w:rsidRDefault="00A91017" w:rsidP="00A91017" w:rsidR="00A91017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A91017" w:rsidP="00A91017" w:rsidR="00A91017">
      <w:pPr>
        <w:jc w:val="both"/>
        <w:rPr>
          <w:lang w:val="hr-HR"/>
        </w:rPr>
      </w:pPr>
    </w:p>
    <w:p w:rsidRDefault="00A91017" w:rsidP="00A91017" w:rsidR="00A91017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91017" w:rsidP="00A91017" w:rsidR="00A91017">
      <w:pPr>
        <w:ind w:firstLine="720"/>
        <w:jc w:val="both"/>
        <w:rPr>
          <w:lang w:val="hr-HR"/>
        </w:rPr>
      </w:pPr>
    </w:p>
    <w:p w:rsidRDefault="00A91017" w:rsidP="00A91017" w:rsidR="00A91017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A91017" w:rsidP="00A91017" w:rsidR="00A91017">
      <w:pPr>
        <w:jc w:val="both"/>
        <w:rPr>
          <w:lang w:val="hr-HR"/>
        </w:rPr>
      </w:pPr>
    </w:p>
    <w:p w:rsidRDefault="00A91017" w:rsidP="00A91017" w:rsidR="00A91017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A91017" w:rsidP="00A91017" w:rsidR="00A91017">
      <w:pPr>
        <w:outlineLvl w:val="0"/>
        <w:rPr>
          <w:lang w:val="hr-HR"/>
        </w:rPr>
      </w:pPr>
    </w:p>
    <w:p w:rsidRDefault="00A91017" w:rsidP="00A91017" w:rsidR="00A91017">
      <w:pPr>
        <w:jc w:val="both"/>
        <w:outlineLvl w:val="0"/>
        <w:rPr>
          <w:lang w:val="hr-HR"/>
        </w:rPr>
      </w:pPr>
    </w:p>
    <w:p w:rsidRDefault="00A91017" w:rsidP="00A91017" w:rsidR="00A91017">
      <w:pPr>
        <w:jc w:val="center"/>
        <w:outlineLvl w:val="0"/>
        <w:rPr>
          <w:lang w:val="hr-HR"/>
        </w:rPr>
      </w:pPr>
    </w:p>
    <w:p w:rsidRDefault="00A91017" w:rsidP="00A91017" w:rsidR="00A91017">
      <w:pPr>
        <w:jc w:val="center"/>
        <w:outlineLvl w:val="0"/>
        <w:rPr>
          <w:lang w:val="hr-HR"/>
        </w:rPr>
      </w:pPr>
      <w:r>
        <w:rPr>
          <w:lang w:val="hr-HR"/>
        </w:rPr>
        <w:t>U Varaždinu 10. rujna 2018.</w:t>
      </w:r>
    </w:p>
    <w:p w:rsidRDefault="00A91017" w:rsidP="00A91017" w:rsidR="00A91017">
      <w:pPr>
        <w:jc w:val="center"/>
        <w:outlineLvl w:val="0"/>
        <w:rPr>
          <w:lang w:val="hr-HR"/>
        </w:rPr>
      </w:pPr>
    </w:p>
    <w:p w:rsidRDefault="00A91017" w:rsidP="00A91017" w:rsidR="00A91017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A91017" w:rsidP="00A91017" w:rsidR="00A91017">
      <w:pPr>
        <w:ind w:left="5040"/>
        <w:jc w:val="center"/>
        <w:outlineLvl w:val="0"/>
        <w:rPr>
          <w:lang w:val="hr-HR"/>
        </w:rPr>
      </w:pPr>
    </w:p>
    <w:p w:rsidRDefault="00A91017" w:rsidP="00A91017" w:rsidR="00A91017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A91017" w:rsidP="00A91017" w:rsidR="00A91017">
      <w:pPr>
        <w:ind w:left="5040"/>
        <w:jc w:val="center"/>
        <w:outlineLvl w:val="0"/>
        <w:rPr>
          <w:color w:val="000000"/>
          <w:lang w:val="hr-HR"/>
        </w:rPr>
      </w:pPr>
    </w:p>
    <w:p w:rsidRDefault="00A91017" w:rsidP="00A91017" w:rsidR="00A91017">
      <w:pPr>
        <w:jc w:val="center"/>
        <w:outlineLvl w:val="0"/>
        <w:rPr>
          <w:lang w:val="hr-HR"/>
        </w:rPr>
      </w:pPr>
    </w:p>
    <w:p w:rsidRDefault="00A91017" w:rsidP="00A91017" w:rsidR="00A9101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91017" w:rsidP="00A91017" w:rsidR="00A9101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91017" w:rsidP="00A91017" w:rsidR="00A91017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91017" w:rsidP="00A91017" w:rsidR="00A91017"/>
    <w:p w:rsidRDefault="00AE649C" w:rsidP="00A91017" w:rsidR="00AE649C" w:rsidRPr="00A91017"/>
    <w:sectPr w:rsidSect="0032366B" w:rsidR="00AE649C" w:rsidRPr="00A9101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950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170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017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630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9101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9101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7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St-348/2018-3</izvorni_sadrzaj>
    <derivirana_varijabla naziv="DomainObject.Oznaka_1">St-348/2018-3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VEKI društvo s ograničenom odgovornošću za trgovinu, proizvodnju i usluge zastupanog po punomoćniku Vesna Horvat</izvorni_sadrzaj>
    <derivirana_varijabla naziv="DomainObject.Predmet.ProtustrankaFormated_1">  VEKI društvo s ograničenom odgovornošću za trgovinu, proizvodnju i usluge zastupanog po punomoćniku Vesna Horvat</derivirana_varijabla>
  </DomainObject.Predmet.ProtustrankaFormated>
  <DomainObject.Predmet.ProtustrankaFormatedOIB>
    <izvorni_sadrzaj>  VEKI društvo s ograničenom odgovornošću za trgovinu, proizvodnju i usluge, OIB 36402277508 zastupanog po punomoćniku Vesna Horvat</izvorni_sadrzaj>
    <derivirana_varijabla naziv="DomainObject.Predmet.ProtustrankaFormatedOIB_1">  VEKI društvo s ograničenom odgovornošću za trgovinu, proizvodnju i usluge, OIB 36402277508 zastupanog po punomoćniku Vesna Horvat</derivirana_varijabla>
  </DomainObject.Predmet.ProtustrankaFormatedOIB>
  <DomainObject.Predmet.ProtustrankaFormatedWithAdress>
    <izvorni_sadrzaj> VEKI društvo s ograničenom odgovornošću za trgovinu, proizvodnju i usluge, Ciglenska 36, 48350 Đurđevac zastupanog po punomoćniku Vesna Horvat</izvorni_sadrzaj>
    <derivirana_varijabla naziv="DomainObject.Predmet.ProtustrankaFormatedWithAdress_1"> VEKI društvo s ograničenom odgovornošću za trgovinu, proizvodnju i usluge, Ciglenska 36, 48350 Đurđevac zastupanog po punomoćniku Vesna Horvat</derivirana_varijabla>
  </DomainObject.Predmet.ProtustrankaFormatedWithAdress>
  <DomainObject.Predmet.ProtustrankaFormatedWithAdressOIB>
    <izvorni_sadrzaj> VEKI društvo s ograničenom odgovornošću za trgovinu, proizvodnju i usluge, OIB 36402277508, Ciglenska 36, 48350 Đurđevac zastupanog po punomoćniku Vesna Horvat</izvorni_sadrzaj>
    <derivirana_varijabla naziv="DomainObject.Predmet.ProtustrankaFormatedWithAdressOIB_1"> VEKI društvo s ograničenom odgovornošću za trgovinu, proizvodnju i usluge, OIB 36402277508, Ciglenska 36, 48350 Đurđevac zastupanog po punomoćniku Vesna Horvat</derivirana_varijabla>
  </DomainObject.Predmet.ProtustrankaFormatedWithAdressOIB>
  <DomainObject.Predmet.ProtustrankaWithAdress>
    <izvorni_sadrzaj>VEKI društvo s ograničenom odgovornošću za trgovinu, proizvodnju i usluge Ciglenska 36, 48350 Đurđevac</izvorni_sadrzaj>
    <derivirana_varijabla naziv="DomainObject.Predmet.ProtustrankaWithAdress_1">VEKI društvo s ograničenom odgovornošću za trgovinu, proizvodnju i usluge Ciglenska 36, 48350 Đurđevac</derivirana_varijabla>
  </DomainObject.Predmet.ProtustrankaWithAdress>
  <DomainObject.Predmet.ProtustrankaWithAdressOIB>
    <izvorni_sadrzaj>VEKI društvo s ograničenom odgovornošću za trgovinu, proizvodnju i usluge, OIB 36402277508, Ciglenska 36, 48350 Đurđevac</izvorni_sadrzaj>
    <derivirana_varijabla naziv="DomainObject.Predmet.ProtustrankaWithAdressOIB_1">VEKI društvo s ograničenom odgovornošću za trgovinu, proizvodnju i usluge, OIB 36402277508, Ciglenska 36, 48350 Đurđevac</derivirana_varijabla>
  </DomainObject.Predmet.ProtustrankaWithAdressOIB>
  <DomainObject.Predmet.ProtustrankaNazivFormated>
    <izvorni_sadrzaj>VEKI društvo s ograničenom odgovornošću za trgovinu, proizvodnju i usluge</izvorni_sadrzaj>
    <derivirana_varijabla naziv="DomainObject.Predmet.ProtustrankaNazivFormated_1">VEKI društvo s ograničenom odgovornošću za trgovinu, proizvodnju i usluge</derivirana_varijabla>
  </DomainObject.Predmet.ProtustrankaNazivFormated>
  <DomainObject.Predmet.ProtustrankaNazivFormatedOIB>
    <izvorni_sadrzaj>VEKI društvo s ograničenom odgovornošću za trgovinu, proizvodnju i usluge, OIB 36402277508</izvorni_sadrzaj>
    <derivirana_varijabla naziv="DomainObject.Predmet.ProtustrankaNazivFormatedOIB_1">VEKI društvo s ograničenom odgovornošću za trgovinu, proizvodnju i usluge, OIB 36402277508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24478.98</izvorni_sadrzaj>
    <derivirana_varijabla naziv="DomainObject.Predmet.TrenutnaVrijednost_1">24478.98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VEKI društvo s ograničenom odgovornošću za trgovinu, proizvodnju i usluge zastupanog po punomoćniku Vesna Horvat</item>
    </izvorni_sadrzaj>
    <derivirana_varijabla naziv="DomainObject.Predmet.ProtuStrankaListFormated_1">
      <item>VEKI društvo s ograničenom odgovornošću za trgovinu, proizvodnju i usluge zastupanog po punomoćniku Vesna Horvat</item>
    </derivirana_varijabla>
  </DomainObject.Predmet.ProtuStrankaListFormated>
  <DomainObject.Predmet.ProtuStrankaListFormatedOIB>
    <izvorni_sadrzaj>
      <item>VEKI društvo s ograničenom odgovornošću za trgovinu, proizvodnju i usluge, OIB 36402277508 zastupanog po punomoćniku Vesna Horvat</item>
    </izvorni_sadrzaj>
    <derivirana_varijabla naziv="DomainObject.Predmet.ProtuStrankaListFormatedOIB_1">
      <item>VEKI društvo s ograničenom odgovornošću za trgovinu, proizvodnju i usluge, OIB 36402277508 zastupanog po punomoćniku Vesna Horvat</item>
    </derivirana_varijabla>
  </DomainObject.Predmet.ProtuStrankaListFormatedOIB>
  <DomainObject.Predmet.ProtuStrankaListFormatedWithAdress>
    <izvorni_sadrzaj>
      <item>VEKI društvo s ograničenom odgovornošću za trgovinu, proizvodnju i usluge, Ciglenska 36, 48350 Đurđevac zastupanog po punomoćniku Vesna Horvat</item>
    </izvorni_sadrzaj>
    <derivirana_varijabla naziv="DomainObject.Predmet.ProtuStrankaListFormatedWithAdress_1">
      <item>VEKI društvo s ograničenom odgovornošću za trgovinu, proizvodnju i usluge, Ciglenska 36, 48350 Đurđevac zastupanog po punomoćniku Vesna Horvat</item>
    </derivirana_varijabla>
  </DomainObject.Predmet.ProtuStrankaListFormatedWithAdress>
  <DomainObject.Predmet.ProtuStrankaListFormatedWithAdressOIB>
    <izvorni_sadrzaj>
      <item>VEKI društvo s ograničenom odgovornošću za trgovinu, proizvodnju i usluge, OIB 36402277508, Ciglenska 36, 48350 Đurđevac zastupanog po punomoćniku Vesna Horvat</item>
    </izvorni_sadrzaj>
    <derivirana_varijabla naziv="DomainObject.Predmet.ProtuStrankaListFormatedWithAdressOIB_1">
      <item>VEKI društvo s ograničenom odgovornošću za trgovinu, proizvodnju i usluge, OIB 36402277508, Ciglenska 36, 48350 Đurđevac zastupanog po punomoćniku Vesna Horvat</item>
    </derivirana_varijabla>
  </DomainObject.Predmet.ProtuStrankaListFormatedWithAdressOIB>
  <DomainObject.Predmet.ProtuStrankaListNazivFormated>
    <izvorni_sadrzaj>
      <item>VEKI društvo s ograničenom odgovornošću za trgovinu, proizvodnju i usluge</item>
    </izvorni_sadrzaj>
    <derivirana_varijabla naziv="DomainObject.Predmet.ProtuStrankaListNazivFormated_1">
      <item>VEKI društvo s ograničenom odgovornošću za trgovinu, proizvodnju i usluge</item>
    </derivirana_varijabla>
  </DomainObject.Predmet.ProtuStrankaListNazivFormated>
  <DomainObject.Predmet.ProtuStrankaListNazivFormatedOIB>
    <izvorni_sadrzaj>
      <item>VEKI društvo s ograničenom odgovornošću za trgovinu, proizvodnju i usluge, OIB 36402277508</item>
    </izvorni_sadrzaj>
    <derivirana_varijabla naziv="DomainObject.Predmet.ProtuStrankaListNazivFormatedOIB_1">
      <item>VEKI društvo s ograničenom odgovornošću za trgovinu, proizvodnju i usluge, OIB 36402277508</item>
    </derivirana_varijabla>
  </DomainObject.Predmet.ProtuStrankaListNazivFormatedOIB>
  <DomainObject.Predmet.OstaliListFormated>
    <izvorni_sadrzaj>
      <item>Vesna Horvat punomoćnica sudionika u postupku VEKI društvo s ograničenom odgovornošću za trgovinu, proizvodnju i usluge</item>
      <item>Sudski registar</item>
    </izvorni_sadrzaj>
    <derivirana_varijabla naziv="DomainObject.Predmet.OstaliListFormated_1">
      <item>Vesna Horvat punomoćnica sudionika u postupku VEKI društvo s ograničenom odgovornošću za trgovinu, proizvodnju i usluge</item>
      <item>Sudski registar</item>
    </derivirana_varijabla>
  </DomainObject.Predmet.OstaliListFormated>
  <DomainObject.Predmet.OstaliListFormatedOIB>
    <izvorni_sadrzaj>
      <item>Vesna Horvat, OIB 34078439713 punomoćnica sudionika u postupku VEKI društvo s ograničenom odgovornošću za trgovinu, proizvodnju i usluge</item>
      <item>Sudski registar</item>
    </izvorni_sadrzaj>
    <derivirana_varijabla naziv="DomainObject.Predmet.OstaliListFormatedOIB_1">
      <item>Vesna Horvat, OIB 34078439713 punomoćnica sudionika u postupku VEKI društvo s ograničenom odgovornošću za trgovinu, proizvodnju i usluge</item>
      <item>Sudski registar</item>
    </derivirana_varijabla>
  </DomainObject.Predmet.OstaliListFormatedOIB>
  <DomainObject.Predmet.OstaliListFormatedWithAdress>
    <izvorni_sadrzaj>
      <item>Vesna Horvat, Ciglenska 36, 48350 Đurđevac punomoćnica sudionika u postupku VEKI društvo s ograničenom odgovornošću za trgovinu, proizvodnju i usluge</item>
      <item>Sudski registar</item>
    </izvorni_sadrzaj>
    <derivirana_varijabla naziv="DomainObject.Predmet.OstaliListFormatedWithAdress_1">
      <item>Vesna Horvat, Ciglenska 36, 48350 Đurđevac punomoćnica sudionika u postupku VEKI društvo s ograničenom odgovornošću za trgovinu, proizvodnju i usluge</item>
      <item>Sudski registar</item>
    </derivirana_varijabla>
  </DomainObject.Predmet.OstaliListFormatedWithAdress>
  <DomainObject.Predmet.OstaliListFormatedWithAdressOIB>
    <izvorni_sadrzaj>
      <item>Vesna Horvat, OIB 34078439713, Ciglenska 36, 48350 Đurđevac punomoćnica sudionika u postupku VEKI društvo s ograničenom odgovornošću za trgovinu, proizvodnju i usluge</item>
      <item>Sudski registar</item>
    </izvorni_sadrzaj>
    <derivirana_varijabla naziv="DomainObject.Predmet.OstaliListFormatedWithAdressOIB_1">
      <item>Vesna Horvat, OIB 34078439713, Ciglenska 36, 48350 Đurđevac punomoćnica sudionika u postupku VEKI društvo s ograničenom odgovornošću za trgovinu, proizvodnju i usluge</item>
      <item>Sudski registar</item>
    </derivirana_varijabla>
  </DomainObject.Predmet.OstaliListFormatedWithAdressOIB>
  <DomainObject.Predmet.OstaliListNazivFormated>
    <izvorni_sadrzaj>
      <item>Vesna Horvat</item>
      <item>Sudski registar</item>
    </izvorni_sadrzaj>
    <derivirana_varijabla naziv="DomainObject.Predmet.OstaliListNazivFormated_1">
      <item>Vesna Horvat</item>
      <item>Sudski registar</item>
    </derivirana_varijabla>
  </DomainObject.Predmet.OstaliListNazivFormated>
  <DomainObject.Predmet.OstaliListNazivFormatedOIB>
    <izvorni_sadrzaj>
      <item>Vesna Horvat, OIB 34078439713</item>
      <item>Sudski registar</item>
    </izvorni_sadrzaj>
    <derivirana_varijabla naziv="DomainObject.Predmet.OstaliListNazivFormatedOIB_1">
      <item>Vesna Horvat, OIB 34078439713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St-348/2018-3</izvorni_sadrzaj>
    <derivirana_varijabla naziv="DomainObject.PoslovniBrojDokumenta_1">St-348/2018-3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VEKI društvo s ograničenom odgovornošću za trgovinu, proizvodnju i usluge</izvorni_sadrzaj>
    <derivirana_varijabla naziv="DomainObject.Predmet.ProtustrankaIDrugi_1">VEKI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VEKI društvo s ograničenom odgovornošću za trgovinu, proizvodnju i usluge, OIB 36402277508, Ciglenska 36, 48350 Đurđevac</izvorni_sadrzaj>
    <derivirana_varijabla naziv="DomainObject.Predmet.ProtustrankaIDrugiAdressOIB_1">VEKI društvo s ograničenom odgovornošću za trgovinu, proizvodnju i usluge, OIB 36402277508, Ciglenska 36,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VEKI društvo s ograničenom odgovornošću za trgovinu, proizvodnju i usluge</item>
      <item>Vesna Horvat</item>
      <item>Sudski registar</item>
    </izvorni_sadrzaj>
    <derivirana_varijabla naziv="DomainObject.Predmet.SudioniciListNaziv_1">
      <item>Financijska agencija</item>
      <item>VEKI društvo s ograničenom odgovornošću za trgovinu, proizvodnju i usluge</item>
      <item>Vesna Horvat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VEKI društvo s ograničenom odgovornošću za trgovinu, proizvodnju i usluge, OIB 36402277508, Ciglenska 36,48350 Đurđevac</item>
      <item>Vesna Horvat, OIB 34078439713, Ciglenska 36,48350 Đurđevac</item>
      <item>Sudski registar</item>
    </izvorni_sadrzaj>
    <derivirana_varijabla naziv="DomainObject.Predmet.SudioniciListAdressOIB_1">
      <item>Financijska agencija, OIB 85821130368, A. Cesarca 2,42000 Varaždin</item>
      <item>VEKI društvo s ograničenom odgovornošću za trgovinu, proizvodnju i usluge, OIB 36402277508, Ciglenska 36,48350 Đurđevac</item>
      <item>Vesna Horvat, OIB 34078439713, Ciglenska 36,48350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D0ECA-477D-4036-846F-70D6B1E7B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2049</properties:Characters>
  <properties:Lines>60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2018-09-10T05:53:00Z</cp:lastPrinted>
  <dcterms:modified xmlns:xsi="http://www.w3.org/2001/XMLSchema-instance" xsi:type="dcterms:W3CDTF">2018-09-10T05:53:00Z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