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13ae" w14:paraId="33b13a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2967/2015-7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9E05E3">
        <w:t>MIHO SERVICES d.o.o., Od Skalina 7, Dubrovnik, OIB:88179971966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9E05E3">
        <w:rPr>
          <w:sz w:val="22"/>
          <w:szCs w:val="22"/>
        </w:rPr>
        <w:t>20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E05E3">
        <w:rPr>
          <w:bCs/>
          <w:sz w:val="22"/>
          <w:szCs w:val="22"/>
        </w:rPr>
        <w:t>Stjepan Lović, Zagreb, Preradovićeva 13,</w:t>
      </w:r>
      <w:r w:rsidR="00650A47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 xml:space="preserve">OIB: </w:t>
      </w:r>
      <w:r w:rsidR="009E05E3">
        <w:rPr>
          <w:bCs/>
          <w:sz w:val="22"/>
          <w:szCs w:val="22"/>
        </w:rPr>
        <w:t>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E05E3">
        <w:rPr>
          <w:sz w:val="22"/>
          <w:szCs w:val="22"/>
        </w:rPr>
        <w:t>29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9E05E3">
        <w:rPr>
          <w:sz w:val="22"/>
          <w:szCs w:val="22"/>
        </w:rPr>
        <w:t>524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9E05E3">
        <w:rPr>
          <w:sz w:val="22"/>
          <w:szCs w:val="22"/>
        </w:rPr>
        <w:t>143.716,47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OTP banka Hrvatska d.d.</w:t>
      </w:r>
      <w:r w:rsidRPr="00B21296">
        <w:rPr>
          <w:sz w:val="22"/>
          <w:szCs w:val="22"/>
        </w:rPr>
        <w:t>,</w:t>
      </w:r>
      <w:r w:rsidR="009E05E3">
        <w:rPr>
          <w:sz w:val="22"/>
          <w:szCs w:val="22"/>
        </w:rPr>
        <w:t xml:space="preserve"> Hypo Alpe-Adria bank d.d., Raiffeisenbank Austria d.d.</w:t>
      </w:r>
      <w:r w:rsidRPr="00B21296">
        <w:rPr>
          <w:sz w:val="22"/>
          <w:szCs w:val="22"/>
        </w:rPr>
        <w:t xml:space="preserve">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E05E3">
        <w:rPr>
          <w:sz w:val="22"/>
          <w:szCs w:val="22"/>
        </w:rPr>
        <w:t>29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650A47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9E05E3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50A47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9E05E3" w:rsidP="00DA764D" w:rsidR="009E05E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Hypo Alpe-Adria bank d.d., putem e oglasne ploče,</w:t>
      </w:r>
    </w:p>
    <w:p w:rsidRDefault="009E05E3" w:rsidP="00DA764D" w:rsidR="009E05E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E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9E05E3">
      <w:rPr>
        <w:b/>
        <w:sz w:val="22"/>
        <w:szCs w:val="22"/>
      </w:rPr>
      <w:t>2967/2015-7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2E3E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E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E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E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E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MERKUR-COMMERCE d.o.o. za trgovinu, ugostiteljstvo i promet u likvidaciji</izvorni_sadrzaj>
    <derivirana_varijabla naziv="DomainObject.Predmet.ProtustrankaFormated_1">  MERKUR-COMMERCE d.o.o. za trgovinu, ugostiteljstvo i promet u likvidaciji</derivirana_varijabla>
  </DomainObject.Predmet.ProtustrankaFormated>
  <DomainObject.Predmet.ProtustrankaFormatedOIB>
    <izvorni_sadrzaj>  MERKUR-COMMERCE d.o.o. za trgovinu, ugostiteljstvo i promet u likvidaciji, OIB 98673892918</izvorni_sadrzaj>
    <derivirana_varijabla naziv="DomainObject.Predmet.ProtustrankaFormatedOIB_1">  MERKUR-COMMERCE d.o.o. za trgovinu, ugostiteljstvo i promet u likvidaciji, OIB 98673892918</derivirana_varijabla>
  </DomainObject.Predmet.ProtustrankaFormatedOIB>
  <DomainObject.Predmet.ProtustrankaFormatedWithAdress>
    <izvorni_sadrzaj> MERKUR-COMMERCE d.o.o. za trgovinu, ugostiteljstvo i promet u likvidaciji, Plinska/bb, 20340 Ploče</izvorni_sadrzaj>
    <derivirana_varijabla naziv="DomainObject.Predmet.ProtustrankaFormatedWithAdress_1"> MERKUR-COMMERCE d.o.o. za trgovinu, ugostiteljstvo i promet u likvidaciji, Plinska/bb, 20340 Ploče</derivirana_varijabla>
  </DomainObject.Predmet.ProtustrankaFormatedWithAdress>
  <DomainObject.Predmet.ProtustrankaFormatedWithAdressOIB>
    <izvorni_sadrzaj> MERKUR-COMMERCE d.o.o. za trgovinu, ugostiteljstvo i promet u likvidaciji, OIB 98673892918, Plinska/bb, 20340 Ploče</izvorni_sadrzaj>
    <derivirana_varijabla naziv="DomainObject.Predmet.ProtustrankaFormatedWithAdressOIB_1"> MERKUR-COMMERCE d.o.o. za trgovinu, ugostiteljstvo i promet u likvidaciji, OIB 98673892918, Plinska/bb, 20340 Ploče</derivirana_varijabla>
  </DomainObject.Predmet.ProtustrankaFormatedWithAdressOIB>
  <DomainObject.Predmet.ProtustrankaWithAdress>
    <izvorni_sadrzaj>MERKUR-COMMERCE d.o.o. za trgovinu, ugostiteljstvo i promet u likvidaciji Plinska/bb, 20340 Ploče</izvorni_sadrzaj>
    <derivirana_varijabla naziv="DomainObject.Predmet.ProtustrankaWithAdress_1">MERKUR-COMMERCE d.o.o. za trgovinu, ugostiteljstvo i promet u likvidaciji Plinska/bb, 20340 Ploče</derivirana_varijabla>
  </DomainObject.Predmet.ProtustrankaWithAdress>
  <DomainObject.Predmet.ProtustrankaWithAdressOIB>
    <izvorni_sadrzaj>MERKUR-COMMERCE d.o.o. za trgovinu, ugostiteljstvo i promet u likvidaciji, OIB 98673892918, Plinska/bb, 20340 Ploče</izvorni_sadrzaj>
    <derivirana_varijabla naziv="DomainObject.Predmet.ProtustrankaWithAdressOIB_1">MERKUR-COMMERCE d.o.o. za trgovinu, ugostiteljstvo i promet u likvidaciji, OIB 98673892918, Plinska/bb, 20340 Ploče</derivirana_varijabla>
  </DomainObject.Predmet.ProtustrankaWithAdressOIB>
  <DomainObject.Predmet.ProtustrankaNazivFormated>
    <izvorni_sadrzaj>MERKUR-COMMERCE d.o.o. za trgovinu, ugostiteljstvo i promet u likvidaciji</izvorni_sadrzaj>
    <derivirana_varijabla naziv="DomainObject.Predmet.ProtustrankaNazivFormated_1">MERKUR-COMMERCE d.o.o. za trgovinu, ugostiteljstvo i promet u likvidaciji</derivirana_varijabla>
  </DomainObject.Predmet.ProtustrankaNazivFormated>
  <DomainObject.Predmet.ProtustrankaNazivFormatedOIB>
    <izvorni_sadrzaj>MERKUR-COMMERCE d.o.o. za trgovinu, ugostiteljstvo i promet u likvidaciji, OIB 98673892918</izvorni_sadrzaj>
    <derivirana_varijabla naziv="DomainObject.Predmet.ProtustrankaNazivFormatedOIB_1">MERKUR-COMMERCE d.o.o. za trgovinu, ugostiteljstvo i promet u likvidaciji, OIB 98673892918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2630.77</izvorni_sadrzaj>
    <derivirana_varijabla naziv="DomainObject.Predmet.TrenutnaVrijednost_1">2630.77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MERKUR-COMMERCE d.o.o. za trgovinu, ugostiteljstvo i promet u likvidaciji</item>
    </izvorni_sadrzaj>
    <derivirana_varijabla naziv="DomainObject.Predmet.ProtuStrankaListFormated_1">
      <item>MERKUR-COMMERCE d.o.o. za trgovinu, ugostiteljstvo i promet u likvidaciji</item>
    </derivirana_varijabla>
  </DomainObject.Predmet.ProtuStrankaListFormated>
  <DomainObject.Predmet.ProtuStrankaListFormatedOIB>
    <izvorni_sadrzaj>
      <item>MERKUR-COMMERCE d.o.o. za trgovinu, ugostiteljstvo i promet u likvidaciji, OIB 98673892918</item>
    </izvorni_sadrzaj>
    <derivirana_varijabla naziv="DomainObject.Predmet.ProtuStrankaListFormatedOIB_1">
      <item>MERKUR-COMMERCE d.o.o. za trgovinu, ugostiteljstvo i promet u likvidaciji, OIB 98673892918</item>
    </derivirana_varijabla>
  </DomainObject.Predmet.ProtuStrankaListFormatedOIB>
  <DomainObject.Predmet.ProtuStrankaListFormatedWithAdress>
    <izvorni_sadrzaj>
      <item>MERKUR-COMMERCE d.o.o. za trgovinu, ugostiteljstvo i promet u likvidaciji, Plinska/bb, 20340 Ploče</item>
    </izvorni_sadrzaj>
    <derivirana_varijabla naziv="DomainObject.Predmet.ProtuStrankaListFormatedWithAdress_1">
      <item>MERKUR-COMMERCE d.o.o. za trgovinu, ugostiteljstvo i promet u likvidaciji, Plinska/bb, 20340 Ploče</item>
    </derivirana_varijabla>
  </DomainObject.Predmet.ProtuStrankaListFormatedWithAdress>
  <DomainObject.Predmet.ProtuStrankaListFormatedWithAdressOIB>
    <izvorni_sadrzaj>
      <item>MERKUR-COMMERCE d.o.o. za trgovinu, ugostiteljstvo i promet u likvidaciji, OIB 98673892918, Plinska/bb, 20340 Ploče</item>
    </izvorni_sadrzaj>
    <derivirana_varijabla naziv="DomainObject.Predmet.ProtuStrankaListFormatedWithAdressOIB_1">
      <item>MERKUR-COMMERCE d.o.o. za trgovinu, ugostiteljstvo i promet u likvidaciji, OIB 98673892918, Plinska/bb, 20340 Ploče</item>
    </derivirana_varijabla>
  </DomainObject.Predmet.ProtuStrankaListFormatedWithAdressOIB>
  <DomainObject.Predmet.ProtuStrankaListNazivFormated>
    <izvorni_sadrzaj>
      <item>MERKUR-COMMERCE d.o.o. za trgovinu, ugostiteljstvo i promet u likvidaciji</item>
    </izvorni_sadrzaj>
    <derivirana_varijabla naziv="DomainObject.Predmet.ProtuStrankaListNazivFormated_1">
      <item>MERKUR-COMMERCE d.o.o. za trgovinu, ugostiteljstvo i promet u likvidaciji</item>
    </derivirana_varijabla>
  </DomainObject.Predmet.ProtuStrankaListNazivFormated>
  <DomainObject.Predmet.ProtuStrankaListNazivFormatedOIB>
    <izvorni_sadrzaj>
      <item>MERKUR-COMMERCE d.o.o. za trgovinu, ugostiteljstvo i promet u likvidaciji, OIB 98673892918</item>
    </izvorni_sadrzaj>
    <derivirana_varijabla naziv="DomainObject.Predmet.ProtuStrankaListNazivFormatedOIB_1">
      <item>MERKUR-COMMERCE d.o.o. za trgovinu, ugostiteljstvo i promet u likvidaciji, OIB 98673892918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MERKUR-COMMERCE d.o.o. za trgovinu, ugostiteljstvo i promet u likvidaciji</izvorni_sadrzaj>
    <derivirana_varijabla naziv="DomainObject.Predmet.ProtustrankaIDrugi_1">MERKUR-COMMERCE d.o.o. za trgovinu, ugostiteljstvo i promet u likvidaciji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MERKUR-COMMERCE d.o.o. za trgovinu, ugostiteljstvo i promet u likvidaciji, OIB 98673892918, Plinska/bb, 20340 Ploče</izvorni_sadrzaj>
    <derivirana_varijabla naziv="DomainObject.Predmet.ProtustrankaIDrugiAdressOIB_1">MERKUR-COMMERCE d.o.o. za trgovinu, ugostiteljstvo i promet u likvidaciji, OIB 98673892918, Plinska/bb,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MERKUR-COMMERCE d.o.o. za trgovinu, ugostiteljstvo i promet u likvidaciji</item>
    </izvorni_sadrzaj>
    <derivirana_varijabla naziv="DomainObject.Predmet.SudioniciListNaziv_1">
      <item>FINA RC SPLIT, PODRUŽNICA DUBROVNIK</item>
      <item>MERKUR-COMMERCE d.o.o. za trgovinu, ugostiteljstvo i promet u likvidaciji</item>
    </derivirana_varijabla>
  </DomainObject.Predmet.SudioniciListNaziv>
  <DomainObject.Predmet.SudioniciListAdressOIB>
    <izvorni_sadrzaj>
      <item>FINA RC SPLIT, PODRUŽNICA DUBROVNIK, OIB 85821130368, VUKOVARSKA 2,20000 Dubrovnik</item>
      <item>MERKUR-COMMERCE d.o.o. za trgovinu, ugostiteljstvo i promet u likvidaciji, OIB 98673892918, Plinska/bb,20340 Ploče</item>
    </izvorni_sadrzaj>
    <derivirana_varijabla naziv="DomainObject.Predmet.SudioniciListAdressOIB_1">
      <item>FINA RC SPLIT, PODRUŽNICA DUBROVNIK, OIB 85821130368, VUKOVARSKA 2,20000 Dubrovnik</item>
      <item>MERKUR-COMMERCE d.o.o. za trgovinu, ugostiteljstvo i promet u likvidaciji, OIB 98673892918, Plinska/bb,20340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98673892918</item>
    </izvorni_sadrzaj>
    <derivirana_varijabla naziv="DomainObject.Predmet.SudioniciListNazivOIB_1">
      <item>, OIB 85821130368</item>
      <item>, OIB 98673892918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9298-C7FE-404E-A3A3-D76B9531B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739</properties:Words>
  <properties:Characters>4113</properties:Characters>
  <properties:Lines>106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Mara Marčinko</cp:lastModifiedBy>
  <cp:lastPrinted>2016-05-11T09:37:00Z</cp:lastPrinted>
  <dcterms:modified xmlns:xsi="http://www.w3.org/2001/XMLSchema-instance" xsi:type="dcterms:W3CDTF">2016-05-11T10:52:00Z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