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7c2e" w14:paraId="2897c2e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CB1AE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E2A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B1AE0">
        <w:rPr>
          <w:rFonts w:hAnsi="Times New Roman" w:ascii="Times New Roman"/>
          <w:sz w:val="22"/>
          <w:szCs w:val="22"/>
          <w:lang w:val="hr-HR"/>
        </w:rPr>
        <w:t>PALMARIUM NOVUS d.o.o., Dubrovnik, N. Nodila 12, OIB: 03911222663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B1AE0">
        <w:rPr>
          <w:rFonts w:hAnsi="Times New Roman" w:ascii="Times New Roman"/>
          <w:sz w:val="22"/>
          <w:szCs w:val="22"/>
          <w:lang w:val="hr-HR"/>
        </w:rPr>
        <w:t>23. lipnja 2016.g.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CB1AE0">
        <w:rPr>
          <w:rFonts w:hAnsi="Times New Roman" w:ascii="Times New Roman"/>
          <w:sz w:val="22"/>
          <w:szCs w:val="22"/>
        </w:rPr>
        <w:t>PALMARIUM NOVUS d.o.o., Dubrovnik, N. Nodila 12, OIB: 03911222663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A76E5">
        <w:rPr>
          <w:rFonts w:hAnsi="Times New Roman" w:ascii="Times New Roman"/>
          <w:sz w:val="22"/>
          <w:szCs w:val="22"/>
        </w:rPr>
        <w:t xml:space="preserve">dana </w:t>
      </w:r>
      <w:r w:rsidR="00CB1AE0">
        <w:rPr>
          <w:rFonts w:hAnsi="Times New Roman" w:ascii="Times New Roman"/>
          <w:sz w:val="22"/>
          <w:szCs w:val="22"/>
        </w:rPr>
        <w:t>23. lipnja</w:t>
      </w:r>
      <w:r w:rsidR="001A76E5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B1AE0">
        <w:rPr>
          <w:rFonts w:hAnsi="Times New Roman" w:ascii="Times New Roman"/>
          <w:sz w:val="22"/>
          <w:szCs w:val="22"/>
        </w:rPr>
        <w:t>13,00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0C63CC">
        <w:rPr>
          <w:rFonts w:hAnsi="Times New Roman" w:ascii="Times New Roman"/>
          <w:sz w:val="22"/>
          <w:szCs w:val="22"/>
        </w:rPr>
        <w:t>Ada Rajković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C63CC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C63CC">
        <w:rPr>
          <w:rFonts w:hAnsi="Times New Roman" w:ascii="Times New Roman"/>
          <w:sz w:val="22"/>
          <w:szCs w:val="22"/>
        </w:rPr>
        <w:t>Matice Hrvatske 10.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0C63CC">
        <w:rPr>
          <w:rFonts w:hAnsi="Times New Roman" w:ascii="Times New Roman"/>
          <w:sz w:val="22"/>
          <w:szCs w:val="22"/>
        </w:rPr>
        <w:t>27195964864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0ED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B1AE0">
        <w:rPr>
          <w:rFonts w:hAnsi="Times New Roman" w:ascii="Times New Roman"/>
          <w:sz w:val="22"/>
          <w:szCs w:val="22"/>
          <w:lang w:val="hr-HR"/>
        </w:rPr>
        <w:t>PALMARIUM NOVUS d.o.o., Dubrovnik, N. Nodila 12, OIB: 03911222663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9B1A91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8761FF">
        <w:rPr>
          <w:rFonts w:hAnsi="Times New Roman" w:ascii="Times New Roman"/>
          <w:sz w:val="22"/>
          <w:szCs w:val="22"/>
          <w:lang w:val="hr-HR"/>
        </w:rPr>
        <w:t>12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761FF">
        <w:rPr>
          <w:rFonts w:hAnsi="Times New Roman" w:ascii="Times New Roman"/>
          <w:sz w:val="22"/>
          <w:szCs w:val="22"/>
          <w:lang w:val="hr-HR"/>
        </w:rPr>
        <w:t>veljače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9B1A91">
        <w:rPr>
          <w:rFonts w:hAnsi="Times New Roman" w:ascii="Times New Roman"/>
          <w:sz w:val="22"/>
          <w:szCs w:val="22"/>
          <w:lang w:val="hr-HR"/>
        </w:rPr>
        <w:t>13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B1A91">
        <w:rPr>
          <w:rFonts w:hAnsi="Times New Roman" w:ascii="Times New Roman"/>
          <w:sz w:val="22"/>
          <w:szCs w:val="22"/>
          <w:lang w:val="hr-HR"/>
        </w:rPr>
        <w:t>travnja</w:t>
      </w:r>
      <w:r w:rsidR="004E64AD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CB1AE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CB1AE0">
        <w:rPr>
          <w:rFonts w:hAnsi="Times New Roman" w:ascii="Times New Roman"/>
          <w:b/>
          <w:sz w:val="22"/>
          <w:szCs w:val="22"/>
          <w:lang w:val="hr-HR"/>
        </w:rPr>
        <w:t>23. lipnja 2016.g.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CB1AE0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14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80ED2">
      <w:rPr>
        <w:rFonts w:hAnsi="Times New Roman" w:ascii="Times New Roman"/>
        <w:b/>
        <w:sz w:val="22"/>
        <w:szCs w:val="22"/>
        <w:lang w:val="hr-HR"/>
      </w:rPr>
      <w:t>764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8761F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80ED2">
      <w:rPr>
        <w:rFonts w:hAnsi="Times New Roman" w:ascii="Times New Roman"/>
        <w:b/>
        <w:sz w:val="22"/>
        <w:szCs w:val="22"/>
        <w:lang w:val="hr-HR"/>
      </w:rPr>
      <w:t>764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8761FF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C63CC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A76E5"/>
    <w:rsid w:val="001B1335"/>
    <w:rsid w:val="001B4879"/>
    <w:rsid w:val="001D5D39"/>
    <w:rsid w:val="002169D1"/>
    <w:rsid w:val="00235AF9"/>
    <w:rsid w:val="00264003"/>
    <w:rsid w:val="002669D9"/>
    <w:rsid w:val="00281CBA"/>
    <w:rsid w:val="002B65BB"/>
    <w:rsid w:val="002E46D4"/>
    <w:rsid w:val="002F3D54"/>
    <w:rsid w:val="003205C3"/>
    <w:rsid w:val="00322EFB"/>
    <w:rsid w:val="00337BE5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7A0"/>
    <w:rsid w:val="004A3B72"/>
    <w:rsid w:val="004B7141"/>
    <w:rsid w:val="004C2A20"/>
    <w:rsid w:val="004E2A74"/>
    <w:rsid w:val="004E50F8"/>
    <w:rsid w:val="004E64AD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12CD"/>
    <w:rsid w:val="006451E1"/>
    <w:rsid w:val="00661419"/>
    <w:rsid w:val="00695977"/>
    <w:rsid w:val="006B6A13"/>
    <w:rsid w:val="006F29A2"/>
    <w:rsid w:val="006F4371"/>
    <w:rsid w:val="007045BC"/>
    <w:rsid w:val="007134C9"/>
    <w:rsid w:val="00722851"/>
    <w:rsid w:val="00730EAB"/>
    <w:rsid w:val="007365B5"/>
    <w:rsid w:val="007406A5"/>
    <w:rsid w:val="00741EF5"/>
    <w:rsid w:val="00763EC1"/>
    <w:rsid w:val="00774127"/>
    <w:rsid w:val="00780ED2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1FF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1A91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5BF"/>
    <w:rsid w:val="00B03169"/>
    <w:rsid w:val="00B03C1C"/>
    <w:rsid w:val="00B061BD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B1AE0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1B9A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PALMARIUM NOVUS d.o.o. za opskrbu brodova i jahti</izvorni_sadrzaj>
    <derivirana_varijabla naziv="DomainObject.Predmet.ProtustrankaFormated_1">  PALMARIUM NOVUS d.o.o. za opskrbu brodova i jahti</derivirana_varijabla>
  </DomainObject.Predmet.ProtustrankaFormated>
  <DomainObject.Predmet.ProtustrankaFormatedOIB>
    <izvorni_sadrzaj>  PALMARIUM NOVUS d.o.o. za opskrbu brodova i jahti, OIB 03911222663</izvorni_sadrzaj>
    <derivirana_varijabla naziv="DomainObject.Predmet.ProtustrankaFormatedOIB_1">  PALMARIUM NOVUS d.o.o. za opskrbu brodova i jahti, OIB 03911222663</derivirana_varijabla>
  </DomainObject.Predmet.ProtustrankaFormatedOIB>
  <DomainObject.Predmet.ProtustrankaFormatedWithAdress>
    <izvorni_sadrzaj> PALMARIUM NOVUS d.o.o. za opskrbu brodova i jahti, Natka Nodila 12, 20000 Dubrovnik</izvorni_sadrzaj>
    <derivirana_varijabla naziv="DomainObject.Predmet.ProtustrankaFormatedWithAdress_1"> PALMARIUM NOVUS d.o.o. za opskrbu brodova i jahti, Natka Nodila 12, 20000 Dubrovnik</derivirana_varijabla>
  </DomainObject.Predmet.ProtustrankaFormatedWithAdress>
  <DomainObject.Predmet.ProtustrankaFormatedWithAdressOIB>
    <izvorni_sadrzaj> PALMARIUM NOVUS d.o.o. za opskrbu brodova i jahti, OIB 03911222663, Natka Nodila 12, 20000 Dubrovnik</izvorni_sadrzaj>
    <derivirana_varijabla naziv="DomainObject.Predmet.ProtustrankaFormatedWithAdressOIB_1"> PALMARIUM NOVUS d.o.o. za opskrbu brodova i jahti, OIB 03911222663, Natka Nodila 12, 20000 Dubrovnik</derivirana_varijabla>
  </DomainObject.Predmet.ProtustrankaFormatedWithAdressOIB>
  <DomainObject.Predmet.ProtustrankaWithAdress>
    <izvorni_sadrzaj>PALMARIUM NOVUS d.o.o. za opskrbu brodova i jahti Natka Nodila 12, 20000 Dubrovnik</izvorni_sadrzaj>
    <derivirana_varijabla naziv="DomainObject.Predmet.ProtustrankaWithAdress_1">PALMARIUM NOVUS d.o.o. za opskrbu brodova i jahti Natka Nodila 12, 20000 Dubrovnik</derivirana_varijabla>
  </DomainObject.Predmet.ProtustrankaWithAdress>
  <DomainObject.Predmet.ProtustrankaWithAdressOIB>
    <izvorni_sadrzaj>PALMARIUM NOVUS d.o.o. za opskrbu brodova i jahti, OIB 03911222663, Natka Nodila 12, 20000 Dubrovnik</izvorni_sadrzaj>
    <derivirana_varijabla naziv="DomainObject.Predmet.ProtustrankaWithAdressOIB_1">PALMARIUM NOVUS d.o.o. za opskrbu brodova i jahti, OIB 03911222663, Natka Nodila 12, 20000 Dubrovnik</derivirana_varijabla>
  </DomainObject.Predmet.ProtustrankaWithAdressOIB>
  <DomainObject.Predmet.ProtustrankaNazivFormated>
    <izvorni_sadrzaj>PALMARIUM NOVUS d.o.o. za opskrbu brodova i jahti</izvorni_sadrzaj>
    <derivirana_varijabla naziv="DomainObject.Predmet.ProtustrankaNazivFormated_1">PALMARIUM NOVUS d.o.o. za opskrbu brodova i jahti</derivirana_varijabla>
  </DomainObject.Predmet.ProtustrankaNazivFormated>
  <DomainObject.Predmet.ProtustrankaNazivFormatedOIB>
    <izvorni_sadrzaj>PALMARIUM NOVUS d.o.o. za opskrbu brodova i jahti, OIB 03911222663</izvorni_sadrzaj>
    <derivirana_varijabla naziv="DomainObject.Predmet.ProtustrankaNazivFormatedOIB_1">PALMARIUM NOVUS d.o.o. za opskrbu brodova i jahti, OIB 03911222663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7375.30</izvorni_sadrzaj>
    <derivirana_varijabla naziv="DomainObject.Predmet.TrenutnaVrijednost_1">7375.30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PALMARIUM NOVUS d.o.o. za opskrbu brodova i jahti</item>
    </izvorni_sadrzaj>
    <derivirana_varijabla naziv="DomainObject.Predmet.ProtuStrankaListFormated_1">
      <item>PALMARIUM NOVUS d.o.o. za opskrbu brodova i jahti</item>
    </derivirana_varijabla>
  </DomainObject.Predmet.ProtuStrankaListFormated>
  <DomainObject.Predmet.ProtuStrankaListFormatedOIB>
    <izvorni_sadrzaj>
      <item>PALMARIUM NOVUS d.o.o. za opskrbu brodova i jahti, OIB 03911222663</item>
    </izvorni_sadrzaj>
    <derivirana_varijabla naziv="DomainObject.Predmet.ProtuStrankaListFormatedOIB_1">
      <item>PALMARIUM NOVUS d.o.o. za opskrbu brodova i jahti, OIB 03911222663</item>
    </derivirana_varijabla>
  </DomainObject.Predmet.ProtuStrankaListFormatedOIB>
  <DomainObject.Predmet.ProtuStrankaListFormatedWithAdress>
    <izvorni_sadrzaj>
      <item>PALMARIUM NOVUS d.o.o. za opskrbu brodova i jahti, Natka Nodila 12, 20000 Dubrovnik</item>
    </izvorni_sadrzaj>
    <derivirana_varijabla naziv="DomainObject.Predmet.ProtuStrankaListFormatedWithAdress_1">
      <item>PALMARIUM NOVUS d.o.o. za opskrbu brodova i jahti, Natka Nodila 12, 20000 Dubrovnik</item>
    </derivirana_varijabla>
  </DomainObject.Predmet.ProtuStrankaListFormatedWithAdress>
  <DomainObject.Predmet.ProtuStrankaListFormatedWithAdressOIB>
    <izvorni_sadrzaj>
      <item>PALMARIUM NOVUS d.o.o. za opskrbu brodova i jahti, OIB 03911222663, Natka Nodila 12, 20000 Dubrovnik</item>
    </izvorni_sadrzaj>
    <derivirana_varijabla naziv="DomainObject.Predmet.ProtuStrankaListFormatedWithAdressOIB_1">
      <item>PALMARIUM NOVUS d.o.o. za opskrbu brodova i jahti, OIB 03911222663, Natka Nodila 12, 20000 Dubrovnik</item>
    </derivirana_varijabla>
  </DomainObject.Predmet.ProtuStrankaListFormatedWithAdressOIB>
  <DomainObject.Predmet.ProtuStrankaListNazivFormated>
    <izvorni_sadrzaj>
      <item>PALMARIUM NOVUS d.o.o. za opskrbu brodova i jahti</item>
    </izvorni_sadrzaj>
    <derivirana_varijabla naziv="DomainObject.Predmet.ProtuStrankaListNazivFormated_1">
      <item>PALMARIUM NOVUS d.o.o. za opskrbu brodova i jahti</item>
    </derivirana_varijabla>
  </DomainObject.Predmet.ProtuStrankaListNazivFormated>
  <DomainObject.Predmet.ProtuStrankaListNazivFormatedOIB>
    <izvorni_sadrzaj>
      <item>PALMARIUM NOVUS d.o.o. za opskrbu brodova i jahti, OIB 03911222663</item>
    </izvorni_sadrzaj>
    <derivirana_varijabla naziv="DomainObject.Predmet.ProtuStrankaListNazivFormatedOIB_1">
      <item>PALMARIUM NOVUS d.o.o. za opskrbu brodova i jahti, OIB 03911222663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PALMARIUM NOVUS d.o.o. za opskrbu brodova i jahti</izvorni_sadrzaj>
    <derivirana_varijabla naziv="DomainObject.Predmet.ProtustrankaIDrugi_1">PALMARIUM NOVUS d.o.o. za opskrbu brodova i jahti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PALMARIUM NOVUS d.o.o. za opskrbu brodova i jahti, OIB 03911222663, Natka Nodila 12, 20000 Dubrovnik</izvorni_sadrzaj>
    <derivirana_varijabla naziv="DomainObject.Predmet.ProtustrankaIDrugiAdressOIB_1">PALMARIUM NOVUS d.o.o. za opskrbu brodova i jahti, OIB 03911222663,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PALMARIUM NOVUS d.o.o. za opskrbu brodova i jahti</item>
    </izvorni_sadrzaj>
    <derivirana_varijabla naziv="DomainObject.Predmet.SudioniciListNaziv_1">
      <item>FINA, RC Split, Podružnica Dubrovnik</item>
      <item>PALMARIUM NOVUS d.o.o. za opskrbu brodova i jahti</item>
    </derivirana_varijabla>
  </DomainObject.Predmet.SudioniciListNaziv>
  <DomainObject.Predmet.SudioniciListAdressOIB>
    <izvorni_sadrzaj>
      <item>FINA, RC Split, Podružnica Dubrovnik, OIB 85821130368, Vukovarska 2,20000 Dubrovnik</item>
      <item>PALMARIUM NOVUS d.o.o. za opskrbu brodova i jahti, OIB 03911222663, Natka Nodila 12,20000 Dubrovnik</item>
    </izvorni_sadrzaj>
    <derivirana_varijabla naziv="DomainObject.Predmet.SudioniciListAdressOIB_1">
      <item>FINA, RC Split, Podružnica Dubrovnik, OIB 85821130368, Vukovarska 2,20000 Dubrovnik</item>
      <item>PALMARIUM NOVUS d.o.o. za opskrbu brodova i jahti, OIB 03911222663, Natka Nodila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03911222663</item>
    </izvorni_sadrzaj>
    <derivirana_varijabla naziv="DomainObject.Predmet.SudioniciListNazivOIB_1">
      <item>, OIB 85821130368</item>
      <item>, OIB 03911222663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EA3651-1C7F-401A-B5F8-756F352C5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2587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2016-06-21T11:46:00Z</dcterms:created>
  <dc:creator>Sudsko vijeæe</dc:creator>
  <cp:lastModifiedBy>Mara Marčinko</cp:lastModifiedBy>
  <cp:lastPrinted>2016-06-23T10:28:00Z</cp:lastPrinted>
  <dcterms:modified xmlns:xsi="http://www.w3.org/2001/XMLSchema-instance" xsi:type="dcterms:W3CDTF">2016-06-23T10:31:00Z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