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63bcf" w14:paraId="f263bcf" w:rsidRDefault="00D37703" w:rsidP="00910611" w:rsidR="00D3770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7703" w:rsidP="00910611" w:rsidR="00D37703">
      <w:r>
        <w:rPr>
          <w:rFonts w:eastAsia="MS Mincho"/>
        </w:rPr>
        <w:t>REPUBLIKA HRVATSKA</w:t>
      </w:r>
    </w:p>
    <w:p w:rsidRDefault="00D37703" w:rsidP="00910611" w:rsidR="00D37703">
      <w:r>
        <w:rPr>
          <w:rFonts w:eastAsia="MS Mincho"/>
        </w:rPr>
        <w:t>TRGOVAČKI SUD U RIJECI</w:t>
      </w:r>
    </w:p>
    <w:p w:rsidRDefault="00D37703" w:rsidR="00D3770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37703" w:rsidP="008965DC" w:rsidR="00D37703">
      <w:pPr>
        <w:jc w:val="center"/>
        <w:rPr>
          <w:bCs/>
        </w:rPr>
      </w:pPr>
    </w:p>
    <w:p w:rsidRDefault="008965DC" w:rsidP="008965DC" w:rsidR="008965DC" w:rsidRPr="000B7560">
      <w:pPr>
        <w:jc w:val="center"/>
        <w:rPr>
          <w:bCs/>
        </w:rPr>
      </w:pPr>
      <w:r w:rsidRPr="000B7560">
        <w:rPr>
          <w:bCs/>
        </w:rPr>
        <w:t>R E P U B L I K A    H R V A T S K A</w:t>
      </w:r>
    </w:p>
    <w:p w:rsidRDefault="008965DC" w:rsidP="008965DC" w:rsidR="008965DC" w:rsidRPr="000B7560">
      <w:pPr>
        <w:jc w:val="center"/>
        <w:rPr>
          <w:bCs/>
        </w:rPr>
      </w:pPr>
      <w:r w:rsidRPr="000B7560">
        <w:rPr>
          <w:bCs/>
        </w:rPr>
        <w:t>R J E Š E N J E</w:t>
      </w:r>
    </w:p>
    <w:p w:rsidRDefault="008965DC" w:rsidP="008965DC" w:rsidR="008965DC" w:rsidRPr="000B7560">
      <w:pPr>
        <w:jc w:val="both"/>
      </w:pPr>
    </w:p>
    <w:p w:rsidRDefault="008965DC" w:rsidP="008965DC" w:rsidR="008965DC" w:rsidRPr="000B7560">
      <w:pPr>
        <w:jc w:val="both"/>
      </w:pPr>
    </w:p>
    <w:p w:rsidRDefault="00A71FB8" w:rsidP="00A71FB8" w:rsidR="00A71FB8" w:rsidRPr="000B7560">
      <w:pPr>
        <w:autoSpaceDE w:val="false"/>
        <w:autoSpaceDN w:val="false"/>
        <w:adjustRightInd w:val="false"/>
        <w:jc w:val="both"/>
      </w:pPr>
      <w:r w:rsidRPr="000B7560">
        <w:tab/>
      </w:r>
      <w:r w:rsidRPr="000B7560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88553A">
        <w:rPr>
          <w:rFonts w:eastAsiaTheme="minorHAnsi"/>
          <w:lang w:eastAsia="en-US"/>
        </w:rPr>
        <w:t>Compass Boats Composite jednostavno društvo s ograničenom odgovornošću za iznajmljivanje prikolica i poluprikolica za teret Rijeka (Grad Rijeka), Turkovo 7/A</w:t>
      </w:r>
      <w:r w:rsidR="0088553A">
        <w:t xml:space="preserve">, OIB </w:t>
      </w:r>
      <w:r w:rsidR="0088553A">
        <w:rPr>
          <w:rFonts w:eastAsiaTheme="minorHAnsi"/>
          <w:lang w:eastAsia="en-US"/>
        </w:rPr>
        <w:t>95224268679, MBS: 040322829</w:t>
      </w:r>
      <w:r w:rsidRPr="000B7560">
        <w:t>, dana 2</w:t>
      </w:r>
      <w:r w:rsidR="00366CD5">
        <w:t>7</w:t>
      </w:r>
      <w:r w:rsidRPr="000B7560">
        <w:t xml:space="preserve">. veljače 2017. godine  </w:t>
      </w:r>
    </w:p>
    <w:p w:rsidRDefault="0073588E" w:rsidP="0073588E" w:rsidR="0073588E" w:rsidRPr="000B7560">
      <w:pPr>
        <w:jc w:val="both"/>
      </w:pPr>
      <w:r w:rsidRPr="000B7560">
        <w:t xml:space="preserve"> </w:t>
      </w:r>
    </w:p>
    <w:p w:rsidRDefault="0073588E" w:rsidP="0073588E" w:rsidR="0073588E" w:rsidRPr="000B7560">
      <w:pPr>
        <w:jc w:val="center"/>
        <w:rPr>
          <w:bCs/>
        </w:rPr>
      </w:pPr>
      <w:r w:rsidRPr="000B7560">
        <w:rPr>
          <w:bCs/>
        </w:rPr>
        <w:t>r i j e š i o  j e</w:t>
      </w:r>
    </w:p>
    <w:p w:rsidRDefault="0073588E" w:rsidP="0073588E" w:rsidR="0073588E" w:rsidRPr="000B7560">
      <w:pPr>
        <w:jc w:val="center"/>
        <w:rPr>
          <w:bCs/>
        </w:rPr>
      </w:pPr>
    </w:p>
    <w:p w:rsidRDefault="000B7560" w:rsidP="00D61648" w:rsidR="00D61648" w:rsidRPr="000B7560">
      <w:pPr>
        <w:ind w:firstLine="1418"/>
        <w:jc w:val="both"/>
      </w:pPr>
      <w:r>
        <w:t xml:space="preserve"> </w:t>
      </w:r>
      <w:r w:rsidR="00D61648" w:rsidRPr="000B7560">
        <w:t xml:space="preserve">Privremenom stečajnom upravitelju </w:t>
      </w:r>
      <w:r w:rsidR="0088553A" w:rsidRPr="0088553A">
        <w:t>Ibrahimu Mehmedoviću, OIB: 91320064198, A. Starčevića 5, Rijeka</w:t>
      </w:r>
      <w:r w:rsidR="0073588E" w:rsidRPr="000B7560">
        <w:t xml:space="preserve">, određuje se jednokratna nagrada za poslove obavljene u prethodnom postupku u iznosu </w:t>
      </w:r>
      <w:r w:rsidR="00A972F7" w:rsidRPr="000B7560">
        <w:t xml:space="preserve">od </w:t>
      </w:r>
      <w:r w:rsidR="00A71FB8" w:rsidRPr="000B7560">
        <w:t>4.000,00</w:t>
      </w:r>
      <w:r w:rsidR="00EF1D21" w:rsidRPr="000B7560">
        <w:t xml:space="preserve"> kn </w:t>
      </w:r>
      <w:r w:rsidR="00D61648" w:rsidRPr="000B7560">
        <w:t>u bruto iznosu, to jest iznosu prije odbitka pripadajućih doprinosa iz osnovice, poreza ili drugih naknada.</w:t>
      </w:r>
      <w:r w:rsidR="00B17D82" w:rsidRPr="000B7560">
        <w:t xml:space="preserve"> </w:t>
      </w:r>
    </w:p>
    <w:p w:rsidRDefault="008965DC" w:rsidP="0073588E" w:rsidR="008965DC" w:rsidRPr="000B7560">
      <w:pPr>
        <w:jc w:val="both"/>
      </w:pPr>
    </w:p>
    <w:p w:rsidRDefault="0073588E" w:rsidP="0073588E" w:rsidR="0073588E" w:rsidRPr="000B7560">
      <w:pPr>
        <w:jc w:val="center"/>
        <w:rPr>
          <w:bCs/>
        </w:rPr>
      </w:pPr>
      <w:r w:rsidRPr="000B7560">
        <w:rPr>
          <w:bCs/>
        </w:rPr>
        <w:t>Obrazloženje</w:t>
      </w:r>
    </w:p>
    <w:p w:rsidRDefault="005562D0" w:rsidP="005562D0" w:rsidR="0073588E" w:rsidRPr="000B7560">
      <w:pPr>
        <w:pStyle w:val="Zaglavlje"/>
        <w:ind w:firstLine="1418"/>
        <w:jc w:val="both"/>
        <w:rPr>
          <w:bCs/>
        </w:rPr>
      </w:pPr>
      <w:r w:rsidRPr="000B7560">
        <w:rPr>
          <w:bCs/>
        </w:rPr>
        <w:tab/>
      </w:r>
      <w:r w:rsidR="0073588E" w:rsidRPr="000B7560">
        <w:rPr>
          <w:bCs/>
        </w:rPr>
        <w:t xml:space="preserve">Rješenjem </w:t>
      </w:r>
      <w:r w:rsidRPr="000B7560">
        <w:rPr>
          <w:bCs/>
        </w:rPr>
        <w:t xml:space="preserve">ovog suda </w:t>
      </w:r>
      <w:r w:rsidR="00245085" w:rsidRPr="000B7560">
        <w:t>p</w:t>
      </w:r>
      <w:r w:rsidRPr="000B7560">
        <w:t>osl. br. 14. St-</w:t>
      </w:r>
      <w:r w:rsidR="0088553A">
        <w:t>438/2015</w:t>
      </w:r>
      <w:r w:rsidRPr="000B7560">
        <w:t>-</w:t>
      </w:r>
      <w:r w:rsidR="0088553A">
        <w:t>4</w:t>
      </w:r>
      <w:r w:rsidRPr="000B7560">
        <w:t xml:space="preserve"> </w:t>
      </w:r>
      <w:r w:rsidR="0073588E" w:rsidRPr="000B7560">
        <w:rPr>
          <w:bCs/>
        </w:rPr>
        <w:t xml:space="preserve">od </w:t>
      </w:r>
      <w:r w:rsidR="0088553A">
        <w:t xml:space="preserve">26. rujna </w:t>
      </w:r>
      <w:r w:rsidRPr="000B7560">
        <w:t>2016</w:t>
      </w:r>
      <w:r w:rsidR="00887C10" w:rsidRPr="000B7560">
        <w:rPr>
          <w:bCs/>
        </w:rPr>
        <w:t xml:space="preserve">. godine </w:t>
      </w:r>
      <w:r w:rsidR="0073588E" w:rsidRPr="000B7560">
        <w:rPr>
          <w:bCs/>
        </w:rPr>
        <w:t xml:space="preserve">pokrenut je prethodni postupak radi utvrđivanja uvjeta za otvaranje stečajnog postupka nad dužnikom </w:t>
      </w:r>
      <w:r w:rsidR="0088553A">
        <w:rPr>
          <w:rFonts w:eastAsiaTheme="minorHAnsi"/>
          <w:lang w:eastAsia="en-US"/>
        </w:rPr>
        <w:t>Compass Boats Composite jednostavno društvo s ograničenom odgovornošću za iznajmljivanje prikolica i poluprikolica za teret Rijeka (Grad Rijeka), Turkovo 7/A</w:t>
      </w:r>
      <w:r w:rsidR="0088553A">
        <w:t xml:space="preserve">, OIB </w:t>
      </w:r>
      <w:r w:rsidR="0088553A">
        <w:rPr>
          <w:rFonts w:eastAsiaTheme="minorHAnsi"/>
          <w:lang w:eastAsia="en-US"/>
        </w:rPr>
        <w:t>95224268679, MBS: 040322829</w:t>
      </w:r>
      <w:r w:rsidRPr="000B7560">
        <w:t xml:space="preserve">, a rješenjem </w:t>
      </w:r>
      <w:r w:rsidR="00245085" w:rsidRPr="000B7560">
        <w:t>p</w:t>
      </w:r>
      <w:r w:rsidRPr="000B7560">
        <w:t>osl.br. 14 St-</w:t>
      </w:r>
      <w:r w:rsidR="0088553A">
        <w:t>438/2015</w:t>
      </w:r>
      <w:r w:rsidR="00A71FB8" w:rsidRPr="000B7560">
        <w:t>-</w:t>
      </w:r>
      <w:r w:rsidR="0088553A">
        <w:t>10</w:t>
      </w:r>
      <w:r w:rsidR="00A71FB8" w:rsidRPr="000B7560">
        <w:t xml:space="preserve"> od </w:t>
      </w:r>
      <w:r w:rsidR="0088553A">
        <w:t>10. studenoga</w:t>
      </w:r>
      <w:r w:rsidRPr="000B7560">
        <w:t xml:space="preserve"> 2016. godine</w:t>
      </w:r>
      <w:r w:rsidR="0073588E" w:rsidRPr="000B7560">
        <w:rPr>
          <w:bCs/>
        </w:rPr>
        <w:t xml:space="preserve"> je imenovan privremeni stečajni upravitelj </w:t>
      </w:r>
      <w:r w:rsidR="0088553A" w:rsidRPr="0088553A">
        <w:t>Ibrahimu Mehmedoviću, OIB: 91320064198, A. Starčevića 5, Rijeka</w:t>
      </w:r>
      <w:r w:rsidR="0073588E" w:rsidRPr="000B7560">
        <w:rPr>
          <w:bCs/>
        </w:rPr>
        <w:t>.</w:t>
      </w:r>
    </w:p>
    <w:p w:rsidRDefault="0073588E" w:rsidP="0073588E" w:rsidR="0073588E" w:rsidRPr="000B7560">
      <w:pPr>
        <w:jc w:val="both"/>
        <w:rPr>
          <w:bCs/>
        </w:rPr>
      </w:pPr>
      <w:r w:rsidRPr="000B7560">
        <w:rPr>
          <w:bCs/>
        </w:rPr>
        <w:t xml:space="preserve"> </w:t>
      </w:r>
      <w:r w:rsidRPr="000B7560">
        <w:rPr>
          <w:bCs/>
        </w:rPr>
        <w:tab/>
      </w:r>
      <w:r w:rsidRPr="000B7560">
        <w:rPr>
          <w:bCs/>
        </w:rPr>
        <w:tab/>
        <w:t xml:space="preserve">U prethodnom postupku privremeni stečajni upravitelj je po nalogu suda podnio </w:t>
      </w:r>
      <w:r w:rsidR="005562D0" w:rsidRPr="000B7560">
        <w:rPr>
          <w:bCs/>
        </w:rPr>
        <w:t xml:space="preserve">dana </w:t>
      </w:r>
      <w:r w:rsidR="0088553A">
        <w:rPr>
          <w:bCs/>
        </w:rPr>
        <w:t>4</w:t>
      </w:r>
      <w:r w:rsidR="00A71FB8" w:rsidRPr="000B7560">
        <w:rPr>
          <w:bCs/>
        </w:rPr>
        <w:t>. siječnja</w:t>
      </w:r>
      <w:r w:rsidR="005562D0" w:rsidRPr="000B7560">
        <w:rPr>
          <w:bCs/>
        </w:rPr>
        <w:t xml:space="preserve"> 2017. godine </w:t>
      </w:r>
      <w:r w:rsidRPr="000B7560">
        <w:rPr>
          <w:bCs/>
        </w:rPr>
        <w:t>izvješće o gospodar</w:t>
      </w:r>
      <w:r w:rsidR="005562D0" w:rsidRPr="000B7560">
        <w:rPr>
          <w:bCs/>
        </w:rPr>
        <w:t>sko-financijskom stanju dužnika</w:t>
      </w:r>
      <w:r w:rsidR="00482343" w:rsidRPr="000B7560">
        <w:rPr>
          <w:bCs/>
        </w:rPr>
        <w:t>.</w:t>
      </w:r>
    </w:p>
    <w:p w:rsidRDefault="00482343" w:rsidP="00482343" w:rsidR="00482343" w:rsidRPr="000B7560">
      <w:pPr>
        <w:jc w:val="both"/>
      </w:pPr>
      <w:r w:rsidRPr="000B7560">
        <w:tab/>
      </w:r>
      <w:r w:rsidRPr="000B7560">
        <w:tab/>
        <w:t xml:space="preserve">Slijedom navedenog, a na temelju čl. 94. st. 1., 2. i 3. Stečajnog zakona </w:t>
      </w:r>
      <w:r w:rsidRPr="000B7560">
        <w:rPr>
          <w:bCs/>
        </w:rPr>
        <w:t>(</w:t>
      </w:r>
      <w:r w:rsidR="00245085" w:rsidRPr="000B7560">
        <w:rPr>
          <w:bCs/>
        </w:rPr>
        <w:t xml:space="preserve">dalje: SZ, </w:t>
      </w:r>
      <w:r w:rsidRPr="000B7560">
        <w:rPr>
          <w:bCs/>
        </w:rPr>
        <w:t>objavljen u NN 71/15)</w:t>
      </w:r>
      <w:r w:rsidRPr="000B7560">
        <w:t xml:space="preserve"> </w:t>
      </w:r>
      <w:r w:rsidR="00A71FB8" w:rsidRPr="000B7560">
        <w:t xml:space="preserve">u svezi sa člankom 119. stavak 6. SZ-a, </w:t>
      </w:r>
      <w:r w:rsidRPr="000B7560">
        <w:t>v</w:t>
      </w:r>
      <w:r w:rsidR="00245085" w:rsidRPr="000B7560">
        <w:t>aljalo je riješiti kao u točki I. izreke, a na temelju članka 128. stavak 9. SZ-a kao u točki II. izreke.</w:t>
      </w:r>
    </w:p>
    <w:p w:rsidRDefault="0073588E" w:rsidP="0073588E" w:rsidR="0073588E" w:rsidRPr="000B7560">
      <w:pPr>
        <w:jc w:val="center"/>
      </w:pPr>
      <w:r w:rsidRPr="000B7560">
        <w:t xml:space="preserve">Rijeka, </w:t>
      </w:r>
      <w:r w:rsidR="00A71FB8" w:rsidRPr="000B7560">
        <w:t>2</w:t>
      </w:r>
      <w:r w:rsidR="00366CD5">
        <w:t>7</w:t>
      </w:r>
      <w:r w:rsidR="00A71FB8" w:rsidRPr="000B7560">
        <w:t>. veljače</w:t>
      </w:r>
      <w:r w:rsidR="00245085" w:rsidRPr="000B7560">
        <w:t xml:space="preserve"> 2017</w:t>
      </w:r>
      <w:r w:rsidRPr="000B7560">
        <w:t>. g</w:t>
      </w:r>
      <w:r w:rsidR="008965DC" w:rsidRPr="000B7560">
        <w:t>odine</w:t>
      </w:r>
    </w:p>
    <w:p w:rsidRDefault="0073588E" w:rsidP="0073588E" w:rsidR="0073588E" w:rsidRPr="000B7560">
      <w:pPr>
        <w:jc w:val="both"/>
      </w:pPr>
      <w:r w:rsidRPr="000B7560">
        <w:tab/>
      </w:r>
      <w:r w:rsidR="008B16A3" w:rsidRPr="000B7560">
        <w:t xml:space="preserve">                </w:t>
      </w:r>
      <w:r w:rsidRPr="000B7560">
        <w:t xml:space="preserve"> </w:t>
      </w:r>
      <w:r w:rsidRPr="000B7560">
        <w:tab/>
      </w:r>
      <w:r w:rsidRPr="000B7560">
        <w:tab/>
      </w:r>
      <w:r w:rsidRPr="000B7560">
        <w:tab/>
      </w:r>
      <w:r w:rsidRPr="000B7560">
        <w:tab/>
      </w:r>
      <w:r w:rsidRPr="000B7560">
        <w:tab/>
      </w:r>
      <w:r w:rsidRPr="000B7560">
        <w:tab/>
      </w:r>
      <w:r w:rsidR="00796152" w:rsidRPr="000B7560">
        <w:t xml:space="preserve">      </w:t>
      </w:r>
      <w:r w:rsidRPr="000B7560">
        <w:t xml:space="preserve">   </w:t>
      </w:r>
      <w:r w:rsidR="00245085" w:rsidRPr="000B7560">
        <w:t xml:space="preserve">       S</w:t>
      </w:r>
      <w:r w:rsidRPr="000B7560">
        <w:t xml:space="preserve">udac                 </w:t>
      </w:r>
    </w:p>
    <w:p w:rsidRDefault="0073588E" w:rsidP="0073588E" w:rsidR="0073588E" w:rsidRPr="000B7560">
      <w:pPr>
        <w:ind w:left="2160"/>
        <w:jc w:val="both"/>
      </w:pPr>
      <w:r w:rsidRPr="000B7560">
        <w:t xml:space="preserve">                     </w:t>
      </w:r>
      <w:r w:rsidRPr="000B7560">
        <w:tab/>
      </w:r>
      <w:r w:rsidRPr="000B7560">
        <w:tab/>
        <w:t xml:space="preserve">                 </w:t>
      </w:r>
      <w:r w:rsidR="00E8360A" w:rsidRPr="000B7560">
        <w:t xml:space="preserve">        </w:t>
      </w:r>
      <w:r w:rsidR="00796152" w:rsidRPr="000B7560">
        <w:t xml:space="preserve">     </w:t>
      </w:r>
      <w:r w:rsidR="008965DC" w:rsidRPr="000B7560">
        <w:t xml:space="preserve">  </w:t>
      </w:r>
      <w:r w:rsidR="00796152" w:rsidRPr="000B7560">
        <w:t xml:space="preserve"> </w:t>
      </w:r>
      <w:r w:rsidRPr="000B7560">
        <w:t xml:space="preserve">Vera </w:t>
      </w:r>
      <w:r w:rsidR="00E8360A" w:rsidRPr="000B7560">
        <w:t>Jelenović</w:t>
      </w:r>
      <w:r w:rsidRPr="000B7560">
        <w:t xml:space="preserve"> </w:t>
      </w:r>
    </w:p>
    <w:p w:rsidRDefault="0098719A" w:rsidP="0073588E" w:rsidR="0098719A" w:rsidRPr="000B7560"/>
    <w:p w:rsidRDefault="00EF1D21" w:rsidP="0073588E" w:rsidR="00EF1D21" w:rsidRPr="000B7560"/>
    <w:p w:rsidRDefault="0073588E" w:rsidP="0073588E" w:rsidR="0073588E" w:rsidRPr="000B7560">
      <w:r w:rsidRPr="000B7560">
        <w:t>UPUTA O PRAVNOM LIJEKU:</w:t>
      </w:r>
    </w:p>
    <w:p w:rsidRDefault="0073588E" w:rsidP="008B16A3" w:rsidR="00D201E2" w:rsidRPr="000B7560">
      <w:pPr>
        <w:jc w:val="both"/>
      </w:pPr>
      <w:r w:rsidRPr="000B7560">
        <w:t>Protiv  ovog  rješenja nezadovoljna stranka može podnijeti žalbu u roku od 8 dana od dana primitka istog. Žalba se podnosi putem ovog  suda u dva  istovjetna primjerka, a o žalbi odlučuje Visoki trgovački sud  Republike  Hrvatske.</w:t>
      </w:r>
    </w:p>
    <w:p w:rsidRDefault="00D63A88" w:rsidR="00D63A88" w:rsidRPr="000B7560"/>
    <w:p w:rsidRDefault="00D201E2" w:rsidR="00D201E2" w:rsidRPr="000B7560">
      <w:r w:rsidRPr="000B7560">
        <w:lastRenderedPageBreak/>
        <w:t>DNA</w:t>
      </w:r>
    </w:p>
    <w:p w:rsidRDefault="00245085" w:rsidP="00D201E2" w:rsidR="00D201E2" w:rsidRPr="000B7560">
      <w:pPr>
        <w:numPr>
          <w:ilvl w:val="0"/>
          <w:numId w:val="1"/>
        </w:numPr>
      </w:pPr>
      <w:r w:rsidRPr="000B7560">
        <w:t>privremeni stečajni upravitelj</w:t>
      </w:r>
    </w:p>
    <w:p w:rsidRDefault="00245085" w:rsidP="00D201E2" w:rsidR="00245085" w:rsidRPr="000B7560">
      <w:pPr>
        <w:numPr>
          <w:ilvl w:val="0"/>
          <w:numId w:val="1"/>
        </w:numPr>
      </w:pPr>
      <w:r w:rsidRPr="000B7560">
        <w:t xml:space="preserve">dužnik </w:t>
      </w:r>
    </w:p>
    <w:p w:rsidRDefault="002A4238" w:rsidP="00AF3BFB" w:rsidR="00AF3BFB" w:rsidRPr="000B7560">
      <w:pPr>
        <w:numPr>
          <w:ilvl w:val="0"/>
          <w:numId w:val="1"/>
        </w:numPr>
      </w:pPr>
      <w:r w:rsidRPr="000B7560">
        <w:t>mrežna stranica E-o</w:t>
      </w:r>
      <w:r w:rsidR="0079743C" w:rsidRPr="000B7560">
        <w:t>glasna</w:t>
      </w:r>
      <w:r w:rsidR="00AF3BFB" w:rsidRPr="000B7560">
        <w:t xml:space="preserve"> ploč</w:t>
      </w:r>
      <w:r w:rsidR="0079743C" w:rsidRPr="000B7560">
        <w:t>a</w:t>
      </w:r>
      <w:r w:rsidRPr="000B7560">
        <w:t xml:space="preserve"> sudova</w:t>
      </w:r>
    </w:p>
    <w:p w:rsidRDefault="00095F3E" w:rsidP="00D201E2" w:rsidR="00095F3E" w:rsidRPr="000B7560"/>
    <w:p w:rsidRDefault="00CB6FCF" w:rsidP="00D201E2" w:rsidR="00D201E2" w:rsidRPr="000B7560">
      <w:r w:rsidRPr="000B7560">
        <w:t xml:space="preserve">Rijeka, </w:t>
      </w:r>
      <w:r w:rsidR="000B7560">
        <w:t>2</w:t>
      </w:r>
      <w:r w:rsidR="00366CD5">
        <w:t>7</w:t>
      </w:r>
      <w:r w:rsidR="00245085" w:rsidRPr="000B7560">
        <w:t>. veljače 2017</w:t>
      </w:r>
      <w:r w:rsidR="00D201E2" w:rsidRPr="000B7560">
        <w:t>.</w:t>
      </w:r>
      <w:r w:rsidR="008965DC" w:rsidRPr="000B7560">
        <w:t xml:space="preserve"> godine</w:t>
      </w:r>
    </w:p>
    <w:p w:rsidRDefault="00095F3E" w:rsidP="00D201E2" w:rsidR="00095F3E" w:rsidRPr="000B7560"/>
    <w:p w:rsidRDefault="00095F3E" w:rsidR="00095F3E" w:rsidRPr="000B7560">
      <w:pPr>
        <w:jc w:val="both"/>
      </w:pPr>
      <w:r w:rsidRPr="000B7560">
        <w:t xml:space="preserve">                                                                                                     S u d a c</w:t>
      </w:r>
    </w:p>
    <w:p w:rsidRDefault="00095F3E" w:rsidR="00095F3E" w:rsidRPr="000B7560">
      <w:pPr>
        <w:jc w:val="both"/>
      </w:pPr>
      <w:r w:rsidRPr="000B7560">
        <w:t xml:space="preserve">                                                                         </w:t>
      </w:r>
      <w:r w:rsidR="00E8360A" w:rsidRPr="000B7560">
        <w:t xml:space="preserve">                       Vera Jelenović</w:t>
      </w:r>
    </w:p>
    <w:p w:rsidRDefault="00095F3E" w:rsidP="00D201E2" w:rsidR="00095F3E" w:rsidRPr="000B7560"/>
    <w:sectPr w:rsidSect="008B16A3" w:rsidR="00095F3E" w:rsidRPr="000B7560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1240" w:rsidR="00DF1240">
      <w:r>
        <w:separator/>
      </w:r>
    </w:p>
  </w:endnote>
  <w:endnote w:id="0" w:type="continuationSeparator">
    <w:p w:rsidRDefault="00DF1240" w:rsidR="00DF12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77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1240" w:rsidR="00DF1240">
      <w:r>
        <w:separator/>
      </w:r>
    </w:p>
  </w:footnote>
  <w:footnote w:id="0" w:type="continuationSeparator">
    <w:p w:rsidRDefault="00DF1240" w:rsidR="00DF12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88553A">
      <w:t>438/2015</w:t>
    </w:r>
    <w:r w:rsidR="005012AA">
      <w:t>-17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5C23"/>
    <w:rsid w:val="00095F3E"/>
    <w:rsid w:val="000B7560"/>
    <w:rsid w:val="000D0E95"/>
    <w:rsid w:val="001622F6"/>
    <w:rsid w:val="00191C72"/>
    <w:rsid w:val="001C05C1"/>
    <w:rsid w:val="001D5070"/>
    <w:rsid w:val="001E3197"/>
    <w:rsid w:val="00245085"/>
    <w:rsid w:val="00274354"/>
    <w:rsid w:val="002A4238"/>
    <w:rsid w:val="002D3728"/>
    <w:rsid w:val="0031745B"/>
    <w:rsid w:val="003356AB"/>
    <w:rsid w:val="00366CD5"/>
    <w:rsid w:val="00370F67"/>
    <w:rsid w:val="003A38C8"/>
    <w:rsid w:val="003B2888"/>
    <w:rsid w:val="003C151A"/>
    <w:rsid w:val="003D5A1C"/>
    <w:rsid w:val="00424E14"/>
    <w:rsid w:val="00482343"/>
    <w:rsid w:val="004B4CB8"/>
    <w:rsid w:val="004D7F97"/>
    <w:rsid w:val="005012AA"/>
    <w:rsid w:val="00506782"/>
    <w:rsid w:val="00507EFD"/>
    <w:rsid w:val="00542215"/>
    <w:rsid w:val="00543BE2"/>
    <w:rsid w:val="00544474"/>
    <w:rsid w:val="00553AD9"/>
    <w:rsid w:val="005562D0"/>
    <w:rsid w:val="005808F8"/>
    <w:rsid w:val="005D65C4"/>
    <w:rsid w:val="00605FD5"/>
    <w:rsid w:val="006155DB"/>
    <w:rsid w:val="00667F75"/>
    <w:rsid w:val="00681D35"/>
    <w:rsid w:val="00684993"/>
    <w:rsid w:val="006F44F2"/>
    <w:rsid w:val="0070493E"/>
    <w:rsid w:val="0073588E"/>
    <w:rsid w:val="007922C9"/>
    <w:rsid w:val="00796152"/>
    <w:rsid w:val="0079743C"/>
    <w:rsid w:val="007F314C"/>
    <w:rsid w:val="00836559"/>
    <w:rsid w:val="008365EE"/>
    <w:rsid w:val="00836EE6"/>
    <w:rsid w:val="00866F36"/>
    <w:rsid w:val="008841C3"/>
    <w:rsid w:val="0088553A"/>
    <w:rsid w:val="00885C20"/>
    <w:rsid w:val="00887C10"/>
    <w:rsid w:val="008965DC"/>
    <w:rsid w:val="008B0C51"/>
    <w:rsid w:val="008B16A3"/>
    <w:rsid w:val="008B384C"/>
    <w:rsid w:val="008C3F93"/>
    <w:rsid w:val="009034BE"/>
    <w:rsid w:val="00927D8D"/>
    <w:rsid w:val="00953A18"/>
    <w:rsid w:val="009658EC"/>
    <w:rsid w:val="0098719A"/>
    <w:rsid w:val="009B0BD2"/>
    <w:rsid w:val="00A15995"/>
    <w:rsid w:val="00A30514"/>
    <w:rsid w:val="00A521BC"/>
    <w:rsid w:val="00A63AAE"/>
    <w:rsid w:val="00A71FB8"/>
    <w:rsid w:val="00A972F7"/>
    <w:rsid w:val="00AE61BD"/>
    <w:rsid w:val="00AF3BFB"/>
    <w:rsid w:val="00B029EF"/>
    <w:rsid w:val="00B073DD"/>
    <w:rsid w:val="00B17D82"/>
    <w:rsid w:val="00C7136A"/>
    <w:rsid w:val="00C741AF"/>
    <w:rsid w:val="00CB6547"/>
    <w:rsid w:val="00CB6FCF"/>
    <w:rsid w:val="00CE58EB"/>
    <w:rsid w:val="00D06E23"/>
    <w:rsid w:val="00D201E2"/>
    <w:rsid w:val="00D3599D"/>
    <w:rsid w:val="00D37703"/>
    <w:rsid w:val="00D441BF"/>
    <w:rsid w:val="00D61648"/>
    <w:rsid w:val="00D63A88"/>
    <w:rsid w:val="00D85CF8"/>
    <w:rsid w:val="00D870D8"/>
    <w:rsid w:val="00DD2D2E"/>
    <w:rsid w:val="00DF1240"/>
    <w:rsid w:val="00E34823"/>
    <w:rsid w:val="00E3609D"/>
    <w:rsid w:val="00E8360A"/>
    <w:rsid w:val="00EC3E0C"/>
    <w:rsid w:val="00EF1976"/>
    <w:rsid w:val="00EF1D21"/>
    <w:rsid w:val="00F16759"/>
    <w:rsid w:val="00F8251E"/>
    <w:rsid w:val="00F90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77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77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77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77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77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D377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3770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77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77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77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77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77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D377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3770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 st. upravitelj</izvorni_sadrzaj>
    <derivirana_varijabla naziv="DomainObject.Primjedba_1">privremeni st. upravitelj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St-438/2015</izvorni_sadrzaj>
    <derivirana_varijabla naziv="DomainObject.Predmet.OznakaBroj_1">St-438/2015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COMPASS BOATS COMPOSITE j.d.o.o.  Rijeka</izvorni_sadrzaj>
    <derivirana_varijabla naziv="DomainObject.Predmet.ProtustrankaFormated_1">  COMPASS BOATS COMPOSITE j.d.o.o.  Rijeka</derivirana_varijabla>
  </DomainObject.Predmet.ProtustrankaFormated>
  <DomainObject.Predmet.ProtustrankaFormatedOIB>
    <izvorni_sadrzaj>  COMPASS BOATS COMPOSITE j.d.o.o.  Rijeka, OIB 95224268679</izvorni_sadrzaj>
    <derivirana_varijabla naziv="DomainObject.Predmet.ProtustrankaFormatedOIB_1">  COMPASS BOATS COMPOSITE j.d.o.o.  Rijeka, OIB 95224268679</derivirana_varijabla>
  </DomainObject.Predmet.ProtustrankaFormatedOIB>
  <DomainObject.Predmet.ProtustrankaFormatedWithAdress>
    <izvorni_sadrzaj> COMPASS BOATS COMPOSITE j.d.o.o.  Rijeka, Turkovo 7a, 51000 Rijeka</izvorni_sadrzaj>
    <derivirana_varijabla naziv="DomainObject.Predmet.ProtustrankaFormatedWithAdress_1"> COMPASS BOATS COMPOSITE j.d.o.o.  Rijeka, Turkovo 7a, 51000 Rijeka</derivirana_varijabla>
  </DomainObject.Predmet.ProtustrankaFormatedWithAdress>
  <DomainObject.Predmet.ProtustrankaFormatedWithAdressOIB>
    <izvorni_sadrzaj> COMPASS BOATS COMPOSITE j.d.o.o.  Rijeka, OIB 95224268679, Turkovo 7a, 51000 Rijeka</izvorni_sadrzaj>
    <derivirana_varijabla naziv="DomainObject.Predmet.ProtustrankaFormatedWithAdressOIB_1"> COMPASS BOATS COMPOSITE j.d.o.o.  Rijeka, OIB 95224268679, Turkovo 7a, 51000 Rijeka</derivirana_varijabla>
  </DomainObject.Predmet.ProtustrankaFormatedWithAdressOIB>
  <DomainObject.Predmet.ProtustrankaWithAdress>
    <izvorni_sadrzaj>COMPASS BOATS COMPOSITE j.d.o.o.  Rijeka Turkovo 7a, 51000 Rijeka</izvorni_sadrzaj>
    <derivirana_varijabla naziv="DomainObject.Predmet.ProtustrankaWithAdress_1">COMPASS BOATS COMPOSITE j.d.o.o.  Rijeka Turkovo 7a, 51000 Rijeka</derivirana_varijabla>
  </DomainObject.Predmet.ProtustrankaWithAdress>
  <DomainObject.Predmet.ProtustrankaWithAdressOIB>
    <izvorni_sadrzaj>COMPASS BOATS COMPOSITE j.d.o.o.  Rijeka, OIB 95224268679, Turkovo 7a, 51000 Rijeka</izvorni_sadrzaj>
    <derivirana_varijabla naziv="DomainObject.Predmet.ProtustrankaWithAdressOIB_1">COMPASS BOATS COMPOSITE j.d.o.o.  Rijeka, OIB 95224268679, Turkovo 7a, 51000 Rijeka</derivirana_varijabla>
  </DomainObject.Predmet.ProtustrankaWithAdressOIB>
  <DomainObject.Predmet.ProtustrankaNazivFormated>
    <izvorni_sadrzaj>COMPASS BOATS COMPOSITE j.d.o.o.  Rijeka</izvorni_sadrzaj>
    <derivirana_varijabla naziv="DomainObject.Predmet.ProtustrankaNazivFormated_1">COMPASS BOATS COMPOSITE j.d.o.o.  Rijeka</derivirana_varijabla>
  </DomainObject.Predmet.ProtustrankaNazivFormated>
  <DomainObject.Predmet.ProtustrankaNazivFormatedOIB>
    <izvorni_sadrzaj>COMPASS BOATS COMPOSITE j.d.o.o.  Rijeka, OIB 95224268679</izvorni_sadrzaj>
    <derivirana_varijabla naziv="DomainObject.Predmet.ProtustrankaNazivFormatedOIB_1">COMPASS BOATS COMPOSITE j.d.o.o.  Rijeka, OIB 95224268679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COMPASS BOATS COMPOSITE j.d.o.o.  Rijeka</item>
    </izvorni_sadrzaj>
    <derivirana_varijabla naziv="DomainObject.Predmet.ProtuStrankaListFormated_1">
      <item>COMPASS BOATS COMPOSITE j.d.o.o.  Rijeka</item>
    </derivirana_varijabla>
  </DomainObject.Predmet.ProtuStrankaListFormated>
  <DomainObject.Predmet.ProtuStrankaListFormatedOIB>
    <izvorni_sadrzaj>
      <item>COMPASS BOATS COMPOSITE j.d.o.o.  Rijeka, OIB 95224268679</item>
    </izvorni_sadrzaj>
    <derivirana_varijabla naziv="DomainObject.Predmet.ProtuStrankaListFormatedOIB_1">
      <item>COMPASS BOATS COMPOSITE j.d.o.o.  Rijeka, OIB 95224268679</item>
    </derivirana_varijabla>
  </DomainObject.Predmet.ProtuStrankaListFormatedOIB>
  <DomainObject.Predmet.ProtuStrankaListFormatedWithAdress>
    <izvorni_sadrzaj>
      <item>COMPASS BOATS COMPOSITE j.d.o.o.  Rijeka, Turkovo 7a, 51000 Rijeka</item>
    </izvorni_sadrzaj>
    <derivirana_varijabla naziv="DomainObject.Predmet.ProtuStrankaListFormatedWithAdress_1">
      <item>COMPASS BOATS COMPOSITE j.d.o.o.  Rijeka, Turkovo 7a, 51000 Rijeka</item>
    </derivirana_varijabla>
  </DomainObject.Predmet.ProtuStrankaListFormatedWithAdress>
  <DomainObject.Predmet.ProtuStrankaListFormatedWithAdressOIB>
    <izvorni_sadrzaj>
      <item>COMPASS BOATS COMPOSITE j.d.o.o.  Rijeka, OIB 95224268679, Turkovo 7a, 51000 Rijeka</item>
    </izvorni_sadrzaj>
    <derivirana_varijabla naziv="DomainObject.Predmet.ProtuStrankaListFormatedWithAdressOIB_1">
      <item>COMPASS BOATS COMPOSITE j.d.o.o.  Rijeka, OIB 95224268679, Turkovo 7a, 51000 Rijeka</item>
    </derivirana_varijabla>
  </DomainObject.Predmet.ProtuStrankaListFormatedWithAdressOIB>
  <DomainObject.Predmet.ProtuStrankaListNazivFormated>
    <izvorni_sadrzaj>
      <item>COMPASS BOATS COMPOSITE j.d.o.o.  Rijeka</item>
    </izvorni_sadrzaj>
    <derivirana_varijabla naziv="DomainObject.Predmet.ProtuStrankaListNazivFormated_1">
      <item>COMPASS BOATS COMPOSITE j.d.o.o.  Rijeka</item>
    </derivirana_varijabla>
  </DomainObject.Predmet.ProtuStrankaListNazivFormated>
  <DomainObject.Predmet.ProtuStrankaListNazivFormatedOIB>
    <izvorni_sadrzaj>
      <item>COMPASS BOATS COMPOSITE j.d.o.o.  Rijeka, OIB 95224268679</item>
    </izvorni_sadrzaj>
    <derivirana_varijabla naziv="DomainObject.Predmet.ProtuStrankaListNazivFormatedOIB_1">
      <item>COMPASS BOATS COMPOSITE j.d.o.o.  Rijeka, OIB 95224268679</item>
    </derivirana_varijabla>
  </DomainObject.Predmet.ProtuStrankaListNazivFormatedOIB>
  <DomainObject.Predmet.OstaliListFormated>
    <izvorni_sadrzaj>
      <item>Branislav Cvetković Meier</item>
    </izvorni_sadrzaj>
    <derivirana_varijabla naziv="DomainObject.Predmet.OstaliListFormated_1">
      <item>Branislav Cvetković Meier</item>
    </derivirana_varijabla>
  </DomainObject.Predmet.OstaliListFormated>
  <DomainObject.Predmet.OstaliListFormatedOIB>
    <izvorni_sadrzaj>
      <item>Branislav Cvetković Meier</item>
    </izvorni_sadrzaj>
    <derivirana_varijabla naziv="DomainObject.Predmet.OstaliListFormatedOIB_1">
      <item>Branislav Cvetković Meier</item>
    </derivirana_varijabla>
  </DomainObject.Predmet.OstaliListFormatedOIB>
  <DomainObject.Predmet.OstaliListFormatedWithAdress>
    <izvorni_sadrzaj>
      <item>Branislav Cvetković Meier, Turkovo 7/A, 51000 Rijeka</item>
    </izvorni_sadrzaj>
    <derivirana_varijabla naziv="DomainObject.Predmet.OstaliListFormatedWithAdress_1">
      <item>Branislav Cvetković Meier, Turkovo 7/A, 51000 Rijeka</item>
    </derivirana_varijabla>
  </DomainObject.Predmet.OstaliListFormatedWithAdress>
  <DomainObject.Predmet.OstaliListFormatedWithAdressOIB>
    <izvorni_sadrzaj>
      <item>Branislav Cvetković Meier, Turkovo 7/A, 51000 Rijeka</item>
    </izvorni_sadrzaj>
    <derivirana_varijabla naziv="DomainObject.Predmet.OstaliListFormatedWithAdressOIB_1">
      <item>Branislav Cvetković Meier, Turkovo 7/A, 51000 Rijeka</item>
    </derivirana_varijabla>
  </DomainObject.Predmet.OstaliListFormatedWithAdressOIB>
  <DomainObject.Predmet.OstaliListNazivFormated>
    <izvorni_sadrzaj>
      <item>Branislav Cvetković Meier</item>
    </izvorni_sadrzaj>
    <derivirana_varijabla naziv="DomainObject.Predmet.OstaliListNazivFormated_1">
      <item>Branislav Cvetković Meier</item>
    </derivirana_varijabla>
  </DomainObject.Predmet.OstaliListNazivFormated>
  <DomainObject.Predmet.OstaliListNazivFormatedOIB>
    <izvorni_sadrzaj>
      <item>Branislav Cvetković Meier</item>
    </izvorni_sadrzaj>
    <derivirana_varijabla naziv="DomainObject.Predmet.OstaliListNazivFormatedOIB_1">
      <item>Branislav Cvetković Meier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COMPASS BOATS COMPOSITE j.d.o.o.  Rijeka</izvorni_sadrzaj>
    <derivirana_varijabla naziv="DomainObject.Predmet.ProtustrankaIDrugi_1">COMPASS BOATS COMPOSITE j.d.o.o.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COMPASS BOATS COMPOSITE j.d.o.o.  Rijeka, OIB 95224268679, Turkovo 7a, 51000 Rijeka</izvorni_sadrzaj>
    <derivirana_varijabla naziv="DomainObject.Predmet.ProtustrankaIDrugiAdressOIB_1">COMPASS BOATS COMPOSITE j.d.o.o.  Rijeka, OIB 95224268679, Turkovo 7a,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COMPASS BOATS COMPOSITE j.d.o.o.  Rijeka</item>
      <item>Branislav Cvetković Meier</item>
    </izvorni_sadrzaj>
    <derivirana_varijabla naziv="DomainObject.Predmet.SudioniciListNaziv_1">
      <item>FINA  Rijeka</item>
      <item>COMPASS BOATS COMPOSITE j.d.o.o.  Rijeka</item>
      <item>Branislav Cvetković Meier</item>
    </derivirana_varijabla>
  </DomainObject.Predmet.SudioniciListNaziv>
  <DomainObject.Predmet.SudioniciListAdressOIB>
    <izvorni_sadrzaj>
      <item>FINA  Rijeka, OIB 85821130368, Frana Kurelca 8,51000 Rijeka</item>
      <item>COMPASS BOATS COMPOSITE j.d.o.o.  Rijeka, OIB 95224268679, Turkovo 7a,51000 Rijeka</item>
      <item>Branislav Cvetković Meier, Turkovo 7/A,51000 Rijeka</item>
    </izvorni_sadrzaj>
    <derivirana_varijabla naziv="DomainObject.Predmet.SudioniciListAdressOIB_1">
      <item>FINA  Rijeka, OIB 85821130368, Frana Kurelca 8,51000 Rijeka</item>
      <item>COMPASS BOATS COMPOSITE j.d.o.o.  Rijeka, OIB 95224268679, Turkovo 7a,51000 Rijeka</item>
      <item>Branislav Cvetković Meier, Turkovo 7/A,51000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95224268679</item>
      <item>, OIB null</item>
    </izvorni_sadrzaj>
    <derivirana_varijabla naziv="DomainObject.Predmet.SudioniciListNazivOIB_1">
      <item>, OIB 85821130368</item>
      <item>, OIB 95224268679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368</properties:Words>
  <properties:Characters>1979</properties:Characters>
  <properties:Lines>55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2017-02-27T08:39:00Z</dcterms:created>
  <dc:creator>M San Grupa</dc:creator>
  <cp:lastModifiedBy>Danijela Fumić</cp:lastModifiedBy>
  <cp:lastPrinted>2017-02-27T08:39:00Z</cp:lastPrinted>
  <dcterms:modified xmlns:xsi="http://www.w3.org/2001/XMLSchema-instance" xsi:type="dcterms:W3CDTF">2017-02-27T08:40:00Z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