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e7f2" w14:paraId="862e7f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27709">
        <w:t>4380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427709">
        <w:t>UDRUGA ZA ŠPORT I REKREACIJU ''M3'' JESENJE, Gornje Jesenje, Gornje Jesenje 85, reg. broj: 02000733, OIB: 36858450592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27709">
        <w:t>je 8.815,71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4170D"/>
    <w:rsid w:val="00263D6D"/>
    <w:rsid w:val="00264D19"/>
    <w:rsid w:val="00297E94"/>
    <w:rsid w:val="002B52BB"/>
    <w:rsid w:val="002C4E3A"/>
    <w:rsid w:val="00325398"/>
    <w:rsid w:val="003538DF"/>
    <w:rsid w:val="0038246E"/>
    <w:rsid w:val="003D35F9"/>
    <w:rsid w:val="003E3A15"/>
    <w:rsid w:val="003E5D1C"/>
    <w:rsid w:val="00413F4C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784"/>
    <w:rsid w:val="00636851"/>
    <w:rsid w:val="00655125"/>
    <w:rsid w:val="00657B8E"/>
    <w:rsid w:val="006756D0"/>
    <w:rsid w:val="006E591E"/>
    <w:rsid w:val="007178B3"/>
    <w:rsid w:val="007814EF"/>
    <w:rsid w:val="00790F6F"/>
    <w:rsid w:val="007927E6"/>
    <w:rsid w:val="007B5AFD"/>
    <w:rsid w:val="007D54DB"/>
    <w:rsid w:val="007D5A5D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4380</izvorni_sadrzaj>
    <derivirana_varijabla naziv="DomainObject.Predmet.Broj_1">4380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St-4380/2015</izvorni_sadrzaj>
    <derivirana_varijabla naziv="DomainObject.Predmet.OznakaBroj_1">St-4380/2015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ŠPORT I REKREACIJU M3 JESENJE zastupanog po punomoćniku Vlado Malogorski</izvorni_sadrzaj>
    <derivirana_varijabla naziv="DomainObject.Predmet.ProtustrankaFormated_1">  UDRUGA ZA ŠPORT I REKREACIJU M3 JESENJE zastupanog po punomoćniku Vlado Malogorski</derivirana_varijabla>
  </DomainObject.Predmet.ProtustrankaFormated>
  <DomainObject.Predmet.ProtustrankaFormatedOIB>
    <izvorni_sadrzaj>  UDRUGA ZA ŠPORT I REKREACIJU M3 JESENJE, OIB 36858450592 zastupanog po punomoćniku Vlado Malogorski</izvorni_sadrzaj>
    <derivirana_varijabla naziv="DomainObject.Predmet.ProtustrankaFormatedOIB_1">  UDRUGA ZA ŠPORT I REKREACIJU M3 JESENJE, OIB 36858450592 zastupanog po punomoćniku Vlado Malogorski</derivirana_varijabla>
  </DomainObject.Predmet.ProtustrankaFormatedOIB>
  <DomainObject.Predmet.ProtustrankaFormatedWithAdress>
    <izvorni_sadrzaj> UDRUGA ZA ŠPORT I REKREACIJU M3 JESENJE, Gornje Jesenje 85, 49225 Gornje Jesenje zastupanog po punomoćniku Vlado Malogorski</izvorni_sadrzaj>
    <derivirana_varijabla naziv="DomainObject.Predmet.ProtustrankaFormatedWithAdress_1"> UDRUGA ZA ŠPORT I REKREACIJU M3 JESENJE, Gornje Jesenje 85, 49225 Gornje Jesenje zastupanog po punomoćniku Vlado Malogorski</derivirana_varijabla>
  </DomainObject.Predmet.ProtustrankaFormatedWithAdress>
  <DomainObject.Predmet.ProtustrankaFormatedWithAdressOIB>
    <izvorni_sadrzaj> UDRUGA ZA ŠPORT I REKREACIJU M3 JESENJE, OIB 36858450592, Gornje Jesenje 85, 49225 Gornje Jesenje zastupanog po punomoćniku Vlado Malogorski</izvorni_sadrzaj>
    <derivirana_varijabla naziv="DomainObject.Predmet.ProtustrankaFormatedWithAdressOIB_1"> UDRUGA ZA ŠPORT I REKREACIJU M3 JESENJE, OIB 36858450592, Gornje Jesenje 85, 49225 Gornje Jesenje zastupanog po punomoćniku Vlado Malogorski</derivirana_varijabla>
  </DomainObject.Predmet.ProtustrankaFormatedWithAdressOIB>
  <DomainObject.Predmet.ProtustrankaWithAdress>
    <izvorni_sadrzaj>UDRUGA ZA ŠPORT I REKREACIJU M3 JESENJE Gornje Jesenje 85, 49225 Gornje Jesenje</izvorni_sadrzaj>
    <derivirana_varijabla naziv="DomainObject.Predmet.ProtustrankaWithAdress_1">UDRUGA ZA ŠPORT I REKREACIJU M3 JESENJE Gornje Jesenje 85, 49225 Gornje Jesenje</derivirana_varijabla>
  </DomainObject.Predmet.ProtustrankaWithAdress>
  <DomainObject.Predmet.ProtustrankaWithAdressOIB>
    <izvorni_sadrzaj>UDRUGA ZA ŠPORT I REKREACIJU M3 JESENJE, OIB 36858450592, Gornje Jesenje 85, 49225 Gornje Jesenje</izvorni_sadrzaj>
    <derivirana_varijabla naziv="DomainObject.Predmet.ProtustrankaWithAdressOIB_1">UDRUGA ZA ŠPORT I REKREACIJU M3 JESENJE, OIB 36858450592, Gornje Jesenje 85, 49225 Gornje Jesenje</derivirana_varijabla>
  </DomainObject.Predmet.ProtustrankaWithAdressOIB>
  <DomainObject.Predmet.ProtustrankaNazivFormated>
    <izvorni_sadrzaj>UDRUGA ZA ŠPORT I REKREACIJU M3 JESENJE</izvorni_sadrzaj>
    <derivirana_varijabla naziv="DomainObject.Predmet.ProtustrankaNazivFormated_1">UDRUGA ZA ŠPORT I REKREACIJU M3 JESENJE</derivirana_varijabla>
  </DomainObject.Predmet.ProtustrankaNazivFormated>
  <DomainObject.Predmet.ProtustrankaNazivFormatedOIB>
    <izvorni_sadrzaj>UDRUGA ZA ŠPORT I REKREACIJU M3 JESENJE, OIB 36858450592</izvorni_sadrzaj>
    <derivirana_varijabla naziv="DomainObject.Predmet.ProtustrankaNazivFormatedOIB_1">UDRUGA ZA ŠPORT I REKREACIJU M3 JESENJE, OIB 36858450592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ŠPORT I REKREACIJU M3 JESENJE zastupanog po punomoćniku Vlado Malogorski</item>
    </izvorni_sadrzaj>
    <derivirana_varijabla naziv="DomainObject.Predmet.ProtuStrankaListFormated_1">
      <item>UDRUGA ZA ŠPORT I REKREACIJU M3 JESENJE zastupanog po punomoćniku Vlado Malogorski</item>
    </derivirana_varijabla>
  </DomainObject.Predmet.ProtuStrankaListFormated>
  <DomainObject.Predmet.ProtuStrankaListFormatedOIB>
    <izvorni_sadrzaj>
      <item>UDRUGA ZA ŠPORT I REKREACIJU M3 JESENJE, OIB 36858450592 zastupanog po punomoćniku Vlado Malogorski</item>
    </izvorni_sadrzaj>
    <derivirana_varijabla naziv="DomainObject.Predmet.ProtuStrankaListFormatedOIB_1">
      <item>UDRUGA ZA ŠPORT I REKREACIJU M3 JESENJE, OIB 36858450592 zastupanog po punomoćniku Vlado Malogorski</item>
    </derivirana_varijabla>
  </DomainObject.Predmet.ProtuStrankaListFormatedOIB>
  <DomainObject.Predmet.ProtuStrankaListFormatedWithAdress>
    <izvorni_sadrzaj>
      <item>UDRUGA ZA ŠPORT I REKREACIJU M3 JESENJE, Gornje Jesenje 85, 49225 Gornje Jesenje zastupanog po punomoćniku Vlado Malogorski</item>
    </izvorni_sadrzaj>
    <derivirana_varijabla naziv="DomainObject.Predmet.ProtuStrankaListFormatedWithAdress_1">
      <item>UDRUGA ZA ŠPORT I REKREACIJU M3 JESENJE, Gornje Jesenje 85, 49225 Gornje Jesenje zastupanog po punomoćniku Vlado Malogorski</item>
    </derivirana_varijabla>
  </DomainObject.Predmet.ProtuStrankaListFormatedWithAdress>
  <DomainObject.Predmet.ProtuStrankaListFormatedWithAdressOIB>
    <izvorni_sadrzaj>
      <item>UDRUGA ZA ŠPORT I REKREACIJU M3 JESENJE, OIB 36858450592, Gornje Jesenje 85, 49225 Gornje Jesenje zastupanog po punomoćniku Vlado Malogorski</item>
    </izvorni_sadrzaj>
    <derivirana_varijabla naziv="DomainObject.Predmet.ProtuStrankaListFormatedWithAdressOIB_1">
      <item>UDRUGA ZA ŠPORT I REKREACIJU M3 JESENJE, OIB 36858450592, Gornje Jesenje 85, 49225 Gornje Jesenje zastupanog po punomoćniku Vlado Malogorski</item>
    </derivirana_varijabla>
  </DomainObject.Predmet.ProtuStrankaListFormatedWithAdressOIB>
  <DomainObject.Predmet.ProtuStrankaListNazivFormated>
    <izvorni_sadrzaj>
      <item>UDRUGA ZA ŠPORT I REKREACIJU M3 JESENJE</item>
    </izvorni_sadrzaj>
    <derivirana_varijabla naziv="DomainObject.Predmet.ProtuStrankaListNazivFormated_1">
      <item>UDRUGA ZA ŠPORT I REKREACIJU M3 JESENJE</item>
    </derivirana_varijabla>
  </DomainObject.Predmet.ProtuStrankaListNazivFormated>
  <DomainObject.Predmet.ProtuStrankaListNazivFormatedOIB>
    <izvorni_sadrzaj>
      <item>UDRUGA ZA ŠPORT I REKREACIJU M3 JESENJE, OIB 36858450592</item>
    </izvorni_sadrzaj>
    <derivirana_varijabla naziv="DomainObject.Predmet.ProtuStrankaListNazivFormatedOIB_1">
      <item>UDRUGA ZA ŠPORT I REKREACIJU M3 JESENJE, OIB 36858450592</item>
    </derivirana_varijabla>
  </DomainObject.Predmet.ProtuStrankaListNazivFormatedOIB>
  <DomainObject.Predmet.OstaliListFormated>
    <izvorni_sadrzaj>
      <item>Vlado Malogorski punomoćnik sudionika u postupku UDRUGA ZA ŠPORT I REKREACIJU M3 JESENJE</item>
    </izvorni_sadrzaj>
    <derivirana_varijabla naziv="DomainObject.Predmet.OstaliListFormated_1">
      <item>Vlado Malogorski punomoćnik sudionika u postupku UDRUGA ZA ŠPORT I REKREACIJU M3 JESENJE</item>
    </derivirana_varijabla>
  </DomainObject.Predmet.OstaliListFormated>
  <DomainObject.Predmet.OstaliListFormatedOIB>
    <izvorni_sadrzaj>
      <item>Vlado Malogorski, OIB 36858450592 punomoćnik sudionika u postupku UDRUGA ZA ŠPORT I REKREACIJU M3 JESENJE</item>
    </izvorni_sadrzaj>
    <derivirana_varijabla naziv="DomainObject.Predmet.OstaliListFormatedOIB_1">
      <item>Vlado Malogorski, OIB 36858450592 punomoćnik sudionika u postupku UDRUGA ZA ŠPORT I REKREACIJU M3 JESENJE</item>
    </derivirana_varijabla>
  </DomainObject.Predmet.OstaliListFormatedOIB>
  <DomainObject.Predmet.OstaliListFormatedWithAdress>
    <izvorni_sadrzaj>
      <item>Vlado Malogorski, Gornje Jesenje 85, 49225 Gornje Jesenje punomoćnik sudionika u postupku UDRUGA ZA ŠPORT I REKREACIJU M3 JESENJE</item>
    </izvorni_sadrzaj>
    <derivirana_varijabla naziv="DomainObject.Predmet.OstaliListFormatedWithAdress_1">
      <item>Vlado Malogorski, Gornje Jesenje 85, 49225 Gornje Jesenje punomoćnik sudionika u postupku UDRUGA ZA ŠPORT I REKREACIJU M3 JESENJE</item>
    </derivirana_varijabla>
  </DomainObject.Predmet.OstaliListFormatedWithAdress>
  <DomainObject.Predmet.OstaliListFormatedWithAdressOIB>
    <izvorni_sadrzaj>
      <item>Vlado Malogorski, OIB 36858450592, Gornje Jesenje 85, 49225 Gornje Jesenje punomoćnik sudionika u postupku UDRUGA ZA ŠPORT I REKREACIJU M3 JESENJE</item>
    </izvorni_sadrzaj>
    <derivirana_varijabla naziv="DomainObject.Predmet.OstaliListFormatedWithAdressOIB_1">
      <item>Vlado Malogorski, OIB 36858450592, Gornje Jesenje 85, 49225 Gornje Jesenje punomoćnik sudionika u postupku UDRUGA ZA ŠPORT I REKREACIJU M3 JESENJE</item>
    </derivirana_varijabla>
  </DomainObject.Predmet.OstaliListFormatedWithAdressOIB>
  <DomainObject.Predmet.OstaliListNazivFormated>
    <izvorni_sadrzaj>
      <item>Vlado Malogorski</item>
    </izvorni_sadrzaj>
    <derivirana_varijabla naziv="DomainObject.Predmet.OstaliListNazivFormated_1">
      <item>Vlado Malogorski</item>
    </derivirana_varijabla>
  </DomainObject.Predmet.OstaliListNazivFormated>
  <DomainObject.Predmet.OstaliListNazivFormatedOIB>
    <izvorni_sadrzaj>
      <item>Vlado Malogorski, OIB 36858450592</item>
    </izvorni_sadrzaj>
    <derivirana_varijabla naziv="DomainObject.Predmet.OstaliListNazivFormatedOIB_1">
      <item>Vlado Malogorski, OIB 36858450592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ŠPORT I REKREACIJU M3 JESENJE</izvorni_sadrzaj>
    <derivirana_varijabla naziv="DomainObject.Predmet.ProtustrankaIDrugi_1">UDRUGA ZA ŠPORT I REKREACIJU M3 JESENJE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ŠPORT I REKREACIJU M3 JESENJE, OIB 36858450592, Gornje Jesenje 85, 49225 Gornje Jesenje</izvorni_sadrzaj>
    <derivirana_varijabla naziv="DomainObject.Predmet.ProtustrankaIDrugiAdressOIB_1">UDRUGA ZA ŠPORT I REKREACIJU M3 JESENJE, OIB 36858450592, Gornje Jesenje 85, 49225 Gornje Jesenje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ŠPORT I REKREACIJU M3 JESENJE</item>
      <item>FINA Regionalni centar Zagreb</item>
      <item>Vlado Malogorski</item>
    </izvorni_sadrzaj>
    <derivirana_varijabla naziv="DomainObject.Predmet.SudioniciListNaziv_1">
      <item>UDRUGA ZA ŠPORT I REKREACIJU M3 JESENJE</item>
      <item>FINA Regionalni centar Zagreb</item>
      <item>Vlado Malogorski</item>
    </derivirana_varijabla>
  </DomainObject.Predmet.SudioniciListNaziv>
  <DomainObject.Predmet.SudioniciListAdressOIB>
    <izvorni_sadrzaj>
      <item>UDRUGA ZA ŠPORT I REKREACIJU M3 JESENJE, OIB 36858450592, Gornje Jesenje 85,49225 Gornje Jesenje</item>
      <item>FINA Regionalni centar Zagreb, OIB 85821130368, Trg svibanjskih žrtava 1995. 1,10000 Zagreb</item>
      <item>Vlado Malogorski, OIB 36858450592, Gornje Jesenje 85,49225 Gornje Jesenje</item>
    </izvorni_sadrzaj>
    <derivirana_varijabla naziv="DomainObject.Predmet.SudioniciListAdressOIB_1">
      <item>UDRUGA ZA ŠPORT I REKREACIJU M3 JESENJE, OIB 36858450592, Gornje Jesenje 85,49225 Gornje Jesenje</item>
      <item>FINA Regionalni centar Zagreb, OIB 85821130368, Trg svibanjskih žrtava 1995. 1,10000 Zagreb</item>
      <item>Vlado Malogorski, OIB 36858450592, Gornje Jesenje 85,49225 Gornje Jesenje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36858450592</item>
      <item>, OIB 85821130368</item>
      <item>, OIB 36858450592</item>
    </izvorni_sadrzaj>
    <derivirana_varijabla naziv="DomainObject.Predmet.SudioniciListNazivOIB_1">
      <item>, OIB 36858450592</item>
      <item>, OIB 85821130368</item>
      <item>, OIB 36858450592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252</properties:Words>
  <properties:Characters>1372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2016-01-12T08:19:00Z</dcterms:created>
  <dc:creator>ilukac</dc:creator>
  <cp:lastModifiedBy>Višnja Svečak</cp:lastModifiedBy>
  <cp:lastPrinted>2016-01-12T08:19:00Z</cp:lastPrinted>
  <dcterms:modified xmlns:xsi="http://www.w3.org/2001/XMLSchema-instance" xsi:type="dcterms:W3CDTF">2016-01-12T08:19:00Z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