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14af" w14:paraId="12814af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EE7ABB">
        <w:t>70</w:t>
      </w:r>
      <w:r w:rsidR="001D7548">
        <w:t>/18</w:t>
      </w:r>
      <w:r w:rsidR="00D76812">
        <w:t>-</w:t>
      </w:r>
      <w:r w:rsidR="00E4517C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Podružnica Karlovac,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D66BB2">
        <w:t>PAULIĆ 2016. j.d.o.o. Karlovac, Trg kralja Petra Svačića 3, OIB: 22540887361, MBS: 081011071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66BB2">
        <w:t>PAULIĆ 2016. j.d.o.o. Karlovac, Trg kralja Petra Svačića 3, OIB: 22540887361, MBS: 081011071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B2BCD">
        <w:t>6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4B2BCD">
        <w:t>0,</w:t>
      </w:r>
      <w:r w:rsidR="00D66BB2">
        <w:t>4</w:t>
      </w:r>
      <w:r w:rsidR="009A51A2">
        <w:t>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E4517C">
        <w:t>Sanela Kučar, Osijek, Trg slobode 2, OIB: 97473612486.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8C7F5B">
        <w:t>1</w:t>
      </w:r>
      <w:r w:rsidR="00D66BB2">
        <w:t>8</w:t>
      </w:r>
      <w:r w:rsidR="008C7F5B">
        <w:t>. listopada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D66BB2">
        <w:t>PAULIĆ 2016. j.d.o.o. Karlovac, Trg kralja Petra Svačića 3, OIB: 22540887361, MBS: 081011071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D66BB2">
        <w:t>70</w:t>
      </w:r>
      <w:r w:rsidR="00046F88">
        <w:t>/1</w:t>
      </w:r>
      <w:r w:rsidR="00A322BC">
        <w:t>8</w:t>
      </w:r>
      <w:r w:rsidR="00E4517C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8C7F5B">
        <w:t xml:space="preserve"> </w:t>
      </w:r>
      <w:r w:rsidR="00D66BB2">
        <w:t>4</w:t>
      </w:r>
      <w:r w:rsidR="00C50E72">
        <w:t>.</w:t>
      </w:r>
      <w:r w:rsidR="008C7F5B">
        <w:t>10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D66BB2">
        <w:t>17.322,39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4B2BCD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E4517C">
        <w:t xml:space="preserve">Sanela Kučar, Osijek, Trg slobode 2, OIB: 97473612486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B2BCD">
        <w:t>6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FF" w:rsidR="001200FF">
      <w:r>
        <w:separator/>
      </w:r>
    </w:p>
  </w:endnote>
  <w:endnote w:id="0" w:type="continuationSeparator">
    <w:p w:rsidRDefault="001200FF" w:rsidR="0012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FF" w:rsidR="001200FF">
      <w:r>
        <w:separator/>
      </w:r>
    </w:p>
  </w:footnote>
  <w:footnote w:id="0" w:type="continuationSeparator">
    <w:p w:rsidRDefault="001200FF" w:rsidR="0012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0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00FF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60B36"/>
    <w:rsid w:val="00274918"/>
    <w:rsid w:val="00283CDA"/>
    <w:rsid w:val="00291B9C"/>
    <w:rsid w:val="002C28C9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4015"/>
    <w:rsid w:val="0043637A"/>
    <w:rsid w:val="00447FD2"/>
    <w:rsid w:val="004517C1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10823"/>
    <w:rsid w:val="008333BB"/>
    <w:rsid w:val="00845777"/>
    <w:rsid w:val="00850A85"/>
    <w:rsid w:val="0086123B"/>
    <w:rsid w:val="00867ED7"/>
    <w:rsid w:val="008737C5"/>
    <w:rsid w:val="00891BF4"/>
    <w:rsid w:val="008B624B"/>
    <w:rsid w:val="008C7F5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94095"/>
    <w:rsid w:val="009A51A2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25A34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17C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A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5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A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5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PAULIĆ 2016 j.d.o.o. za trgovinu i usluge</izvorni_sadrzaj>
    <derivirana_varijabla naziv="DomainObject.Predmet.ProtustrankaFormated_1">  PAULIĆ 2016 j.d.o.o. za trgovinu i usluge</derivirana_varijabla>
  </DomainObject.Predmet.ProtustrankaFormated>
  <DomainObject.Predmet.ProtustrankaFormatedOIB>
    <izvorni_sadrzaj>  PAULIĆ 2016 j.d.o.o. za trgovinu i usluge, OIB 22540887361</izvorni_sadrzaj>
    <derivirana_varijabla naziv="DomainObject.Predmet.ProtustrankaFormatedOIB_1">  PAULIĆ 2016 j.d.o.o. za trgovinu i usluge, OIB 22540887361</derivirana_varijabla>
  </DomainObject.Predmet.ProtustrankaFormatedOIB>
  <DomainObject.Predmet.ProtustrankaFormatedWithAdress>
    <izvorni_sadrzaj> PAULIĆ 2016 j.d.o.o. za trgovinu i usluge, Trg kralja Petra Svačića 3, 47000 Karlovac</izvorni_sadrzaj>
    <derivirana_varijabla naziv="DomainObject.Predmet.ProtustrankaFormatedWithAdress_1"> PAULIĆ 2016 j.d.o.o. za trgovinu i usluge, Trg kralja Petra Svačića 3, 47000 Karlovac</derivirana_varijabla>
  </DomainObject.Predmet.ProtustrankaFormatedWithAdress>
  <DomainObject.Predmet.ProtustrankaFormatedWithAdressOIB>
    <izvorni_sadrzaj> PAULIĆ 2016 j.d.o.o. za trgovinu i usluge, OIB 22540887361, Trg kralja Petra Svačića 3, 47000 Karlovac</izvorni_sadrzaj>
    <derivirana_varijabla naziv="DomainObject.Predmet.ProtustrankaFormatedWithAdressOIB_1"> PAULIĆ 2016 j.d.o.o. za trgovinu i usluge, OIB 22540887361, Trg kralja Petra Svačića 3, 47000 Karlovac</derivirana_varijabla>
  </DomainObject.Predmet.ProtustrankaFormatedWithAdressOIB>
  <DomainObject.Predmet.ProtustrankaWithAdress>
    <izvorni_sadrzaj>PAULIĆ 2016 j.d.o.o. za trgovinu i usluge Trg kralja Petra Svačića 3, 47000 Karlovac</izvorni_sadrzaj>
    <derivirana_varijabla naziv="DomainObject.Predmet.ProtustrankaWithAdress_1">PAULIĆ 2016 j.d.o.o. za trgovinu i usluge Trg kralja Petra Svačića 3, 47000 Karlovac</derivirana_varijabla>
  </DomainObject.Predmet.ProtustrankaWithAdress>
  <DomainObject.Predmet.ProtustrankaWithAdressOIB>
    <izvorni_sadrzaj>PAULIĆ 2016 j.d.o.o. za trgovinu i usluge, OIB 22540887361, Trg kralja Petra Svačića 3, 47000 Karlovac</izvorni_sadrzaj>
    <derivirana_varijabla naziv="DomainObject.Predmet.ProtustrankaWithAdressOIB_1">PAULIĆ 2016 j.d.o.o. za trgovinu i usluge, OIB 22540887361, Trg kralja Petra Svačića 3, 47000 Karlovac</derivirana_varijabla>
  </DomainObject.Predmet.ProtustrankaWithAdressOIB>
  <DomainObject.Predmet.ProtustrankaNazivFormated>
    <izvorni_sadrzaj>PAULIĆ 2016 j.d.o.o. za trgovinu i usluge</izvorni_sadrzaj>
    <derivirana_varijabla naziv="DomainObject.Predmet.ProtustrankaNazivFormated_1">PAULIĆ 2016 j.d.o.o. za trgovinu i usluge</derivirana_varijabla>
  </DomainObject.Predmet.ProtustrankaNazivFormated>
  <DomainObject.Predmet.ProtustrankaNazivFormatedOIB>
    <izvorni_sadrzaj>PAULIĆ 2016 j.d.o.o. za trgovinu i usluge, OIB 22540887361</izvorni_sadrzaj>
    <derivirana_varijabla naziv="DomainObject.Predmet.ProtustrankaNazivFormatedOIB_1">PAULIĆ 2016 j.d.o.o. za trgovinu i usluge, OIB 22540887361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PAULIĆ 2016 j.d.o.o. za trgovinu i usluge</item>
    </izvorni_sadrzaj>
    <derivirana_varijabla naziv="DomainObject.Predmet.ProtuStrankaListFormated_1">
      <item>PAULIĆ 2016 j.d.o.o. za trgovinu i usluge</item>
    </derivirana_varijabla>
  </DomainObject.Predmet.ProtuStrankaListFormated>
  <DomainObject.Predmet.ProtuStrankaListFormatedOIB>
    <izvorni_sadrzaj>
      <item>PAULIĆ 2016 j.d.o.o. za trgovinu i usluge, OIB 22540887361</item>
    </izvorni_sadrzaj>
    <derivirana_varijabla naziv="DomainObject.Predmet.ProtuStrankaListFormatedOIB_1">
      <item>PAULIĆ 2016 j.d.o.o. za trgovinu i usluge, OIB 22540887361</item>
    </derivirana_varijabla>
  </DomainObject.Predmet.ProtuStrankaListFormatedOIB>
  <DomainObject.Predmet.ProtuStrankaListFormatedWithAdress>
    <izvorni_sadrzaj>
      <item>PAULIĆ 2016 j.d.o.o. za trgovinu i usluge, Trg kralja Petra Svačića 3, 47000 Karlovac</item>
    </izvorni_sadrzaj>
    <derivirana_varijabla naziv="DomainObject.Predmet.ProtuStrankaListFormatedWithAdress_1">
      <item>PAULIĆ 2016 j.d.o.o. za trgovinu i usluge, Trg kralja Petra Svačića 3, 47000 Karlovac</item>
    </derivirana_varijabla>
  </DomainObject.Predmet.ProtuStrankaListFormatedWithAdress>
  <DomainObject.Predmet.ProtuStrankaListFormatedWithAdressOIB>
    <izvorni_sadrzaj>
      <item>PAULIĆ 2016 j.d.o.o. za trgovinu i usluge, OIB 22540887361, Trg kralja Petra Svačića 3, 47000 Karlovac</item>
    </izvorni_sadrzaj>
    <derivirana_varijabla naziv="DomainObject.Predmet.ProtuStrankaListFormatedWithAdressOIB_1">
      <item>PAULIĆ 2016 j.d.o.o. za trgovinu i usluge, OIB 22540887361, Trg kralja Petra Svačića 3, 47000 Karlovac</item>
    </derivirana_varijabla>
  </DomainObject.Predmet.ProtuStrankaListFormatedWithAdressOIB>
  <DomainObject.Predmet.ProtuStrankaListNazivFormated>
    <izvorni_sadrzaj>
      <item>PAULIĆ 2016 j.d.o.o. za trgovinu i usluge</item>
    </izvorni_sadrzaj>
    <derivirana_varijabla naziv="DomainObject.Predmet.ProtuStrankaListNazivFormated_1">
      <item>PAULIĆ 2016 j.d.o.o. za trgovinu i usluge</item>
    </derivirana_varijabla>
  </DomainObject.Predmet.ProtuStrankaListNazivFormated>
  <DomainObject.Predmet.ProtuStrankaListNazivFormatedOIB>
    <izvorni_sadrzaj>
      <item>PAULIĆ 2016 j.d.o.o. za trgovinu i usluge, OIB 22540887361</item>
    </izvorni_sadrzaj>
    <derivirana_varijabla naziv="DomainObject.Predmet.ProtuStrankaListNazivFormatedOIB_1">
      <item>PAULIĆ 2016 j.d.o.o. za trgovinu i usluge, OIB 22540887361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PAULIĆ 2016 j.d.o.o. za trgovinu i usluge</izvorni_sadrzaj>
    <derivirana_varijabla naziv="DomainObject.Predmet.ProtustrankaIDrugi_1">PAULIĆ 2016 j.d.o.o. za trgovinu i usluge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PAULIĆ 2016 j.d.o.o. za trgovinu i usluge, OIB 22540887361, Trg kralja Petra Svačića 3, 47000 Karlovac</izvorni_sadrzaj>
    <derivirana_varijabla naziv="DomainObject.Predmet.ProtustrankaIDrugiAdressOIB_1">PAULIĆ 2016 j.d.o.o. za trgovinu i usluge, OIB 22540887361, Trg kralja Petra Svačića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PAULIĆ 2016 j.d.o.o. za trgovinu i usluge</item>
      <item>FINA Regionalni centar Zagreb, Podružnica Karlovac</item>
    </izvorni_sadrzaj>
    <derivirana_varijabla naziv="DomainObject.Predmet.SudioniciListNaziv_1">
      <item>PAULIĆ 2016 j.d.o.o. za trgovinu i usluge</item>
      <item>FINA Regionalni centar Zagreb, Podružnica Karlovac</item>
    </derivirana_varijabla>
  </DomainObject.Predmet.SudioniciListNaziv>
  <DomainObject.Predmet.SudioniciListAdressOIB>
    <izvorni_sadrzaj>
      <item>PAULIĆ 2016 j.d.o.o. za trgovinu i usluge, OIB 22540887361, Trg kralja Petra Svačića 3,47000 Karlovac</item>
      <item>FINA Regionalni centar Zagreb, Podružnica Karlovac, OIB 85821130368, Pavla Vitezovića 1,47000 Karlovac</item>
    </izvorni_sadrzaj>
    <derivirana_varijabla naziv="DomainObject.Predmet.SudioniciListAdressOIB_1">
      <item>PAULIĆ 2016 j.d.o.o. za trgovinu i usluge, OIB 22540887361, Trg kralja Petra Svačića 3,47000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22540887361</item>
      <item>, OIB 85821130368</item>
    </izvorni_sadrzaj>
    <derivirana_varijabla naziv="DomainObject.Predmet.SudioniciListNazivOIB_1">
      <item>, OIB 22540887361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ED539-F8F6-438B-A310-7B50855A4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2503</properties:Characters>
  <properties:Lines>103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2018-07-06T08:58:00Z</dcterms:created>
  <dc:creator>hermanj</dc:creator>
  <cp:lastModifiedBy>Zvjezdana Kovačić</cp:lastModifiedBy>
  <cp:lastPrinted>2018-07-06T08:59:00Z</cp:lastPrinted>
  <dcterms:modified xmlns:xsi="http://www.w3.org/2001/XMLSchema-instance" xsi:type="dcterms:W3CDTF">2018-07-06T09:00:00Z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St-670-18.docx)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