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5af1" w14:paraId="a025af1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06A6F">
        <w:t>702</w:t>
      </w:r>
      <w:r w:rsidR="00A96E2E">
        <w:t>7</w:t>
      </w:r>
      <w:r w:rsidR="00C06A6F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6A6F">
        <w:t>22.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96E2E" w:rsidRPr="00A96E2E">
        <w:t xml:space="preserve">MALI R ZA VELIKE STVARI d.o.o., </w:t>
      </w:r>
      <w:r w:rsidR="00A96E2E">
        <w:t>MBS:</w:t>
      </w:r>
      <w:r w:rsidR="00A96E2E" w:rsidRPr="00A96E2E">
        <w:rPr>
          <w:rFonts w:cs="Arial" w:hAnsi="Arial" w:ascii="Arial"/>
          <w:color w:val="003366"/>
          <w:sz w:val="18"/>
          <w:szCs w:val="18"/>
        </w:rPr>
        <w:t xml:space="preserve"> </w:t>
      </w:r>
      <w:r w:rsidR="00A96E2E" w:rsidRPr="00A96E2E">
        <w:t>080687958</w:t>
      </w:r>
      <w:r w:rsidR="00A96E2E">
        <w:t xml:space="preserve">, </w:t>
      </w:r>
      <w:r w:rsidR="00A96E2E" w:rsidRPr="00A96E2E">
        <w:t>OIB:49552793212, Zagreb, Marina Tartaglie 2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A96E2E">
        <w:t>2</w:t>
      </w:r>
      <w:r w:rsidR="00C06A6F">
        <w:t>9.</w:t>
      </w:r>
      <w:r w:rsidR="00A96E2E">
        <w:t>172,25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C06A6F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06A6F">
        <w:t>22.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0036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96E2E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06A6F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0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03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03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03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0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03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03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03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7027</izvorni_sadrzaj>
    <derivirana_varijabla naziv="DomainObject.Predmet.Broj_1">7027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St-7027/2016</izvorni_sadrzaj>
    <derivirana_varijabla naziv="DomainObject.Predmet.OznakaBroj_1">St-7027/2016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R ZA VELIKE STVARI d.o.o.</izvorni_sadrzaj>
    <derivirana_varijabla naziv="DomainObject.Predmet.ProtustrankaFormated_1">  MALI R ZA VELIKE STVARI d.o.o.</derivirana_varijabla>
  </DomainObject.Predmet.ProtustrankaFormated>
  <DomainObject.Predmet.ProtustrankaFormatedOIB>
    <izvorni_sadrzaj>  MALI R ZA VELIKE STVARI d.o.o., OIB 49552793212</izvorni_sadrzaj>
    <derivirana_varijabla naziv="DomainObject.Predmet.ProtustrankaFormatedOIB_1">  MALI R ZA VELIKE STVARI d.o.o., OIB 49552793212</derivirana_varijabla>
  </DomainObject.Predmet.ProtustrankaFormatedOIB>
  <DomainObject.Predmet.ProtustrankaFormatedWithAdress>
    <izvorni_sadrzaj> MALI R ZA VELIKE STVARI d.o.o., Marina Tartaglie 2, 10000 Zagreb</izvorni_sadrzaj>
    <derivirana_varijabla naziv="DomainObject.Predmet.ProtustrankaFormatedWithAdress_1"> MALI R ZA VELIKE STVARI d.o.o., Marina Tartaglie 2, 10000 Zagreb</derivirana_varijabla>
  </DomainObject.Predmet.ProtustrankaFormatedWithAdress>
  <DomainObject.Predmet.ProtustrankaFormatedWithAdressOIB>
    <izvorni_sadrzaj> MALI R ZA VELIKE STVARI d.o.o., OIB 49552793212, Marina Tartaglie 2, 10000 Zagreb</izvorni_sadrzaj>
    <derivirana_varijabla naziv="DomainObject.Predmet.ProtustrankaFormatedWithAdressOIB_1"> MALI R ZA VELIKE STVARI d.o.o., OIB 49552793212, Marina Tartaglie 2, 10000 Zagreb</derivirana_varijabla>
  </DomainObject.Predmet.ProtustrankaFormatedWithAdressOIB>
  <DomainObject.Predmet.ProtustrankaWithAdress>
    <izvorni_sadrzaj>MALI R ZA VELIKE STVARI d.o.o. Marina Tartaglie 2, 10000 Zagreb</izvorni_sadrzaj>
    <derivirana_varijabla naziv="DomainObject.Predmet.ProtustrankaWithAdress_1">MALI R ZA VELIKE STVARI d.o.o. Marina Tartaglie 2, 10000 Zagreb</derivirana_varijabla>
  </DomainObject.Predmet.ProtustrankaWithAdress>
  <DomainObject.Predmet.ProtustrankaWithAdressOIB>
    <izvorni_sadrzaj>MALI R ZA VELIKE STVARI d.o.o., OIB 49552793212, Marina Tartaglie 2, 10000 Zagreb</izvorni_sadrzaj>
    <derivirana_varijabla naziv="DomainObject.Predmet.ProtustrankaWithAdressOIB_1">MALI R ZA VELIKE STVARI d.o.o., OIB 49552793212, Marina Tartaglie 2, 10000 Zagreb</derivirana_varijabla>
  </DomainObject.Predmet.ProtustrankaWithAdressOIB>
  <DomainObject.Predmet.ProtustrankaNazivFormated>
    <izvorni_sadrzaj>MALI R ZA VELIKE STVARI d.o.o.</izvorni_sadrzaj>
    <derivirana_varijabla naziv="DomainObject.Predmet.ProtustrankaNazivFormated_1">MALI R ZA VELIKE STVARI d.o.o.</derivirana_varijabla>
  </DomainObject.Predmet.ProtustrankaNazivFormated>
  <DomainObject.Predmet.ProtustrankaNazivFormatedOIB>
    <izvorni_sadrzaj>MALI R ZA VELIKE STVARI d.o.o., OIB 49552793212</izvorni_sadrzaj>
    <derivirana_varijabla naziv="DomainObject.Predmet.ProtustrankaNazivFormatedOIB_1">MALI R ZA VELIKE STVARI d.o.o., OIB 49552793212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R ZA VELIKE STVARI d.o.o.</item>
    </izvorni_sadrzaj>
    <derivirana_varijabla naziv="DomainObject.Predmet.ProtuStrankaListFormated_1">
      <item>MALI R ZA VELIKE STVARI d.o.o.</item>
    </derivirana_varijabla>
  </DomainObject.Predmet.ProtuStrankaListFormated>
  <DomainObject.Predmet.ProtuStrankaListFormatedOIB>
    <izvorni_sadrzaj>
      <item>MALI R ZA VELIKE STVARI d.o.o., OIB 49552793212</item>
    </izvorni_sadrzaj>
    <derivirana_varijabla naziv="DomainObject.Predmet.ProtuStrankaListFormatedOIB_1">
      <item>MALI R ZA VELIKE STVARI d.o.o., OIB 49552793212</item>
    </derivirana_varijabla>
  </DomainObject.Predmet.ProtuStrankaListFormatedOIB>
  <DomainObject.Predmet.ProtuStrankaListFormatedWithAdress>
    <izvorni_sadrzaj>
      <item>MALI R ZA VELIKE STVARI d.o.o., Marina Tartaglie 2, 10000 Zagreb</item>
    </izvorni_sadrzaj>
    <derivirana_varijabla naziv="DomainObject.Predmet.ProtuStrankaListFormatedWithAdress_1">
      <item>MALI R ZA VELIKE STVARI d.o.o., Marina Tartaglie 2, 10000 Zagreb</item>
    </derivirana_varijabla>
  </DomainObject.Predmet.ProtuStrankaListFormatedWithAdress>
  <DomainObject.Predmet.ProtuStrankaListFormatedWithAdressOIB>
    <izvorni_sadrzaj>
      <item>MALI R ZA VELIKE STVARI d.o.o., OIB 49552793212, Marina Tartaglie 2, 10000 Zagreb</item>
    </izvorni_sadrzaj>
    <derivirana_varijabla naziv="DomainObject.Predmet.ProtuStrankaListFormatedWithAdressOIB_1">
      <item>MALI R ZA VELIKE STVARI d.o.o., OIB 49552793212, Marina Tartaglie 2, 10000 Zagreb</item>
    </derivirana_varijabla>
  </DomainObject.Predmet.ProtuStrankaListFormatedWithAdressOIB>
  <DomainObject.Predmet.ProtuStrankaListNazivFormated>
    <izvorni_sadrzaj>
      <item>MALI R ZA VELIKE STVARI d.o.o.</item>
    </izvorni_sadrzaj>
    <derivirana_varijabla naziv="DomainObject.Predmet.ProtuStrankaListNazivFormated_1">
      <item>MALI R ZA VELIKE STVARI d.o.o.</item>
    </derivirana_varijabla>
  </DomainObject.Predmet.ProtuStrankaListNazivFormated>
  <DomainObject.Predmet.ProtuStrankaListNazivFormatedOIB>
    <izvorni_sadrzaj>
      <item>MALI R ZA VELIKE STVARI d.o.o., OIB 49552793212</item>
    </izvorni_sadrzaj>
    <derivirana_varijabla naziv="DomainObject.Predmet.ProtuStrankaListNazivFormatedOIB_1">
      <item>MALI R ZA VELIKE STVARI d.o.o., OIB 49552793212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R ZA VELIKE STVARI d.o.o.</izvorni_sadrzaj>
    <derivirana_varijabla naziv="DomainObject.Predmet.ProtustrankaIDrugi_1">MALI R ZA VELIKE STVARI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R ZA VELIKE STVARI d.o.o., OIB 49552793212, Marina Tartaglie 2, 10000 Zagreb</izvorni_sadrzaj>
    <derivirana_varijabla naziv="DomainObject.Predmet.ProtustrankaIDrugiAdressOIB_1">MALI R ZA VELIKE STVARI d.o.o., OIB 49552793212, Marina Tartaglie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R ZA VELIKE STVARI d.o.o.</item>
    </izvorni_sadrzaj>
    <derivirana_varijabla naziv="DomainObject.Predmet.SudioniciListNaziv_1">
      <item>FINA Regionalni centar Zagreb</item>
      <item>MALI R ZA VELIKE STVARI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R ZA VELIKE STVARI d.o.o., OIB 49552793212, Marina Tartaglie 2,10000 Zagreb</item>
    </izvorni_sadrzaj>
    <derivirana_varijabla naziv="DomainObject.Predmet.SudioniciListAdressOIB_1">
      <item>FINA Regionalni centar Zagreb, OIB 85821130368, Trg svibanjskih žrtava 1995. 1,10000 Zagreb</item>
      <item>MALI R ZA VELIKE STVARI d.o.o., OIB 49552793212, Marina Tartaglie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49552793212</item>
    </izvorni_sadrzaj>
    <derivirana_varijabla naziv="DomainObject.Predmet.SudioniciListNazivOIB_1">
      <item>, OIB 85821130368</item>
      <item>, OIB 49552793212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2017-03-22T08:21:00Z</dcterms:created>
  <dc:creator>ilukac</dc:creator>
  <cp:lastModifiedBy>Marijan Marković</cp:lastModifiedBy>
  <cp:lastPrinted>2017-03-22T08:21:00Z</cp:lastPrinted>
  <dcterms:modified xmlns:xsi="http://www.w3.org/2001/XMLSchema-instance" xsi:type="dcterms:W3CDTF">2017-03-22T09:41:00Z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