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9c9b" w14:paraId="9b59c9b" w:rsidRDefault="0059149F" w:rsidP="0059149F" w:rsidR="0059149F" w:rsidRPr="00585373">
      <w:pPr>
        <w15:collapsed w:val="false"/>
      </w:pPr>
      <w:bookmarkStart w:name="_GoBack" w:id="0"/>
      <w:bookmarkEnd w:id="0"/>
      <w:r w:rsidRPr="00585373">
        <w:t xml:space="preserve">            </w:t>
      </w:r>
      <w:r w:rsidR="00585373">
        <w:t xml:space="preserve"> </w:t>
      </w:r>
      <w:r w:rsidRPr="00585373">
        <w:t xml:space="preserve">     </w:t>
      </w:r>
      <w:r w:rsidRPr="0058537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373">
        <w:t xml:space="preserve">                                                            </w:t>
      </w:r>
    </w:p>
    <w:p w:rsidRDefault="0059149F" w:rsidP="0059149F" w:rsidR="0059149F" w:rsidRPr="00585373">
      <w:r w:rsidRPr="00585373">
        <w:t xml:space="preserve">    REPUBLIKA HRVATSKA </w:t>
      </w:r>
      <w:r w:rsidRPr="00585373">
        <w:tab/>
      </w:r>
      <w:r w:rsidRPr="00585373">
        <w:tab/>
      </w:r>
      <w:r w:rsidRPr="00585373">
        <w:tab/>
      </w:r>
      <w:r w:rsidRPr="00585373">
        <w:tab/>
      </w:r>
      <w:r w:rsidRPr="00585373">
        <w:tab/>
      </w:r>
    </w:p>
    <w:p w:rsidRDefault="0059149F" w:rsidP="0059149F" w:rsidR="0059149F" w:rsidRPr="00585373">
      <w:r w:rsidRPr="00585373">
        <w:t>TRGOVAČKI SUD U PAZINU</w:t>
      </w:r>
    </w:p>
    <w:p w:rsidRDefault="0059149F" w:rsidP="0059149F" w:rsidR="0059149F" w:rsidRPr="00585373">
      <w:r w:rsidRPr="00585373">
        <w:t xml:space="preserve">    52000 PAZIN, Dršćevka 1 </w:t>
      </w:r>
      <w:r w:rsidRPr="00585373">
        <w:tab/>
      </w:r>
      <w:r w:rsidRPr="00585373">
        <w:tab/>
      </w:r>
      <w:r w:rsidRPr="00585373">
        <w:tab/>
      </w:r>
      <w:r w:rsidRPr="00585373">
        <w:tab/>
      </w:r>
      <w:r w:rsidRPr="00585373">
        <w:tab/>
        <w:t xml:space="preserve">   </w:t>
      </w:r>
      <w:r w:rsidR="00585373">
        <w:t xml:space="preserve">   </w:t>
      </w:r>
      <w:r w:rsidRPr="00585373">
        <w:t>Posl.br.: 2 St-833/16</w:t>
      </w:r>
      <w:r w:rsidRPr="009E0CA2">
        <w:t>-21</w:t>
      </w:r>
    </w:p>
    <w:p w:rsidRDefault="0059149F" w:rsidP="0059149F" w:rsidR="0059149F" w:rsidRPr="00585373">
      <w:pPr>
        <w:jc w:val="both"/>
      </w:pPr>
      <w:r w:rsidRPr="00585373">
        <w:tab/>
      </w:r>
    </w:p>
    <w:p w:rsidRDefault="0059149F" w:rsidP="0059149F" w:rsidR="0059149F" w:rsidRPr="00585373">
      <w:pPr>
        <w:jc w:val="center"/>
      </w:pPr>
      <w:r w:rsidRPr="00585373">
        <w:t>U  I M E  R E P U B L I K E  H R V A T S K E</w:t>
      </w:r>
    </w:p>
    <w:p w:rsidRDefault="0059149F" w:rsidP="0059149F" w:rsidR="0059149F" w:rsidRPr="00585373"/>
    <w:p w:rsidRDefault="0059149F" w:rsidP="0059149F" w:rsidR="0059149F" w:rsidRPr="00585373">
      <w:pPr>
        <w:jc w:val="center"/>
      </w:pPr>
      <w:r w:rsidRPr="00585373">
        <w:t>R J E Š E NJ E</w:t>
      </w:r>
    </w:p>
    <w:p w:rsidRDefault="0059149F" w:rsidP="0059149F" w:rsidR="0059149F" w:rsidRPr="00585373"/>
    <w:p w:rsidRDefault="0059149F" w:rsidP="0059149F" w:rsidR="0059149F" w:rsidRPr="009E0CA2">
      <w:pPr>
        <w:jc w:val="both"/>
      </w:pPr>
      <w:r w:rsidRPr="00585373">
        <w:tab/>
        <w:t>Trgovački sud u Pazinu, po sucu Adrijani Labinjan Skok, po prijedlogu</w:t>
      </w:r>
      <w:r w:rsidR="009E0CA2">
        <w:t xml:space="preserve"> predlagatelja Vedrana Mrvelja iz Labina, Istarska 26, OIB: 19142477670, Almire Kopić iz Labina, Matka Laginje 20, OIB: 34060728749, i Vedrane Turniški iz Labina, Mali Turini bb, OIB: 69418013603, svi zastupani po punomoćniku Vedranu Petriću, odvjetniku iz Poreča, Nikole Tesle 5, </w:t>
      </w:r>
      <w:r w:rsidRPr="00585373">
        <w:t>radi otvaranja stečajnog postupka nad dužnikom DOLCE ALBONA j. d. o. o.</w:t>
      </w:r>
      <w:r w:rsidR="00704F06">
        <w:t>,</w:t>
      </w:r>
      <w:r w:rsidRPr="00585373">
        <w:t xml:space="preserve"> Crni (Općina Raša), Crni 14, OIB</w:t>
      </w:r>
      <w:r w:rsidR="00704F06">
        <w:t>:</w:t>
      </w:r>
      <w:r w:rsidRPr="00585373">
        <w:t xml:space="preserve"> 06895204358, MBS</w:t>
      </w:r>
      <w:r w:rsidR="00704F06">
        <w:t>:</w:t>
      </w:r>
      <w:r w:rsidRPr="00585373">
        <w:t xml:space="preserve"> 04032</w:t>
      </w:r>
      <w:r w:rsidRPr="009E0CA2">
        <w:t xml:space="preserve">3532, </w:t>
      </w:r>
      <w:r w:rsidR="00704F06">
        <w:t>25</w:t>
      </w:r>
      <w:r w:rsidR="009E0CA2" w:rsidRPr="009E0CA2">
        <w:t>. siječnja 2017.</w:t>
      </w:r>
      <w:r w:rsidRPr="009E0CA2">
        <w:t xml:space="preserve"> </w:t>
      </w:r>
    </w:p>
    <w:p w:rsidRDefault="0059149F" w:rsidP="0059149F" w:rsidR="0059149F" w:rsidRPr="00585373">
      <w:pPr>
        <w:jc w:val="both"/>
      </w:pPr>
    </w:p>
    <w:p w:rsidRDefault="0059149F" w:rsidP="0059149F" w:rsidR="0059149F" w:rsidRPr="00585373">
      <w:pPr>
        <w:jc w:val="center"/>
      </w:pPr>
      <w:r w:rsidRPr="00585373">
        <w:t>r i j e š i o    j e</w:t>
      </w:r>
    </w:p>
    <w:p w:rsidRDefault="0059149F" w:rsidP="0059149F" w:rsidR="0059149F" w:rsidRPr="00585373">
      <w:pPr>
        <w:jc w:val="center"/>
      </w:pPr>
    </w:p>
    <w:p w:rsidRDefault="0059149F" w:rsidP="0059149F" w:rsidR="0059149F" w:rsidRPr="00585373">
      <w:pPr>
        <w:ind w:firstLine="720"/>
        <w:jc w:val="both"/>
      </w:pPr>
      <w:r w:rsidRPr="00585373">
        <w:t>I.</w:t>
      </w:r>
      <w:r w:rsidRPr="00585373">
        <w:tab/>
        <w:t xml:space="preserve">Otvara se stečajni postupak nad dužnikom </w:t>
      </w:r>
      <w:r w:rsidR="00704F06" w:rsidRPr="00585373">
        <w:t>DOLCE ALBONA j. d. o. o.</w:t>
      </w:r>
      <w:r w:rsidR="00704F06">
        <w:t>,</w:t>
      </w:r>
      <w:r w:rsidR="00704F06" w:rsidRPr="00585373">
        <w:t xml:space="preserve"> Crni (Općina Raša), Crni 14, OIB</w:t>
      </w:r>
      <w:r w:rsidR="00704F06">
        <w:t>:</w:t>
      </w:r>
      <w:r w:rsidR="00704F06" w:rsidRPr="00585373">
        <w:t xml:space="preserve"> 06895204358, MBS</w:t>
      </w:r>
      <w:r w:rsidR="00704F06">
        <w:t>:</w:t>
      </w:r>
      <w:r w:rsidR="00704F06" w:rsidRPr="00585373">
        <w:t xml:space="preserve"> 04032</w:t>
      </w:r>
      <w:r w:rsidR="00704F06" w:rsidRPr="009E0CA2">
        <w:t>3532</w:t>
      </w:r>
      <w:r w:rsidRPr="00585373">
        <w:t>.</w:t>
      </w:r>
    </w:p>
    <w:p w:rsidRDefault="0059149F" w:rsidP="0059149F" w:rsidR="0059149F" w:rsidRPr="00585373">
      <w:pPr>
        <w:ind w:firstLine="720"/>
        <w:jc w:val="both"/>
      </w:pPr>
    </w:p>
    <w:p w:rsidRDefault="0059149F" w:rsidP="0059149F" w:rsidR="0059149F" w:rsidRPr="00704F06">
      <w:pPr>
        <w:ind w:firstLine="720"/>
        <w:jc w:val="both"/>
      </w:pPr>
      <w:r w:rsidRPr="00585373">
        <w:t>II.</w:t>
      </w:r>
      <w:r w:rsidRPr="00585373">
        <w:tab/>
        <w:t>Z</w:t>
      </w:r>
      <w:r w:rsidRPr="00704F06">
        <w:t xml:space="preserve">a stečajnog upravitelja imenuje se </w:t>
      </w:r>
      <w:r w:rsidR="00704F06" w:rsidRPr="00704F06">
        <w:t>Antonela Jolić Zubčić</w:t>
      </w:r>
      <w:r w:rsidRPr="00704F06">
        <w:t xml:space="preserve">, </w:t>
      </w:r>
      <w:r w:rsidR="00704F06" w:rsidRPr="00704F06">
        <w:t>Rijeka, Ante Starčevića 5</w:t>
      </w:r>
      <w:r w:rsidRPr="00704F06">
        <w:t xml:space="preserve">, OIB: </w:t>
      </w:r>
      <w:r w:rsidR="00704F06" w:rsidRPr="00704F06">
        <w:t>03188914525</w:t>
      </w:r>
      <w:r w:rsidRPr="00704F06">
        <w:t>.</w:t>
      </w:r>
    </w:p>
    <w:p w:rsidRDefault="0059149F" w:rsidP="0059149F" w:rsidR="0059149F" w:rsidRPr="00585373">
      <w:pPr>
        <w:ind w:firstLine="720"/>
        <w:jc w:val="both"/>
        <w:rPr>
          <w:bCs w:val="false"/>
        </w:rPr>
      </w:pPr>
    </w:p>
    <w:p w:rsidRDefault="0059149F" w:rsidP="0059149F" w:rsidR="0059149F" w:rsidRPr="00585373">
      <w:pPr>
        <w:ind w:firstLine="720"/>
        <w:jc w:val="both"/>
      </w:pPr>
      <w:r w:rsidRPr="00585373">
        <w:t>III.</w:t>
      </w:r>
      <w:r w:rsidRPr="00585373">
        <w:tab/>
        <w:t xml:space="preserve">Zaključuje se stečajni postupak nad dužnikom </w:t>
      </w:r>
      <w:r w:rsidR="00704F06" w:rsidRPr="00585373">
        <w:t>DOLCE ALBONA j. d. o. o.</w:t>
      </w:r>
      <w:r w:rsidR="00704F06">
        <w:t>,</w:t>
      </w:r>
      <w:r w:rsidR="00704F06" w:rsidRPr="00585373">
        <w:t xml:space="preserve"> Crni (Općina Raša), Crni 14, OIB</w:t>
      </w:r>
      <w:r w:rsidR="00704F06">
        <w:t>:</w:t>
      </w:r>
      <w:r w:rsidR="00704F06" w:rsidRPr="00585373">
        <w:t xml:space="preserve"> 06895204358, MBS</w:t>
      </w:r>
      <w:r w:rsidR="00704F06">
        <w:t>:</w:t>
      </w:r>
      <w:r w:rsidR="00704F06" w:rsidRPr="00585373">
        <w:t xml:space="preserve"> 04032</w:t>
      </w:r>
      <w:r w:rsidR="00704F06" w:rsidRPr="009E0CA2">
        <w:t>3532</w:t>
      </w:r>
      <w:r w:rsidRPr="00585373">
        <w:t>.</w:t>
      </w:r>
    </w:p>
    <w:p w:rsidRDefault="0059149F" w:rsidP="0059149F" w:rsidR="0059149F" w:rsidRPr="00585373">
      <w:pPr>
        <w:ind w:firstLine="720"/>
        <w:jc w:val="both"/>
        <w:rPr>
          <w:bCs w:val="false"/>
        </w:rPr>
      </w:pPr>
    </w:p>
    <w:p w:rsidRDefault="0059149F" w:rsidP="0059149F" w:rsidR="0059149F" w:rsidRPr="00585373">
      <w:pPr>
        <w:ind w:firstLine="720"/>
        <w:jc w:val="both"/>
        <w:rPr>
          <w:bCs w:val="false"/>
        </w:rPr>
      </w:pPr>
      <w:r w:rsidRPr="00585373">
        <w:t>IV.</w:t>
      </w:r>
      <w:r w:rsidRPr="00585373">
        <w:tab/>
        <w:t>Ovo rješenje objaviti će se na mrežnoj stranici e-Oglasna ploča sudova i po pravomoćnosti dostaviti sudskom registru ovog suda radi brisanja dužnika.</w:t>
      </w:r>
    </w:p>
    <w:p w:rsidRDefault="0059149F" w:rsidP="0059149F" w:rsidR="0059149F" w:rsidRPr="00585373">
      <w:pPr>
        <w:autoSpaceDE w:val="false"/>
        <w:autoSpaceDN w:val="false"/>
        <w:adjustRightInd w:val="false"/>
        <w:ind w:firstLine="720"/>
        <w:jc w:val="both"/>
      </w:pPr>
    </w:p>
    <w:p w:rsidRDefault="0059149F" w:rsidP="0059149F" w:rsidR="0059149F" w:rsidRPr="00585373">
      <w:pPr>
        <w:autoSpaceDE w:val="false"/>
        <w:autoSpaceDN w:val="false"/>
        <w:adjustRightInd w:val="false"/>
        <w:ind w:firstLine="720"/>
        <w:jc w:val="both"/>
      </w:pPr>
      <w:r w:rsidRPr="00585373">
        <w:t xml:space="preserve">V. </w:t>
      </w:r>
      <w:r w:rsidRPr="00585373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59149F" w:rsidP="0059149F" w:rsidR="0059149F" w:rsidRPr="00585373">
      <w:pPr>
        <w:jc w:val="both"/>
        <w:rPr>
          <w:bCs w:val="false"/>
        </w:rPr>
      </w:pPr>
    </w:p>
    <w:p w:rsidRDefault="0059149F" w:rsidP="0059149F" w:rsidR="0059149F" w:rsidRPr="00585373">
      <w:pPr>
        <w:jc w:val="center"/>
        <w:rPr>
          <w:bCs w:val="false"/>
        </w:rPr>
      </w:pPr>
      <w:r w:rsidRPr="00585373">
        <w:t>Obrazloženje</w:t>
      </w:r>
    </w:p>
    <w:p w:rsidRDefault="0059149F" w:rsidP="0059149F" w:rsidR="0059149F" w:rsidRPr="00585373">
      <w:pPr>
        <w:rPr>
          <w:bCs w:val="false"/>
        </w:rPr>
      </w:pPr>
    </w:p>
    <w:p w:rsidRDefault="0059149F" w:rsidP="0059149F" w:rsidR="0059149F">
      <w:pPr>
        <w:ind w:firstLine="708"/>
        <w:jc w:val="both"/>
      </w:pPr>
      <w:r w:rsidRPr="00585373">
        <w:t xml:space="preserve">Rješenjem ovog suda posl.br. 2 St-833/16-9 od 5. srpnja 2016. pokrenut je prethodni postupak radi utvrđivanja pretpostavki za otvaranje stečajnog postupka nad </w:t>
      </w:r>
      <w:r w:rsidR="00704F06" w:rsidRPr="00585373">
        <w:t>DOLCE ALBONA j. d. o. o.</w:t>
      </w:r>
      <w:r w:rsidR="00704F06">
        <w:t>,</w:t>
      </w:r>
      <w:r w:rsidR="00704F06" w:rsidRPr="00585373">
        <w:t xml:space="preserve"> Crni (Općina Raša), Crni 14, OIB</w:t>
      </w:r>
      <w:r w:rsidR="00704F06">
        <w:t>:</w:t>
      </w:r>
      <w:r w:rsidR="00704F06" w:rsidRPr="00585373">
        <w:t xml:space="preserve"> 06895204358, MBS</w:t>
      </w:r>
      <w:r w:rsidR="00704F06">
        <w:t>:</w:t>
      </w:r>
      <w:r w:rsidR="00704F06" w:rsidRPr="00585373">
        <w:t xml:space="preserve"> 04032</w:t>
      </w:r>
      <w:r w:rsidR="00704F06" w:rsidRPr="009E0CA2">
        <w:t>3532</w:t>
      </w:r>
      <w:r w:rsidRPr="00585373">
        <w:t>.</w:t>
      </w:r>
    </w:p>
    <w:p w:rsidRDefault="009E0CA2" w:rsidP="009E0CA2" w:rsidR="009E0CA2">
      <w:pPr>
        <w:spacing w:lineRule="atLeast" w:line="240"/>
        <w:jc w:val="both"/>
      </w:pPr>
      <w:r>
        <w:tab/>
        <w:t>U podnesku zaprimljenom 18. srpnja 2016. predlagatelji su u bitnome naveli da im je dužnik u cijelosti namirio tražbinu, pa su predložili obustavu postupka.</w:t>
      </w:r>
    </w:p>
    <w:p w:rsidRDefault="009E0CA2" w:rsidP="009E0CA2" w:rsidR="009E0CA2" w:rsidRPr="009E0CA2">
      <w:pPr>
        <w:spacing w:lineRule="atLeast" w:line="240"/>
        <w:jc w:val="both"/>
      </w:pPr>
      <w:r>
        <w:tab/>
        <w:t xml:space="preserve">Međutim, iz </w:t>
      </w:r>
      <w:r w:rsidR="00A606D9">
        <w:t xml:space="preserve">Potvrde </w:t>
      </w:r>
      <w:r>
        <w:t xml:space="preserve">FINA-e od 25. srpnja 2016. proizlazi da je društvo u neprekidnoj blokadi </w:t>
      </w:r>
      <w:r w:rsidR="00A606D9">
        <w:t>298 dana</w:t>
      </w:r>
      <w:r>
        <w:t xml:space="preserve">, a iz Očevidnika o redoslijedu plaćanja sa obračunatom kamatom, </w:t>
      </w:r>
      <w:r w:rsidR="00A606D9">
        <w:t xml:space="preserve">od 25.7.2016. proizlazi stanje blokade u visini od 32.230,16 kn. Iz navedenih podataka FINA-e proizlazi postojanje stečajnog razloga nesposobnosti za plaćanje iz odredbe čl. 5. st. 2. i čl. 6. st. 1. i 2.t 1. </w:t>
      </w:r>
      <w:r w:rsidR="00A606D9" w:rsidRPr="00585373">
        <w:t>Stečajnog zakona</w:t>
      </w:r>
      <w:r w:rsidR="00A606D9">
        <w:t xml:space="preserve"> </w:t>
      </w:r>
      <w:r w:rsidR="00A606D9" w:rsidRPr="00585373">
        <w:t>(NN 71/15, dalje: SZ)</w:t>
      </w:r>
      <w:r w:rsidR="00A606D9">
        <w:t>.</w:t>
      </w:r>
    </w:p>
    <w:p w:rsidRDefault="0059149F" w:rsidP="009E0CA2" w:rsidR="009E0CA2" w:rsidRPr="009E0CA2">
      <w:pPr>
        <w:spacing w:lineRule="atLeast" w:line="240"/>
        <w:jc w:val="both"/>
      </w:pPr>
      <w:r w:rsidRPr="00585373">
        <w:lastRenderedPageBreak/>
        <w:tab/>
        <w:t>Na ročište zakazano za 13. rujna 2016. nije pristupio nitko niti je zakonski zastupnik dužnika dostavio popis imovine.</w:t>
      </w:r>
    </w:p>
    <w:p w:rsidRDefault="0059149F" w:rsidP="0059149F" w:rsidR="0059149F" w:rsidRPr="00585373">
      <w:pPr>
        <w:autoSpaceDE w:val="false"/>
        <w:autoSpaceDN w:val="false"/>
        <w:adjustRightInd w:val="false"/>
        <w:ind w:firstLine="708"/>
        <w:jc w:val="both"/>
      </w:pPr>
      <w:r w:rsidRPr="00585373">
        <w:t xml:space="preserve">Prema odredbi čl. 132. st. 1. </w:t>
      </w:r>
      <w:r w:rsidR="00A606D9">
        <w:t>SZ-a</w:t>
      </w:r>
      <w:r w:rsidRPr="00585373">
        <w:t>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59149F" w:rsidP="0059149F" w:rsidR="0059149F" w:rsidRPr="00585373">
      <w:pPr>
        <w:ind w:firstLine="708"/>
        <w:jc w:val="both"/>
      </w:pPr>
      <w:r w:rsidRPr="00585373">
        <w:t xml:space="preserve"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St-833/16-20 od 13. rujna 2016.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13. rujna 2016. </w:t>
      </w:r>
    </w:p>
    <w:p w:rsidRDefault="0059149F" w:rsidP="0059149F" w:rsidR="0059149F" w:rsidRPr="00585373">
      <w:pPr>
        <w:jc w:val="both"/>
      </w:pPr>
      <w:r w:rsidRPr="00585373">
        <w:tab/>
        <w:t>U navedenom roku nitko nije uplatio predujam, pa je temeljem odredbe čl. 132. st. 2. SZ-a donesena odluka kao u točki I. izreke.</w:t>
      </w:r>
    </w:p>
    <w:p w:rsidRDefault="0059149F" w:rsidP="0059149F" w:rsidR="0059149F" w:rsidRPr="00585373">
      <w:pPr>
        <w:ind w:firstLine="720"/>
        <w:jc w:val="both"/>
        <w:rPr>
          <w:bCs w:val="false"/>
        </w:rPr>
      </w:pPr>
      <w:r w:rsidRPr="00585373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59149F" w:rsidP="0059149F" w:rsidR="0059149F" w:rsidRPr="00585373">
      <w:pPr>
        <w:jc w:val="both"/>
        <w:rPr>
          <w:bCs w:val="false"/>
        </w:rPr>
      </w:pPr>
      <w:r w:rsidRPr="00585373">
        <w:tab/>
        <w:t>Izbor stečajnog upravitelja obavljen je metodom slučajnog odabira sukladno odredbi čl. 84. st. 1., čl. 85. st. 1., čl. 132. st. 2. i čl. 432. SZ-a.</w:t>
      </w:r>
    </w:p>
    <w:p w:rsidRDefault="0059149F" w:rsidP="0059149F" w:rsidR="0059149F" w:rsidRPr="00585373"/>
    <w:p w:rsidRDefault="0059149F" w:rsidP="0059149F" w:rsidR="0059149F" w:rsidRPr="00585373">
      <w:pPr>
        <w:jc w:val="center"/>
        <w:rPr>
          <w:color w:val="FF0000"/>
        </w:rPr>
      </w:pPr>
      <w:r w:rsidRPr="00585373">
        <w:t>U Pazi</w:t>
      </w:r>
      <w:r w:rsidRPr="00704F06">
        <w:t xml:space="preserve">nu </w:t>
      </w:r>
      <w:r w:rsidR="00A606D9" w:rsidRPr="00704F06">
        <w:t>2</w:t>
      </w:r>
      <w:r w:rsidR="00704F06" w:rsidRPr="00704F06">
        <w:t>5</w:t>
      </w:r>
      <w:r w:rsidR="00A606D9" w:rsidRPr="00704F06">
        <w:t>. siječnja 2017.</w:t>
      </w:r>
    </w:p>
    <w:p w:rsidRDefault="0059149F" w:rsidP="0059149F" w:rsidR="0059149F" w:rsidRPr="00585373">
      <w:pPr>
        <w:ind w:firstLine="720" w:left="2880"/>
        <w:jc w:val="both"/>
      </w:pPr>
    </w:p>
    <w:p w:rsidRDefault="0059149F" w:rsidP="0059149F" w:rsidR="0059149F" w:rsidRPr="00585373">
      <w:pPr>
        <w:ind w:firstLine="720" w:left="5652"/>
        <w:jc w:val="both"/>
      </w:pPr>
      <w:r w:rsidRPr="00585373">
        <w:t xml:space="preserve">      </w:t>
      </w:r>
      <w:r w:rsidRPr="00585373">
        <w:tab/>
        <w:t xml:space="preserve">Stečajni sudac </w:t>
      </w:r>
    </w:p>
    <w:p w:rsidRDefault="0059149F" w:rsidP="0059149F" w:rsidR="0059149F" w:rsidRPr="00585373">
      <w:pPr>
        <w:ind w:left="5712"/>
        <w:jc w:val="both"/>
      </w:pPr>
      <w:r w:rsidRPr="00585373">
        <w:t xml:space="preserve">         Adrijana Labinjan Skok, v.r.</w:t>
      </w:r>
    </w:p>
    <w:p w:rsidRDefault="0059149F" w:rsidP="0059149F" w:rsidR="0059149F" w:rsidRPr="00585373">
      <w:pPr>
        <w:jc w:val="both"/>
      </w:pPr>
      <w:r w:rsidRPr="00585373">
        <w:t xml:space="preserve">  </w:t>
      </w:r>
    </w:p>
    <w:p w:rsidRDefault="0059149F" w:rsidP="0059149F" w:rsidR="0059149F" w:rsidRPr="00585373">
      <w:pPr>
        <w:jc w:val="both"/>
      </w:pPr>
    </w:p>
    <w:p w:rsidRDefault="00A606D9" w:rsidP="00A606D9" w:rsidR="00A606D9">
      <w:r>
        <w:t>UPUTA O PRAVNOM LIJEKU:</w:t>
      </w:r>
    </w:p>
    <w:p w:rsidRDefault="00A606D9" w:rsidP="00A606D9" w:rsidR="00A606D9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59149F" w:rsidP="0059149F" w:rsidR="0059149F" w:rsidRPr="00585373">
      <w:pPr>
        <w:jc w:val="both"/>
      </w:pPr>
    </w:p>
    <w:p w:rsidRDefault="0059149F" w:rsidP="0059149F" w:rsidR="0059149F" w:rsidRPr="00585373">
      <w:pPr>
        <w:jc w:val="both"/>
      </w:pPr>
      <w:r w:rsidRPr="00585373">
        <w:t>DNA:</w:t>
      </w:r>
    </w:p>
    <w:p w:rsidRDefault="0059149F" w:rsidP="0059149F" w:rsidR="0059149F" w:rsidRPr="00585373">
      <w:pPr>
        <w:jc w:val="both"/>
      </w:pPr>
      <w:r w:rsidRPr="00585373">
        <w:t>- DOLCE ALBONA j. d. o. o.</w:t>
      </w:r>
      <w:r w:rsidR="00704F06">
        <w:t>,</w:t>
      </w:r>
      <w:r w:rsidRPr="00585373">
        <w:t xml:space="preserve"> Crni (Općina Raša), Crni 14</w:t>
      </w:r>
    </w:p>
    <w:p w:rsidRDefault="009E0CA2" w:rsidP="0059149F" w:rsidR="0059149F" w:rsidRPr="00585373">
      <w:pPr>
        <w:jc w:val="both"/>
      </w:pPr>
      <w:r>
        <w:t>- predlagatelji pp Vedran Petrić, Poreč, Nikole Tesle 5</w:t>
      </w:r>
    </w:p>
    <w:p w:rsidRDefault="0059149F" w:rsidP="0059149F" w:rsidR="0059149F" w:rsidRPr="00585373">
      <w:pPr>
        <w:jc w:val="both"/>
      </w:pPr>
      <w:r w:rsidRPr="00585373">
        <w:t xml:space="preserve">- stečajni upravitelj </w:t>
      </w:r>
      <w:r w:rsidR="00704F06" w:rsidRPr="00704F06">
        <w:t>Antonela Jolić Zubčić, Rijeka, Ante Starčevića 5</w:t>
      </w:r>
    </w:p>
    <w:p w:rsidRDefault="0059149F" w:rsidP="0059149F" w:rsidR="0059149F" w:rsidRPr="00585373">
      <w:pPr>
        <w:jc w:val="both"/>
      </w:pPr>
      <w:r w:rsidRPr="00585373">
        <w:t xml:space="preserve">- Porezna uprava – Područni ured Istra, Primorje, Lika, Pazin, M. B. Rašana 2/4, p.p. 60  </w:t>
      </w:r>
    </w:p>
    <w:p w:rsidRDefault="0059149F" w:rsidP="0059149F" w:rsidR="0059149F" w:rsidRPr="00585373">
      <w:pPr>
        <w:jc w:val="both"/>
      </w:pPr>
      <w:r w:rsidRPr="00585373">
        <w:t>- FINA, Podružnica Pula, Giardini 5</w:t>
      </w:r>
    </w:p>
    <w:p w:rsidRDefault="0059149F" w:rsidP="0059149F" w:rsidR="0059149F" w:rsidRPr="00585373">
      <w:pPr>
        <w:jc w:val="both"/>
      </w:pPr>
      <w:r w:rsidRPr="00585373">
        <w:t xml:space="preserve">- ŽDO Pula, Pula, </w:t>
      </w:r>
      <w:r w:rsidR="00A606D9">
        <w:t>Rovinjska ul. 2</w:t>
      </w:r>
    </w:p>
    <w:p w:rsidRDefault="0059149F" w:rsidP="0059149F" w:rsidR="0059149F" w:rsidRPr="00585373">
      <w:pPr>
        <w:jc w:val="both"/>
      </w:pPr>
      <w:r w:rsidRPr="00585373">
        <w:t>- mrežna stranica e-Oglasna ploča sudova – 8 dana</w:t>
      </w:r>
    </w:p>
    <w:p w:rsidRDefault="00A606D9" w:rsidP="00A606D9" w:rsidR="00A606D9">
      <w:pPr>
        <w:jc w:val="both"/>
      </w:pPr>
      <w:r w:rsidRPr="00E12268">
        <w:t xml:space="preserve">- sudski registar </w:t>
      </w:r>
      <w:r>
        <w:t>elektronskim putem radi zabilježbe otvaranja stečajnog postupka</w:t>
      </w:r>
    </w:p>
    <w:p w:rsidRDefault="00A606D9" w:rsidP="00A606D9" w:rsidR="00A606D9">
      <w:pPr>
        <w:jc w:val="both"/>
      </w:pPr>
    </w:p>
    <w:p w:rsidRDefault="00A606D9" w:rsidP="00A606D9" w:rsidR="00A606D9">
      <w:pPr>
        <w:jc w:val="both"/>
      </w:pPr>
      <w:r>
        <w:t>Po pravomoćnosti:</w:t>
      </w:r>
    </w:p>
    <w:p w:rsidRDefault="00A606D9" w:rsidP="00A606D9" w:rsidR="00500701" w:rsidRPr="00585373">
      <w:pPr>
        <w:jc w:val="both"/>
      </w:pPr>
      <w:r>
        <w:t>- s</w:t>
      </w:r>
      <w:r w:rsidRPr="00573358">
        <w:rPr>
          <w:bCs w:val="false"/>
        </w:rPr>
        <w:t>udski registar – (</w:t>
      </w:r>
      <w:r w:rsidRPr="00573358">
        <w:rPr>
          <w:bCs w:val="false"/>
          <w:u w:val="single"/>
        </w:rPr>
        <w:t>elektronskim putem i fizički</w:t>
      </w:r>
      <w:r w:rsidRPr="00573358">
        <w:rPr>
          <w:bCs w:val="false"/>
        </w:rPr>
        <w:t xml:space="preserve">) - </w:t>
      </w:r>
      <w:r w:rsidRPr="00573358">
        <w:t xml:space="preserve">radi brisanja dužnika iz sudskog registra </w:t>
      </w:r>
    </w:p>
    <w:sectPr w:rsidSect="00A606D9" w:rsidR="00500701" w:rsidRPr="00585373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49F" w:rsidP="0059149F" w:rsidR="0059149F">
      <w:r>
        <w:separator/>
      </w:r>
    </w:p>
  </w:endnote>
  <w:endnote w:id="0" w:type="continuationSeparator">
    <w:p w:rsidRDefault="0059149F" w:rsidP="0059149F" w:rsidR="00591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49F" w:rsidP="0059149F" w:rsidR="0059149F">
      <w:r>
        <w:separator/>
      </w:r>
    </w:p>
  </w:footnote>
  <w:footnote w:id="0" w:type="continuationSeparator">
    <w:p w:rsidRDefault="0059149F" w:rsidP="0059149F" w:rsidR="005914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85373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5D02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59149F" w:rsidRPr="00704F06">
          <w:t>Posl.br.: 2 St-833/16-21</w:t>
        </w:r>
      </w:p>
    </w:sdtContent>
  </w:sdt>
  <w:p w:rsidRDefault="00AF5D0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37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49F"/>
    <w:rsid w:val="00554328"/>
    <w:rsid w:val="00585373"/>
    <w:rsid w:val="0059149F"/>
    <w:rsid w:val="00704F06"/>
    <w:rsid w:val="00985388"/>
    <w:rsid w:val="009E0CA2"/>
    <w:rsid w:val="00A606D9"/>
    <w:rsid w:val="00A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149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4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149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4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49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4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149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49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4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149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4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49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4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149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DOLCE ALBONA j.d.o.o. CRNI</izvorni_sadrzaj>
    <derivirana_varijabla naziv="DomainObject.Predmet.ProtustrankaFormated_1">  DOLCE ALBONA j.d.o.o. CRNI</derivirana_varijabla>
  </DomainObject.Predmet.ProtustrankaFormated>
  <DomainObject.Predmet.ProtustrankaFormatedOIB>
    <izvorni_sadrzaj>  DOLCE ALBONA j.d.o.o. CRNI, OIB 06895204358</izvorni_sadrzaj>
    <derivirana_varijabla naziv="DomainObject.Predmet.ProtustrankaFormatedOIB_1">  DOLCE ALBONA j.d.o.o. CRNI, OIB 06895204358</derivirana_varijabla>
  </DomainObject.Predmet.ProtustrankaFormatedOIB>
  <DomainObject.Predmet.ProtustrankaFormatedWithAdress>
    <izvorni_sadrzaj> DOLCE ALBONA j.d.o.o. CRNI, Crni 14, 52220 Crni</izvorni_sadrzaj>
    <derivirana_varijabla naziv="DomainObject.Predmet.ProtustrankaFormatedWithAdress_1"> DOLCE ALBONA j.d.o.o. CRNI, Crni 14, 52220 Crni</derivirana_varijabla>
  </DomainObject.Predmet.ProtustrankaFormatedWithAdress>
  <DomainObject.Predmet.ProtustrankaFormatedWithAdressOIB>
    <izvorni_sadrzaj> DOLCE ALBONA j.d.o.o. CRNI, OIB 06895204358, Crni 14, 52220 Crni</izvorni_sadrzaj>
    <derivirana_varijabla naziv="DomainObject.Predmet.ProtustrankaFormatedWithAdressOIB_1"> DOLCE ALBONA j.d.o.o. CRNI, OIB 06895204358, Crni 14, 52220 Crni</derivirana_varijabla>
  </DomainObject.Predmet.ProtustrankaFormatedWithAdressOIB>
  <DomainObject.Predmet.ProtustrankaWithAdress>
    <izvorni_sadrzaj>DOLCE ALBONA j.d.o.o. CRNI Crni 14, 52220 Crni</izvorni_sadrzaj>
    <derivirana_varijabla naziv="DomainObject.Predmet.ProtustrankaWithAdress_1">DOLCE ALBONA j.d.o.o. CRNI Crni 14, 52220 Crni</derivirana_varijabla>
  </DomainObject.Predmet.ProtustrankaWithAdress>
  <DomainObject.Predmet.ProtustrankaWithAdressOIB>
    <izvorni_sadrzaj>DOLCE ALBONA j.d.o.o. CRNI, OIB 06895204358, Crni 14, 52220 Crni</izvorni_sadrzaj>
    <derivirana_varijabla naziv="DomainObject.Predmet.ProtustrankaWithAdressOIB_1">DOLCE ALBONA j.d.o.o. CRNI, OIB 06895204358, Crni 14, 52220 Crni</derivirana_varijabla>
  </DomainObject.Predmet.ProtustrankaWithAdressOIB>
  <DomainObject.Predmet.ProtustrankaNazivFormated>
    <izvorni_sadrzaj>DOLCE ALBONA j.d.o.o. CRNI</izvorni_sadrzaj>
    <derivirana_varijabla naziv="DomainObject.Predmet.ProtustrankaNazivFormated_1">DOLCE ALBONA j.d.o.o. CRNI</derivirana_varijabla>
  </DomainObject.Predmet.ProtustrankaNazivFormated>
  <DomainObject.Predmet.ProtustrankaNazivFormatedOIB>
    <izvorni_sadrzaj>DOLCE ALBONA j.d.o.o. CRNI, OIB 06895204358</izvorni_sadrzaj>
    <derivirana_varijabla naziv="DomainObject.Predmet.ProtustrankaNazivFormatedOIB_1">DOLCE ALBONA j.d.o.o. CRNI, OIB 06895204358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VEDRANA MRVELJ, LABIN zastupanog po punomoćniku Odvj. Vedran Petrić; ALMIRA KOPIĆ, LABIN zastupanog po punomoćniku Odvj. Vedran Petrić; VEDRANA TURNIŠKI, LABIN zastupanog po punomoćniku Odvj. Vedran Petrić</izvorni_sadrzaj>
    <derivirana_varijabla naziv="DomainObject.Predmet.StrankaFormated_1">  VEDRANA MRVELJ, LABIN zastupanog po punomoćniku Odvj. Vedran Petrić; ALMIRA KOPIĆ, LABIN zastupanog po punomoćniku Odvj. Vedran Petrić; VEDRANA TURNIŠKI, LABIN zastupanog po punomoćniku Odvj. Vedran Petrić</derivirana_varijabla>
  </DomainObject.Predmet.StrankaFormated>
  <DomainObject.Predmet.StrankaFormatedOIB>
    <izvorni_sadrzaj>  VEDRANA MRVELJ, LABIN, OIB 19142477670 zastupanog po punomoćniku Odvj. Vedran Petrić; ALMIRA KOPIĆ, LABIN, OIB 34060728749 zastupanog po punomoćniku Odvj. Vedran Petrić; VEDRANA TURNIŠKI, LABIN, OIB 69418013603 zastupanog po punomoćniku Odvj. Vedran Petrić</izvorni_sadrzaj>
    <derivirana_varijabla naziv="DomainObject.Predmet.StrankaFormatedOIB_1">  VEDRANA MRVELJ, LABIN, OIB 19142477670 zastupanog po punomoćniku Odvj. Vedran Petrić; ALMIRA KOPIĆ, LABIN, OIB 34060728749 zastupanog po punomoćniku Odvj. Vedran Petrić; VEDRANA TURNIŠKI, LABIN, OIB 69418013603 zastupanog po punomoćniku Odvj. Vedran Petrić</derivirana_varijabla>
  </DomainObject.Predmet.StrankaFormatedOIB>
  <DomainObject.Predmet.StrankaFormatedWithAdress>
    <izvorni_sadrzaj> VEDRANA MRVELJ, LABIN, Istarska 26, 52220 Labin zastupanog po punomoćniku Odvj. Vedran Petrić; ALMIRA KOPIĆ, LABIN, Matka Laginje 20, 52220 Labin zastupanog po punomoćniku Odvj. Vedran Petrić; VEDRANA TURNIŠKI, LABIN, Mali Turini 15, 52220 Mali Turini zastupanog po punomoćniku Odvj. Vedran Petrić</izvorni_sadrzaj>
    <derivirana_varijabla naziv="DomainObject.Predmet.StrankaFormatedWithAdress_1"> VEDRANA MRVELJ, LABIN, Istarska 26, 52220 Labin zastupanog po punomoćniku Odvj. Vedran Petrić; ALMIRA KOPIĆ, LABIN, Matka Laginje 20, 52220 Labin zastupanog po punomoćniku Odvj. Vedran Petrić; VEDRANA TURNIŠKI, LABIN, Mali Turini 15, 52220 Mali Turini zastupanog po punomoćniku Odvj. Vedran Petrić</derivirana_varijabla>
  </DomainObject.Predmet.StrankaFormatedWithAdress>
  <DomainObject.Predmet.StrankaFormatedWithAdressOIB>
    <izvorni_sadrzaj> VEDRANA MRVELJ, LABIN, OIB 19142477670, Istarska 26, 52220 Labin zastupanog po punomoćniku Odvj. Vedran Petrić; ALMIRA KOPIĆ, LABIN, OIB 34060728749, Matka Laginje 20, 52220 Labin zastupanog po punomoćniku Odvj. Vedran Petrić; VEDRANA TURNIŠKI, LABIN, OIB 69418013603, Mali Turini 15, 52220 Mali Turini zastupanog po punomoćniku Odvj. Vedran Petrić</izvorni_sadrzaj>
    <derivirana_varijabla naziv="DomainObject.Predmet.StrankaFormatedWithAdressOIB_1"> VEDRANA MRVELJ, LABIN, OIB 19142477670, Istarska 26, 52220 Labin zastupanog po punomoćniku Odvj. Vedran Petrić; ALMIRA KOPIĆ, LABIN, OIB 34060728749, Matka Laginje 20, 52220 Labin zastupanog po punomoćniku Odvj. Vedran Petrić; VEDRANA TURNIŠKI, LABIN, OIB 69418013603, Mali Turini 15, 52220 Mali Turini zastupanog po punomoćniku Odvj. Vedran Petrić</derivirana_varijabla>
  </DomainObject.Predmet.StrankaFormatedWithAdressOIB>
  <DomainObject.Predmet.StrankaWithAdress>
    <izvorni_sadrzaj>VEDRANA MRVELJ, LABIN Istarska 26,52220 Labin,ALMIRA KOPIĆ, LABIN Matka Laginje 20,52220 Labin,VEDRANA TURNIŠKI, LABIN Mali Turini 15,52220 Mali Turini</izvorni_sadrzaj>
    <derivirana_varijabla naziv="DomainObject.Predmet.StrankaWithAdress_1">VEDRANA MRVELJ, LABIN Istarska 26,52220 Labin,ALMIRA KOPIĆ, LABIN Matka Laginje 20,52220 Labin,VEDRANA TURNIŠKI, LABIN Mali Turini 15,52220 Mali Turini</derivirana_varijabla>
  </DomainObject.Predmet.StrankaWithAdress>
  <DomainObject.Predmet.StrankaWithAdressOIB>
    <izvorni_sadrzaj>VEDRANA MRVELJ, LABIN, OIB 19142477670, Istarska 26,52220 Labin,ALMIRA KOPIĆ, LABIN, OIB 34060728749, Matka Laginje 20,52220 Labin,VEDRANA TURNIŠKI, LABIN, OIB 69418013603, Mali Turini 15,52220 Mali Turini</izvorni_sadrzaj>
    <derivirana_varijabla naziv="DomainObject.Predmet.StrankaWithAdressOIB_1">VEDRANA MRVELJ, LABIN, OIB 19142477670, Istarska 26,52220 Labin,ALMIRA KOPIĆ, LABIN, OIB 34060728749, Matka Laginje 20,52220 Labin,VEDRANA TURNIŠKI, LABIN, OIB 69418013603, Mali Turini 15,52220 Mali Turini</derivirana_varijabla>
  </DomainObject.Predmet.StrankaWithAdressOIB>
  <DomainObject.Predmet.StrankaNazivFormated>
    <izvorni_sadrzaj>VEDRANA MRVELJ, LABIN,ALMIRA KOPIĆ, LABIN,VEDRANA TURNIŠKI, LABIN</izvorni_sadrzaj>
    <derivirana_varijabla naziv="DomainObject.Predmet.StrankaNazivFormated_1">VEDRANA MRVELJ, LABIN,ALMIRA KOPIĆ, LABIN,VEDRANA TURNIŠKI, LABIN</derivirana_varijabla>
  </DomainObject.Predmet.StrankaNazivFormated>
  <DomainObject.Predmet.StrankaNazivFormatedOIB>
    <izvorni_sadrzaj>VEDRANA MRVELJ, LABIN, OIB 19142477670,ALMIRA KOPIĆ, LABIN, OIB 34060728749,VEDRANA TURNIŠKI, LABIN, OIB 69418013603</izvorni_sadrzaj>
    <derivirana_varijabla naziv="DomainObject.Predmet.StrankaNazivFormatedOIB_1">VEDRANA MRVELJ, LABIN, OIB 19142477670,ALMIRA KOPIĆ, LABIN, OIB 34060728749,VEDRANA TURNIŠKI, LABIN, OIB 69418013603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29646.58</izvorni_sadrzaj>
    <derivirana_varijabla naziv="DomainObject.Predmet.TrenutnaVrijednost_1">29646.58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VEDRANA MRVELJ, LABIN zastupanog po punomoćniku Odvj. Vedran Petrić</item>
      <item>ALMIRA KOPIĆ, LABIN zastupanog po punomoćniku Odvj. Vedran Petrić</item>
      <item>VEDRANA TURNIŠKI, LABIN zastupanog po punomoćniku Odvj. Vedran Petrić</item>
    </izvorni_sadrzaj>
    <derivirana_varijabla naziv="DomainObject.Predmet.StrankaListFormated_1">
      <item>VEDRANA MRVELJ, LABIN zastupanog po punomoćniku Odvj. Vedran Petrić</item>
      <item>ALMIRA KOPIĆ, LABIN zastupanog po punomoćniku Odvj. Vedran Petrić</item>
      <item>VEDRANA TURNIŠKI, LABIN zastupanog po punomoćniku Odvj. Vedran Petrić</item>
    </derivirana_varijabla>
  </DomainObject.Predmet.StrankaListFormated>
  <DomainObject.Predmet.StrankaListFormatedOIB>
    <izvorni_sadrzaj>
      <item>VEDRANA MRVELJ, LABIN, OIB 19142477670 zastupanog po punomoćniku Odvj. Vedran Petrić</item>
      <item>ALMIRA KOPIĆ, LABIN, OIB 34060728749 zastupanog po punomoćniku Odvj. Vedran Petrić</item>
      <item>VEDRANA TURNIŠKI, LABIN, OIB 69418013603 zastupanog po punomoćniku Odvj. Vedran Petrić</item>
    </izvorni_sadrzaj>
    <derivirana_varijabla naziv="DomainObject.Predmet.StrankaListFormatedOIB_1">
      <item>VEDRANA MRVELJ, LABIN, OIB 19142477670 zastupanog po punomoćniku Odvj. Vedran Petrić</item>
      <item>ALMIRA KOPIĆ, LABIN, OIB 34060728749 zastupanog po punomoćniku Odvj. Vedran Petrić</item>
      <item>VEDRANA TURNIŠKI, LABIN, OIB 69418013603 zastupanog po punomoćniku Odvj. Vedran Petrić</item>
    </derivirana_varijabla>
  </DomainObject.Predmet.StrankaListFormatedOIB>
  <DomainObject.Predmet.StrankaListFormatedWithAdress>
    <izvorni_sadrzaj>
      <item>VEDRANA MRVELJ, LABIN, Istarska 26, 52220 Labin zastupanog po punomoćniku Odvj. Vedran Petrić</item>
      <item>ALMIRA KOPIĆ, LABIN, Matka Laginje 20, 52220 Labin zastupanog po punomoćniku Odvj. Vedran Petrić</item>
      <item>VEDRANA TURNIŠKI, LABIN, Mali Turini 15, 52220 Mali Turini zastupanog po punomoćniku Odvj. Vedran Petrić</item>
    </izvorni_sadrzaj>
    <derivirana_varijabla naziv="DomainObject.Predmet.StrankaListFormatedWithAdress_1">
      <item>VEDRANA MRVELJ, LABIN, Istarska 26, 52220 Labin zastupanog po punomoćniku Odvj. Vedran Petrić</item>
      <item>ALMIRA KOPIĆ, LABIN, Matka Laginje 20, 52220 Labin zastupanog po punomoćniku Odvj. Vedran Petrić</item>
      <item>VEDRANA TURNIŠKI, LABIN, Mali Turini 15, 52220 Mali Turini zastupanog po punomoćniku Odvj. Vedran Petrić</item>
    </derivirana_varijabla>
  </DomainObject.Predmet.StrankaListFormatedWithAdress>
  <DomainObject.Predmet.StrankaListFormatedWithAdressOIB>
    <izvorni_sadrzaj>
      <item>VEDRANA MRVELJ, LABIN, OIB 19142477670, Istarska 26, 52220 Labin zastupanog po punomoćniku Odvj. Vedran Petrić</item>
      <item>ALMIRA KOPIĆ, LABIN, OIB 34060728749, Matka Laginje 20, 52220 Labin zastupanog po punomoćniku Odvj. Vedran Petrić</item>
      <item>VEDRANA TURNIŠKI, LABIN, OIB 69418013603, Mali Turini 15, 52220 Mali Turini zastupanog po punomoćniku Odvj. Vedran Petrić</item>
    </izvorni_sadrzaj>
    <derivirana_varijabla naziv="DomainObject.Predmet.StrankaListFormatedWithAdressOIB_1">
      <item>VEDRANA MRVELJ, LABIN, OIB 19142477670, Istarska 26, 52220 Labin zastupanog po punomoćniku Odvj. Vedran Petrić</item>
      <item>ALMIRA KOPIĆ, LABIN, OIB 34060728749, Matka Laginje 20, 52220 Labin zastupanog po punomoćniku Odvj. Vedran Petrić</item>
      <item>VEDRANA TURNIŠKI, LABIN, OIB 69418013603, Mali Turini 15, 52220 Mali Turini zastupanog po punomoćniku Odvj. Vedran Petrić</item>
    </derivirana_varijabla>
  </DomainObject.Predmet.StrankaListFormatedWithAdressOIB>
  <DomainObject.Predmet.StrankaListNazivFormated>
    <izvorni_sadrzaj>
      <item>VEDRANA MRVELJ, LABIN</item>
      <item>ALMIRA KOPIĆ, LABIN</item>
      <item>VEDRANA TURNIŠKI, LABIN</item>
    </izvorni_sadrzaj>
    <derivirana_varijabla naziv="DomainObject.Predmet.StrankaListNazivFormated_1">
      <item>VEDRANA MRVELJ, LABIN</item>
      <item>ALMIRA KOPIĆ, LABIN</item>
      <item>VEDRANA TURNIŠKI, LABIN</item>
    </derivirana_varijabla>
  </DomainObject.Predmet.StrankaListNazivFormated>
  <DomainObject.Predmet.StrankaListNazivFormatedOIB>
    <izvorni_sadrzaj>
      <item>VEDRANA MRVELJ, LABIN, OIB 19142477670</item>
      <item>ALMIRA KOPIĆ, LABIN, OIB 34060728749</item>
      <item>VEDRANA TURNIŠKI, LABIN, OIB 69418013603</item>
    </izvorni_sadrzaj>
    <derivirana_varijabla naziv="DomainObject.Predmet.StrankaListNazivFormatedOIB_1">
      <item>VEDRANA MRVELJ, LABIN, OIB 19142477670</item>
      <item>ALMIRA KOPIĆ, LABIN, OIB 34060728749</item>
      <item>VEDRANA TURNIŠKI, LABIN, OIB 69418013603</item>
    </derivirana_varijabla>
  </DomainObject.Predmet.StrankaListNazivFormatedOIB>
  <DomainObject.Predmet.ProtuStrankaListFormated>
    <izvorni_sadrzaj>
      <item>DOLCE ALBONA j.d.o.o. CRNI</item>
    </izvorni_sadrzaj>
    <derivirana_varijabla naziv="DomainObject.Predmet.ProtuStrankaListFormated_1">
      <item>DOLCE ALBONA j.d.o.o. CRNI</item>
    </derivirana_varijabla>
  </DomainObject.Predmet.ProtuStrankaListFormated>
  <DomainObject.Predmet.ProtuStrankaListFormatedOIB>
    <izvorni_sadrzaj>
      <item>DOLCE ALBONA j.d.o.o. CRNI, OIB 06895204358</item>
    </izvorni_sadrzaj>
    <derivirana_varijabla naziv="DomainObject.Predmet.ProtuStrankaListFormatedOIB_1">
      <item>DOLCE ALBONA j.d.o.o. CRNI, OIB 06895204358</item>
    </derivirana_varijabla>
  </DomainObject.Predmet.ProtuStrankaListFormatedOIB>
  <DomainObject.Predmet.ProtuStrankaListFormatedWithAdress>
    <izvorni_sadrzaj>
      <item>DOLCE ALBONA j.d.o.o. CRNI, Crni 14, 52220 Crni</item>
    </izvorni_sadrzaj>
    <derivirana_varijabla naziv="DomainObject.Predmet.ProtuStrankaListFormatedWithAdress_1">
      <item>DOLCE ALBONA j.d.o.o. CRNI, Crni 14, 52220 Crni</item>
    </derivirana_varijabla>
  </DomainObject.Predmet.ProtuStrankaListFormatedWithAdress>
  <DomainObject.Predmet.ProtuStrankaListFormatedWithAdressOIB>
    <izvorni_sadrzaj>
      <item>DOLCE ALBONA j.d.o.o. CRNI, OIB 06895204358, Crni 14, 52220 Crni</item>
    </izvorni_sadrzaj>
    <derivirana_varijabla naziv="DomainObject.Predmet.ProtuStrankaListFormatedWithAdressOIB_1">
      <item>DOLCE ALBONA j.d.o.o. CRNI, OIB 06895204358, Crni 14, 52220 Crni</item>
    </derivirana_varijabla>
  </DomainObject.Predmet.ProtuStrankaListFormatedWithAdressOIB>
  <DomainObject.Predmet.ProtuStrankaListNazivFormated>
    <izvorni_sadrzaj>
      <item>DOLCE ALBONA j.d.o.o. CRNI</item>
    </izvorni_sadrzaj>
    <derivirana_varijabla naziv="DomainObject.Predmet.ProtuStrankaListNazivFormated_1">
      <item>DOLCE ALBONA j.d.o.o. CRNI</item>
    </derivirana_varijabla>
  </DomainObject.Predmet.ProtuStrankaListNazivFormated>
  <DomainObject.Predmet.ProtuStrankaListNazivFormatedOIB>
    <izvorni_sadrzaj>
      <item>DOLCE ALBONA j.d.o.o. CRNI, OIB 06895204358</item>
    </izvorni_sadrzaj>
    <derivirana_varijabla naziv="DomainObject.Predmet.ProtuStrankaListNazivFormatedOIB_1">
      <item>DOLCE ALBONA j.d.o.o. CRNI, OIB 06895204358</item>
    </derivirana_varijabla>
  </DomainObject.Predmet.ProtuStrankaListNazivFormatedOIB>
  <DomainObject.Predmet.OstaliListFormated>
    <izvorni_sadrzaj>
      <item>Odvj. Vedran Petrić punomoćnik sudionika u postupku VEDRANA MRVELJ, LABIN; ALMIRA KOPIĆ, LABIN; VEDRANA TURNIŠKI, LABIN</item>
    </izvorni_sadrzaj>
    <derivirana_varijabla naziv="DomainObject.Predmet.OstaliListFormated_1">
      <item>Odvj. Vedran Petrić punomoćnik sudionika u postupku VEDRANA MRVELJ, LABIN; ALMIRA KOPIĆ, LABIN; VEDRANA TURNIŠKI, LABIN</item>
    </derivirana_varijabla>
  </DomainObject.Predmet.OstaliListFormated>
  <DomainObject.Predmet.OstaliListFormatedOIB>
    <izvorni_sadrzaj>
      <item>Odvj. Vedran Petrić punomoćnik sudionika u postupku VEDRANA MRVELJ, LABIN; ALMIRA KOPIĆ, LABIN; VEDRANA TURNIŠKI, LABIN</item>
    </izvorni_sadrzaj>
    <derivirana_varijabla naziv="DomainObject.Predmet.OstaliListFormatedOIB_1">
      <item>Odvj. Vedran Petrić punomoćnik sudionika u postupku VEDRANA MRVELJ, LABIN; ALMIRA KOPIĆ, LABIN; VEDRANA TURNIŠKI, LABIN</item>
    </derivirana_varijabla>
  </DomainObject.Predmet.OstaliListFormatedOIB>
  <DomainObject.Predmet.OstaliListFormatedWithAdress>
    <izvorni_sadrzaj>
      <item>Odvj. Vedran Petrić, Nikole Tesle 5, 52440 Poreč punomoćnik sudionika u postupku VEDRANA MRVELJ, LABIN; ALMIRA KOPIĆ, LABIN; VEDRANA TURNIŠKI, LABIN</item>
    </izvorni_sadrzaj>
    <derivirana_varijabla naziv="DomainObject.Predmet.OstaliListFormatedWithAdress_1">
      <item>Odvj. Vedran Petrić, Nikole Tesle 5, 52440 Poreč punomoćnik sudionika u postupku VEDRANA MRVELJ, LABIN; ALMIRA KOPIĆ, LABIN; VEDRANA TURNIŠKI, LABIN</item>
    </derivirana_varijabla>
  </DomainObject.Predmet.OstaliListFormatedWithAdress>
  <DomainObject.Predmet.OstaliListFormatedWithAdressOIB>
    <izvorni_sadrzaj>
      <item>Odvj. Vedran Petrić, Nikole Tesle 5, 52440 Poreč punomoćnik sudionika u postupku VEDRANA MRVELJ, LABIN; ALMIRA KOPIĆ, LABIN; VEDRANA TURNIŠKI, LABIN</item>
    </izvorni_sadrzaj>
    <derivirana_varijabla naziv="DomainObject.Predmet.OstaliListFormatedWithAdressOIB_1">
      <item>Odvj. Vedran Petrić, Nikole Tesle 5, 52440 Poreč punomoćnik sudionika u postupku VEDRANA MRVELJ, LABIN; ALMIRA KOPIĆ, LABIN; VEDRANA TURNIŠKI, LABIN</item>
    </derivirana_varijabla>
  </DomainObject.Predmet.OstaliListFormatedWithAdressOIB>
  <DomainObject.Predmet.OstaliListNazivFormated>
    <izvorni_sadrzaj>
      <item>Odvj. Vedran Petrić</item>
    </izvorni_sadrzaj>
    <derivirana_varijabla naziv="DomainObject.Predmet.OstaliListNazivFormated_1">
      <item>Odvj. Vedran Petrić</item>
    </derivirana_varijabla>
  </DomainObject.Predmet.OstaliListNazivFormated>
  <DomainObject.Predmet.OstaliListNazivFormatedOIB>
    <izvorni_sadrzaj>
      <item>Odvj. Vedran Petrić</item>
    </izvorni_sadrzaj>
    <derivirana_varijabla naziv="DomainObject.Predmet.OstaliListNazivFormatedOIB_1"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VEDRANA MRVELJ, LABIN i dr.</izvorni_sadrzaj>
    <derivirana_varijabla naziv="DomainObject.Predmet.StrankaIDrugi_1">VEDRANA MRVELJ, LABIN i dr.</derivirana_varijabla>
  </DomainObject.Predmet.StrankaIDrugi>
  <DomainObject.Predmet.ProtustrankaIDrugi>
    <izvorni_sadrzaj>DOLCE ALBONA j.d.o.o. CRNI</izvorni_sadrzaj>
    <derivirana_varijabla naziv="DomainObject.Predmet.ProtustrankaIDrugi_1">DOLCE ALBONA j.d.o.o. CRNI</derivirana_varijabla>
  </DomainObject.Predmet.ProtustrankaIDrugi>
  <DomainObject.Predmet.StrankaIDrugiAdressOIB>
    <izvorni_sadrzaj>VEDRANA MRVELJ, LABIN, OIB 19142477670, Istarska 26, 52220 Labin i dr.</izvorni_sadrzaj>
    <derivirana_varijabla naziv="DomainObject.Predmet.StrankaIDrugiAdressOIB_1">VEDRANA MRVELJ, LABIN, OIB 19142477670, Istarska 26, 52220 Labin i dr.</derivirana_varijabla>
  </DomainObject.Predmet.StrankaIDrugiAdressOIB>
  <DomainObject.Predmet.ProtustrankaIDrugiAdressOIB>
    <izvorni_sadrzaj>DOLCE ALBONA j.d.o.o. CRNI, OIB 06895204358, Crni 14, 52220 Crni</izvorni_sadrzaj>
    <derivirana_varijabla naziv="DomainObject.Predmet.ProtustrankaIDrugiAdressOIB_1">DOLCE ALBONA j.d.o.o. CRNI, OIB 06895204358, Crni 14, 52220 Crni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DOLCE ALBONA j.d.o.o. CRNI</item>
      <item>Odvj. Vedran Petrić</item>
      <item>VEDRANA MRVELJ, LABIN</item>
      <item>ALMIRA KOPIĆ, LABIN</item>
      <item>VEDRANA TURNIŠKI, LABIN</item>
    </izvorni_sadrzaj>
    <derivirana_varijabla naziv="DomainObject.Predmet.SudioniciListNaziv_1">
      <item>DOLCE ALBONA j.d.o.o. CRNI</item>
      <item>Odvj. Vedran Petrić</item>
      <item>VEDRANA MRVELJ, LABIN</item>
      <item>ALMIRA KOPIĆ, LABIN</item>
      <item>VEDRANA TURNIŠKI, LABIN</item>
    </derivirana_varijabla>
  </DomainObject.Predmet.SudioniciListNaziv>
  <DomainObject.Predmet.SudioniciListAdressOIB>
    <izvorni_sadrzaj>
      <item>DOLCE ALBONA j.d.o.o. CRNI, OIB 06895204358, Crni 14,52220 Crni</item>
      <item>Odvj. Vedran Petrić, Nikole Tesle 5,52440 Poreč</item>
      <item>VEDRANA MRVELJ, LABIN, OIB 19142477670, Istarska 26,52220 Labin</item>
      <item>ALMIRA KOPIĆ, LABIN, OIB 34060728749, Matka Laginje 20,52220 Labin</item>
      <item>VEDRANA TURNIŠKI, LABIN, OIB 69418013603, Mali Turini 15,52220 Mali Turini</item>
    </izvorni_sadrzaj>
    <derivirana_varijabla naziv="DomainObject.Predmet.SudioniciListAdressOIB_1">
      <item>DOLCE ALBONA j.d.o.o. CRNI, OIB 06895204358, Crni 14,52220 Crni</item>
      <item>Odvj. Vedran Petrić, Nikole Tesle 5,52440 Poreč</item>
      <item>VEDRANA MRVELJ, LABIN, OIB 19142477670, Istarska 26,52220 Labin</item>
      <item>ALMIRA KOPIĆ, LABIN, OIB 34060728749, Matka Laginje 20,52220 Labin</item>
      <item>VEDRANA TURNIŠKI, LABIN, OIB 69418013603, Mali Turini 15,52220 Mali Turini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06895204358</item>
      <item>, OIB null</item>
      <item>, OIB 19142477670</item>
      <item>, OIB 34060728749</item>
      <item>, OIB 69418013603</item>
    </izvorni_sadrzaj>
    <derivirana_varijabla naziv="DomainObject.Predmet.SudioniciListNazivOIB_1">
      <item>, OIB 06895204358</item>
      <item>, OIB null</item>
      <item>, OIB 19142477670</item>
      <item>, OIB 34060728749</item>
      <item>, OIB 69418013603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857</properties:Words>
  <properties:Characters>4440</properties:Characters>
  <properties:Lines>96</properties:Lines>
  <properties:Paragraphs>38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2016-10-24T13:06:00Z</dcterms:created>
  <dc:creator>Jasmina Matika</dc:creator>
  <cp:lastModifiedBy>Jasmina Matika</cp:lastModifiedBy>
  <dcterms:modified xmlns:xsi="http://www.w3.org/2001/XMLSchema-instance" xsi:type="dcterms:W3CDTF">2017-01-25T06:20:00Z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