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5ca4" w14:paraId="0ac5ca4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42314" w:rsidP="00DA3688" w:rsidR="00DA368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D63451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D63451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D63451">
        <w:rPr>
          <w:sz w:val="24"/>
        </w:rPr>
        <w:t>Broj: St-</w:t>
      </w:r>
      <w:r w:rsidR="00D63451" w:rsidRPr="00D63451">
        <w:rPr>
          <w:sz w:val="24"/>
        </w:rPr>
        <w:t>14/2011-</w:t>
      </w:r>
      <w:r w:rsidR="00803E10">
        <w:rPr>
          <w:sz w:val="24"/>
        </w:rPr>
        <w:t>146</w:t>
      </w:r>
    </w:p>
    <w:p w:rsidRDefault="001E65E3" w:rsidP="004A5C76" w:rsidR="001E65E3" w:rsidRPr="00D63451">
      <w:pPr>
        <w:tabs>
          <w:tab w:pos="7290" w:val="left"/>
        </w:tabs>
        <w:rPr>
          <w:sz w:val="24"/>
        </w:rPr>
      </w:pPr>
    </w:p>
    <w:p w:rsidRDefault="004A5C76" w:rsidP="004A5C76" w:rsidR="004A5C76" w:rsidRPr="00D63451">
      <w:pPr>
        <w:tabs>
          <w:tab w:pos="7290" w:val="left"/>
        </w:tabs>
        <w:rPr>
          <w:sz w:val="24"/>
        </w:rPr>
      </w:pPr>
    </w:p>
    <w:p w:rsidRDefault="00972372" w:rsidP="00BF6D74" w:rsidR="00BF6D74" w:rsidRPr="00D63451">
      <w:pPr>
        <w:tabs>
          <w:tab w:pos="7290" w:val="left"/>
        </w:tabs>
        <w:jc w:val="center"/>
        <w:rPr>
          <w:sz w:val="24"/>
        </w:rPr>
      </w:pPr>
      <w:r w:rsidRPr="00D63451">
        <w:rPr>
          <w:sz w:val="24"/>
        </w:rPr>
        <w:t>Z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L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J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U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Č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</w:p>
    <w:p w:rsidRDefault="00D52F5F" w:rsidP="00BF6D74" w:rsidR="00D52F5F">
      <w:pPr>
        <w:tabs>
          <w:tab w:pos="7290" w:val="left"/>
        </w:tabs>
        <w:jc w:val="center"/>
        <w:rPr>
          <w:b/>
          <w:sz w:val="24"/>
        </w:rPr>
      </w:pP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507415">
      <w:pPr>
        <w:tabs>
          <w:tab w:pos="7290" w:val="left"/>
        </w:tabs>
        <w:jc w:val="both"/>
        <w:rPr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D63451">
        <w:rPr>
          <w:sz w:val="24"/>
        </w:rPr>
        <w:t>U SLAVONSKOM BRODU</w:t>
      </w:r>
      <w:r w:rsidR="00972FFD">
        <w:rPr>
          <w:sz w:val="24"/>
        </w:rPr>
        <w:t xml:space="preserve">, po stečajnom sucu Vesni Vukelić, u </w:t>
      </w:r>
      <w:r>
        <w:rPr>
          <w:sz w:val="24"/>
        </w:rPr>
        <w:t xml:space="preserve">stečajnom postupku nad </w:t>
      </w:r>
      <w:r w:rsidR="00BF6C54">
        <w:rPr>
          <w:sz w:val="24"/>
        </w:rPr>
        <w:t>dužnikom ZRC TOPLICE d.o.o, u stečaju Velika</w:t>
      </w:r>
      <w:r w:rsidR="00A62188">
        <w:rPr>
          <w:sz w:val="24"/>
        </w:rPr>
        <w:t xml:space="preserve">, </w:t>
      </w:r>
      <w:r w:rsidR="00F55786">
        <w:rPr>
          <w:sz w:val="24"/>
        </w:rPr>
        <w:t xml:space="preserve"> </w:t>
      </w:r>
      <w:r>
        <w:rPr>
          <w:sz w:val="24"/>
        </w:rPr>
        <w:t xml:space="preserve">odlučujući o </w:t>
      </w:r>
      <w:r w:rsidR="00885B24">
        <w:rPr>
          <w:sz w:val="24"/>
        </w:rPr>
        <w:t xml:space="preserve">zakazivanju </w:t>
      </w:r>
      <w:r w:rsidR="00803E10">
        <w:rPr>
          <w:b/>
          <w:sz w:val="24"/>
        </w:rPr>
        <w:t xml:space="preserve">četrnaeste </w:t>
      </w:r>
      <w:r w:rsidR="00885B24">
        <w:rPr>
          <w:sz w:val="24"/>
        </w:rPr>
        <w:t xml:space="preserve">javne dražbe radi prodaje </w:t>
      </w:r>
      <w:r w:rsidR="00A62188">
        <w:rPr>
          <w:sz w:val="24"/>
        </w:rPr>
        <w:t>nekretnine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BF6C54">
        <w:rPr>
          <w:sz w:val="24"/>
        </w:rPr>
        <w:t>stečajnog</w:t>
      </w:r>
      <w:r w:rsidR="00A62188">
        <w:rPr>
          <w:sz w:val="24"/>
        </w:rPr>
        <w:t xml:space="preserve"> 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3D6AE8">
        <w:rPr>
          <w:sz w:val="24"/>
        </w:rPr>
        <w:t>,</w:t>
      </w:r>
      <w:r w:rsidR="00972372">
        <w:rPr>
          <w:sz w:val="24"/>
        </w:rPr>
        <w:t xml:space="preserve"> </w:t>
      </w:r>
      <w:r>
        <w:rPr>
          <w:sz w:val="24"/>
        </w:rPr>
        <w:t xml:space="preserve">temeljem pravomoćnog rješenja o prodaji broj </w:t>
      </w:r>
      <w:r w:rsidR="00A62188">
        <w:rPr>
          <w:sz w:val="24"/>
        </w:rPr>
        <w:t>St.</w:t>
      </w:r>
      <w:r w:rsidR="00BF6C54">
        <w:rPr>
          <w:sz w:val="24"/>
        </w:rPr>
        <w:t>14/2011-327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BF6C54">
        <w:rPr>
          <w:sz w:val="24"/>
        </w:rPr>
        <w:t>6.studenog</w:t>
      </w:r>
      <w:r w:rsidR="00A62188">
        <w:rPr>
          <w:sz w:val="24"/>
        </w:rPr>
        <w:t xml:space="preserve"> 2013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803E10">
        <w:rPr>
          <w:sz w:val="24"/>
        </w:rPr>
        <w:t xml:space="preserve">20.veljače </w:t>
      </w:r>
      <w:r w:rsidR="004D376B">
        <w:rPr>
          <w:sz w:val="24"/>
        </w:rPr>
        <w:t xml:space="preserve"> 2017</w:t>
      </w:r>
      <w:r w:rsidR="00972372">
        <w:rPr>
          <w:sz w:val="24"/>
        </w:rPr>
        <w:t>.g.</w:t>
      </w:r>
    </w:p>
    <w:p w:rsidRDefault="003F4B7A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D52F5F" w:rsidR="00A44759">
      <w:pPr>
        <w:jc w:val="center"/>
        <w:rPr>
          <w:b/>
          <w:sz w:val="24"/>
        </w:rPr>
      </w:pPr>
      <w:r>
        <w:rPr>
          <w:b/>
          <w:sz w:val="24"/>
        </w:rPr>
        <w:t>z</w:t>
      </w:r>
      <w:r w:rsidR="00BF6D74">
        <w:rPr>
          <w:b/>
          <w:sz w:val="24"/>
        </w:rPr>
        <w:t xml:space="preserve"> a k l j u č i o     j e</w:t>
      </w:r>
    </w:p>
    <w:p w:rsidRDefault="00507415" w:rsidR="00507415">
      <w:pPr>
        <w:jc w:val="center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507415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803E10">
        <w:rPr>
          <w:b/>
          <w:sz w:val="24"/>
          <w:szCs w:val="24"/>
        </w:rPr>
        <w:t>četrnaesto</w:t>
      </w:r>
      <w:r w:rsidR="00170377">
        <w:rPr>
          <w:sz w:val="24"/>
          <w:szCs w:val="24"/>
        </w:rPr>
        <w:t xml:space="preserve"> ročište za javn</w:t>
      </w:r>
      <w:r w:rsidR="007639CC">
        <w:rPr>
          <w:sz w:val="24"/>
          <w:szCs w:val="24"/>
        </w:rPr>
        <w:t xml:space="preserve">u dražbu radi prodaje </w:t>
      </w:r>
      <w:r w:rsidR="003D6AE8">
        <w:rPr>
          <w:sz w:val="24"/>
          <w:szCs w:val="24"/>
        </w:rPr>
        <w:t>uz odgovarajuću primjenu propisa o ovrsi</w:t>
      </w:r>
      <w:r w:rsidR="002C51FF">
        <w:rPr>
          <w:sz w:val="24"/>
          <w:szCs w:val="24"/>
        </w:rPr>
        <w:t>,</w:t>
      </w:r>
      <w:r w:rsidR="003D6AE8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>nekretnine</w:t>
      </w:r>
      <w:r w:rsidR="00170377">
        <w:rPr>
          <w:sz w:val="24"/>
          <w:szCs w:val="24"/>
        </w:rPr>
        <w:t xml:space="preserve"> </w:t>
      </w:r>
      <w:r w:rsidR="00AE4823" w:rsidRPr="00AE4823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 xml:space="preserve">vlasništva </w:t>
      </w:r>
      <w:r w:rsidR="008C042E">
        <w:rPr>
          <w:sz w:val="24"/>
          <w:szCs w:val="24"/>
        </w:rPr>
        <w:t>stečajnog dužnika ZRC TOPLICE d.o.o, u stečaju Velika, označene sa kč.br. 184/1 Sportski teren ukupne površine 10728m2, upisane u zk.ul.1215 k.o. Velika (u naravi hotelski kompleks u izgradnji).</w:t>
      </w: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navedenoj nekretnini uknjižena je u zemljišnim knjigama ovršna hipoteka pod br. Z-3974/03 od 15.listopada 2003., na temelju Sporazuma od 15.listopada 2003., radi osiguranja novčane tražbine u iznosu od </w:t>
      </w:r>
      <w:r w:rsidR="00775693">
        <w:rPr>
          <w:sz w:val="24"/>
          <w:szCs w:val="24"/>
        </w:rPr>
        <w:t>9,259.521,00 EUR-a za korist razlučnog vjerovnika Nova Ljubljanska banka d.d. Ljubljana</w:t>
      </w:r>
      <w:r w:rsidR="004E72A3">
        <w:rPr>
          <w:sz w:val="24"/>
          <w:szCs w:val="24"/>
        </w:rPr>
        <w:t xml:space="preserve"> (sada Pro koletk d.o.o Zagreb,Radnička cesta 55/a)</w:t>
      </w:r>
      <w:r w:rsidR="00775693">
        <w:rPr>
          <w:sz w:val="24"/>
          <w:szCs w:val="24"/>
        </w:rPr>
        <w:t>.</w:t>
      </w: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Vrijedno</w:t>
      </w:r>
      <w:r w:rsidR="00AE66AA">
        <w:rPr>
          <w:sz w:val="24"/>
          <w:szCs w:val="24"/>
        </w:rPr>
        <w:t>st nekretnine iz toč.I, utvrđena je</w:t>
      </w:r>
      <w:r>
        <w:rPr>
          <w:sz w:val="24"/>
          <w:szCs w:val="24"/>
        </w:rPr>
        <w:t xml:space="preserve"> u iznosu od 10,332.294,00 kn (slovima: desetmilijunatristotinetridesetdvijetisućedvijestotinedevedestčetiri kune).</w:t>
      </w:r>
    </w:p>
    <w:p w:rsidRDefault="003A41CD" w:rsidP="00AA3034" w:rsid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3A41CD" w:rsidP="003A41CD" w:rsidR="003A41CD" w:rsidRPr="00AE66AA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A41CD">
        <w:rPr>
          <w:sz w:val="24"/>
          <w:szCs w:val="24"/>
        </w:rPr>
        <w:t xml:space="preserve">Na </w:t>
      </w:r>
      <w:r w:rsidR="00803E10">
        <w:rPr>
          <w:b/>
          <w:sz w:val="24"/>
          <w:szCs w:val="24"/>
        </w:rPr>
        <w:t>četrnaestom</w:t>
      </w:r>
      <w:r w:rsidRPr="003A41CD">
        <w:rPr>
          <w:b/>
          <w:sz w:val="24"/>
          <w:szCs w:val="24"/>
        </w:rPr>
        <w:t xml:space="preserve"> </w:t>
      </w:r>
      <w:r w:rsidRPr="003A41CD">
        <w:rPr>
          <w:sz w:val="24"/>
          <w:szCs w:val="24"/>
        </w:rPr>
        <w:t>ročištu za javnu dražbu, nekre</w:t>
      </w:r>
      <w:r w:rsidR="000F2F58">
        <w:rPr>
          <w:sz w:val="24"/>
          <w:szCs w:val="24"/>
        </w:rPr>
        <w:t xml:space="preserve">tnina se ne može prodati ispod </w:t>
      </w:r>
      <w:r w:rsidR="00D24A00">
        <w:rPr>
          <w:sz w:val="24"/>
          <w:szCs w:val="24"/>
        </w:rPr>
        <w:t>400.000</w:t>
      </w:r>
      <w:r w:rsidR="00234056" w:rsidRPr="00AE66AA">
        <w:rPr>
          <w:sz w:val="24"/>
          <w:szCs w:val="24"/>
        </w:rPr>
        <w:t>,00</w:t>
      </w:r>
      <w:r w:rsidRPr="00AE66AA">
        <w:rPr>
          <w:sz w:val="24"/>
          <w:szCs w:val="24"/>
        </w:rPr>
        <w:t xml:space="preserve"> kn</w:t>
      </w:r>
    </w:p>
    <w:p w:rsidRDefault="003A41CD" w:rsidP="003A41CD" w:rsidR="003A41CD">
      <w:pPr>
        <w:tabs>
          <w:tab w:pos="720" w:val="left"/>
        </w:tabs>
        <w:jc w:val="both"/>
        <w:rPr>
          <w:sz w:val="24"/>
          <w:szCs w:val="24"/>
        </w:rPr>
      </w:pPr>
      <w:r w:rsidRPr="003A41CD">
        <w:rPr>
          <w:sz w:val="24"/>
          <w:szCs w:val="24"/>
        </w:rPr>
        <w:t xml:space="preserve">(slovima: </w:t>
      </w:r>
      <w:r w:rsidR="00D24A00">
        <w:rPr>
          <w:sz w:val="24"/>
          <w:szCs w:val="24"/>
        </w:rPr>
        <w:t>četiristotinetisuća</w:t>
      </w:r>
      <w:r w:rsidR="001B36A3">
        <w:rPr>
          <w:sz w:val="24"/>
          <w:szCs w:val="24"/>
        </w:rPr>
        <w:t xml:space="preserve"> </w:t>
      </w:r>
      <w:r>
        <w:rPr>
          <w:sz w:val="24"/>
          <w:szCs w:val="24"/>
        </w:rPr>
        <w:t>kuna</w:t>
      </w:r>
      <w:r w:rsidRPr="003A41CD">
        <w:rPr>
          <w:sz w:val="24"/>
          <w:szCs w:val="24"/>
        </w:rPr>
        <w:t>).</w:t>
      </w:r>
    </w:p>
    <w:p w:rsidRDefault="00DA3688" w:rsidP="003A41CD" w:rsidR="00DA3688" w:rsidRP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972372" w:rsidP="00EF4261" w:rsidR="00972372" w:rsidRPr="00512375">
      <w:pPr>
        <w:tabs>
          <w:tab w:pos="720" w:val="left"/>
        </w:tabs>
        <w:jc w:val="both"/>
        <w:rPr>
          <w:sz w:val="24"/>
          <w:szCs w:val="24"/>
        </w:rPr>
      </w:pPr>
    </w:p>
    <w:p w:rsidRDefault="000B6981" w:rsidR="000B6981">
      <w:pPr>
        <w:jc w:val="both"/>
        <w:rPr>
          <w:sz w:val="24"/>
        </w:rPr>
      </w:pPr>
    </w:p>
    <w:p w:rsidRDefault="000B6981" w:rsidP="000B5D74" w:rsidR="001E65E3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>
        <w:rPr>
          <w:sz w:val="24"/>
        </w:rPr>
        <w:t xml:space="preserve"> </w:t>
      </w:r>
      <w:r w:rsidR="00D24A00" w:rsidRPr="00D24A00">
        <w:rPr>
          <w:b/>
          <w:sz w:val="24"/>
        </w:rPr>
        <w:t>6.ožujka 2017.</w:t>
      </w:r>
      <w:r w:rsidR="00D24A00">
        <w:rPr>
          <w:b/>
          <w:sz w:val="24"/>
        </w:rPr>
        <w:t xml:space="preserve"> u 11,30</w:t>
      </w:r>
      <w:r w:rsidR="00D24A00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u </w:t>
      </w:r>
      <w:r w:rsidR="007A0FE1">
        <w:rPr>
          <w:sz w:val="24"/>
        </w:rPr>
        <w:t xml:space="preserve">Osijeku Stalna služba u </w:t>
      </w:r>
      <w:r w:rsidR="002366F1">
        <w:rPr>
          <w:sz w:val="24"/>
        </w:rPr>
        <w:t>Slav.Brodu, Trg pobjede 13/III, sudnica 89/III.</w:t>
      </w:r>
      <w:r w:rsidR="00F3667F">
        <w:rPr>
          <w:sz w:val="24"/>
        </w:rPr>
        <w:tab/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037D4B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037D4B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</w:t>
      </w:r>
      <w:r w:rsidR="00AE66AA">
        <w:rPr>
          <w:sz w:val="24"/>
        </w:rPr>
        <w:t>do</w:t>
      </w:r>
      <w:r w:rsidR="00467886">
        <w:rPr>
          <w:sz w:val="24"/>
        </w:rPr>
        <w:t xml:space="preserve">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F37974">
        <w:rPr>
          <w:sz w:val="24"/>
        </w:rPr>
        <w:t xml:space="preserve">početne </w:t>
      </w:r>
      <w:r w:rsidR="00467886">
        <w:rPr>
          <w:sz w:val="24"/>
        </w:rPr>
        <w:t>vrijednosti</w:t>
      </w:r>
      <w:r w:rsidR="00F37974">
        <w:rPr>
          <w:sz w:val="24"/>
        </w:rPr>
        <w:t xml:space="preserve"> (</w:t>
      </w:r>
      <w:r w:rsidR="00D24A00">
        <w:rPr>
          <w:sz w:val="24"/>
        </w:rPr>
        <w:t>40.000,00</w:t>
      </w:r>
      <w:r w:rsidR="00F37974">
        <w:rPr>
          <w:sz w:val="24"/>
        </w:rPr>
        <w:t xml:space="preserve"> kn)</w:t>
      </w:r>
      <w:r w:rsidR="00467886">
        <w:rPr>
          <w:sz w:val="24"/>
        </w:rPr>
        <w:t xml:space="preserve">, na račun sudskog depozita Trgovačkog suda Osijeku br. </w:t>
      </w:r>
      <w:r w:rsidR="00F37974">
        <w:rPr>
          <w:sz w:val="24"/>
        </w:rPr>
        <w:t xml:space="preserve">IBAN </w:t>
      </w:r>
      <w:r w:rsidR="00C35C5C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2E59D9">
        <w:rPr>
          <w:sz w:val="24"/>
        </w:rPr>
        <w:t>HR</w:t>
      </w:r>
      <w:r w:rsidR="00467886">
        <w:rPr>
          <w:sz w:val="24"/>
        </w:rPr>
        <w:t>05 221-</w:t>
      </w:r>
      <w:r w:rsidR="00775693">
        <w:rPr>
          <w:b/>
          <w:sz w:val="24"/>
        </w:rPr>
        <w:t>14</w:t>
      </w:r>
      <w:r w:rsidR="003175D8">
        <w:rPr>
          <w:sz w:val="24"/>
        </w:rPr>
        <w:t>-2011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861F44">
        <w:rPr>
          <w:sz w:val="24"/>
        </w:rPr>
        <w:t>Milanom Nakićem iz Pakraca, J.J.Strossmayera 20 (mob.098-892-946)</w:t>
      </w:r>
      <w:r w:rsidR="00775693">
        <w:rPr>
          <w:sz w:val="24"/>
        </w:rPr>
        <w:t>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5507ED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sz w:val="24"/>
        </w:rPr>
        <w:t>I</w:t>
      </w:r>
      <w:r w:rsidRPr="008319FA">
        <w:rPr>
          <w:b/>
          <w:sz w:val="24"/>
        </w:rPr>
        <w:t>X –</w:t>
      </w:r>
      <w:r>
        <w:rPr>
          <w:sz w:val="24"/>
        </w:rPr>
        <w:t xml:space="preserve"> Ovaj zaključak objavit će se na </w:t>
      </w:r>
      <w:r w:rsidR="00AE66AA">
        <w:rPr>
          <w:sz w:val="24"/>
        </w:rPr>
        <w:t>e-</w:t>
      </w:r>
      <w:r>
        <w:rPr>
          <w:sz w:val="24"/>
        </w:rPr>
        <w:t>oglasnoj ploči Suda, te na internet stranicama web-stečaj.</w:t>
      </w:r>
    </w:p>
    <w:p w:rsidRDefault="008319FA" w:rsidR="00507415">
      <w:pPr>
        <w:jc w:val="both"/>
        <w:rPr>
          <w:sz w:val="24"/>
        </w:rPr>
      </w:pPr>
      <w:r>
        <w:rPr>
          <w:sz w:val="24"/>
        </w:rPr>
        <w:tab/>
      </w:r>
    </w:p>
    <w:p w:rsidRDefault="00C66020" w:rsidP="00C66020" w:rsidR="00CC799E">
      <w:pPr>
        <w:jc w:val="center"/>
        <w:rPr>
          <w:b/>
          <w:sz w:val="24"/>
        </w:rPr>
      </w:pPr>
      <w:r w:rsidRPr="00C66020">
        <w:rPr>
          <w:b/>
          <w:sz w:val="24"/>
        </w:rPr>
        <w:t>Obrazloženje</w:t>
      </w: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C66020" w:rsidR="00C66020">
      <w:pPr>
        <w:jc w:val="both"/>
        <w:rPr>
          <w:sz w:val="24"/>
        </w:rPr>
      </w:pPr>
    </w:p>
    <w:p w:rsidRDefault="00775693" w:rsidR="00775693">
      <w:pPr>
        <w:jc w:val="both"/>
        <w:rPr>
          <w:sz w:val="24"/>
        </w:rPr>
      </w:pPr>
      <w:r>
        <w:rPr>
          <w:sz w:val="24"/>
        </w:rPr>
        <w:tab/>
        <w:t>Rješenjem br. St-14/2011-327 od 6.studenog 2013., temeljem čl. 164 st. 1 Stečajnog zakona NN br. 44/96, 29/99, 129/00, 123/03, 82/06, 116/10, 25/12 i 133/12</w:t>
      </w:r>
      <w:r w:rsidR="00F578C8">
        <w:rPr>
          <w:sz w:val="24"/>
        </w:rPr>
        <w:t>, dalje SZ</w:t>
      </w:r>
      <w:r>
        <w:rPr>
          <w:sz w:val="24"/>
        </w:rPr>
        <w:t xml:space="preserve">) </w:t>
      </w:r>
      <w:r w:rsidR="00E80546">
        <w:rPr>
          <w:sz w:val="24"/>
        </w:rPr>
        <w:t xml:space="preserve">na prijedlog stečajnog upravitelja </w:t>
      </w:r>
      <w:r>
        <w:rPr>
          <w:sz w:val="24"/>
        </w:rPr>
        <w:t>određena je prodaja u stečajnom postupku, uz odgovarajuću prim</w:t>
      </w:r>
      <w:r w:rsidR="00417F59">
        <w:rPr>
          <w:sz w:val="24"/>
        </w:rPr>
        <w:t>jenu propisa o ovrsi, nekretnine stečajnog dužnika označene</w:t>
      </w:r>
      <w:r>
        <w:rPr>
          <w:sz w:val="24"/>
        </w:rPr>
        <w:t xml:space="preserve"> u toč. I zaključka.</w:t>
      </w:r>
    </w:p>
    <w:p w:rsidRDefault="00E80546" w:rsidR="00E80546">
      <w:pPr>
        <w:jc w:val="both"/>
        <w:rPr>
          <w:sz w:val="24"/>
        </w:rPr>
      </w:pPr>
      <w:r>
        <w:rPr>
          <w:sz w:val="24"/>
        </w:rPr>
        <w:tab/>
        <w:t>Vrijednost nekretnine utvrđena je temeljem elaborata o procijenjenoj vrijednosti sačinjen od strane sudskog vještaka.</w:t>
      </w:r>
    </w:p>
    <w:p w:rsidRDefault="00E80546" w:rsidR="00F578C8">
      <w:pPr>
        <w:jc w:val="both"/>
        <w:rPr>
          <w:sz w:val="24"/>
        </w:rPr>
      </w:pPr>
      <w:r>
        <w:rPr>
          <w:sz w:val="24"/>
        </w:rPr>
        <w:tab/>
      </w:r>
      <w:r w:rsidR="00F578C8" w:rsidRPr="00F578C8">
        <w:rPr>
          <w:sz w:val="24"/>
          <w:szCs w:val="24"/>
        </w:rPr>
        <w:t xml:space="preserve">Budući </w:t>
      </w:r>
      <w:r w:rsidR="00F578C8">
        <w:rPr>
          <w:sz w:val="24"/>
          <w:szCs w:val="24"/>
        </w:rPr>
        <w:t xml:space="preserve">je nekretnina ostala neunovčena </w:t>
      </w:r>
      <w:r w:rsidR="00DA3688">
        <w:rPr>
          <w:sz w:val="24"/>
          <w:szCs w:val="24"/>
        </w:rPr>
        <w:t>i</w:t>
      </w:r>
      <w:r w:rsidR="00F578C8" w:rsidRPr="00F578C8">
        <w:rPr>
          <w:sz w:val="24"/>
          <w:szCs w:val="24"/>
        </w:rPr>
        <w:t xml:space="preserve"> nakon </w:t>
      </w:r>
      <w:r w:rsidR="00D24A00">
        <w:rPr>
          <w:b/>
          <w:sz w:val="24"/>
          <w:szCs w:val="24"/>
        </w:rPr>
        <w:t>trinaeste</w:t>
      </w:r>
      <w:r w:rsidR="00F578C8" w:rsidRPr="00F578C8">
        <w:rPr>
          <w:sz w:val="24"/>
          <w:szCs w:val="24"/>
        </w:rPr>
        <w:t xml:space="preserve"> javne dražbe, to je valjalo ovim zaključkom odrediti novo </w:t>
      </w:r>
      <w:r w:rsidR="00D24A00">
        <w:rPr>
          <w:sz w:val="24"/>
          <w:szCs w:val="24"/>
        </w:rPr>
        <w:t>ročište uz daljnje sniženje početne cijene,</w:t>
      </w:r>
      <w:r w:rsidR="00861F44">
        <w:rPr>
          <w:sz w:val="24"/>
          <w:szCs w:val="24"/>
        </w:rPr>
        <w:t xml:space="preserve"> </w:t>
      </w:r>
      <w:r w:rsidR="00DA3688">
        <w:rPr>
          <w:sz w:val="24"/>
          <w:szCs w:val="24"/>
        </w:rPr>
        <w:t xml:space="preserve"> </w:t>
      </w:r>
      <w:r w:rsidR="00D24A00">
        <w:rPr>
          <w:sz w:val="24"/>
          <w:szCs w:val="24"/>
        </w:rPr>
        <w:t xml:space="preserve">pa je odlučeno kao </w:t>
      </w:r>
      <w:r w:rsidR="00D24A00">
        <w:rPr>
          <w:sz w:val="24"/>
          <w:szCs w:val="24"/>
        </w:rPr>
        <w:lastRenderedPageBreak/>
        <w:t xml:space="preserve">u izreci </w:t>
      </w:r>
      <w:r w:rsidR="00F578C8" w:rsidRPr="00F578C8">
        <w:rPr>
          <w:sz w:val="24"/>
          <w:szCs w:val="24"/>
        </w:rPr>
        <w:t>sukladno odredbi čl.164 st. 6 SZ-a,</w:t>
      </w:r>
      <w:r w:rsidR="00841E93">
        <w:rPr>
          <w:sz w:val="24"/>
          <w:szCs w:val="24"/>
        </w:rPr>
        <w:t xml:space="preserve"> </w:t>
      </w:r>
      <w:r w:rsidR="00F578C8" w:rsidRPr="00F578C8">
        <w:rPr>
          <w:sz w:val="24"/>
          <w:szCs w:val="24"/>
        </w:rPr>
        <w:t>uz odgovarajuću primjenu odredbi čl. 92, 93, 94, 100 i 100a Ovršnog zakona (NN br. 57/96, 29/99, 42/00, 173/03, 194/03, 151/04, 88/05, 67/08 i 112/12).</w:t>
      </w:r>
    </w:p>
    <w:p w:rsidRDefault="00DB2259" w:rsidR="00B46E7B">
      <w:pPr>
        <w:jc w:val="both"/>
        <w:rPr>
          <w:sz w:val="24"/>
        </w:rPr>
      </w:pPr>
      <w:r>
        <w:rPr>
          <w:sz w:val="24"/>
        </w:rPr>
        <w:tab/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803E10">
        <w:rPr>
          <w:sz w:val="24"/>
        </w:rPr>
        <w:t>20.veljače</w:t>
      </w:r>
      <w:r w:rsidR="004D376B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 w:rsidR="00F578C8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CF13D0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CF13D0" w:rsidR="00CF13D0"/>
    <w:p w:rsidRDefault="00CF13D0" w:rsidR="00CF13D0" w:rsidRPr="0015729D"/>
    <w:p w:rsidRDefault="00D63451" w:rsidR="002D7A1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B5B5B" w:rsidP="00D63451" w:rsidR="00D6345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Stečajni upravitelj</w:t>
      </w:r>
    </w:p>
    <w:p w:rsidRDefault="00AE66AA" w:rsidP="00D63451" w:rsidR="00AE66AA" w:rsidRPr="00D63451">
      <w:pPr>
        <w:ind w:left="720"/>
        <w:rPr>
          <w:sz w:val="24"/>
        </w:rPr>
      </w:pPr>
      <w:r w:rsidRPr="00D63451">
        <w:rPr>
          <w:sz w:val="24"/>
        </w:rPr>
        <w:t xml:space="preserve">Razlučni vjerovnici </w:t>
      </w:r>
    </w:p>
    <w:p w:rsidRDefault="00D70F0B" w:rsidP="009D3D68" w:rsidR="00D70F0B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Pun.razl. vjerovnika </w:t>
      </w:r>
      <w:r w:rsidR="00775693">
        <w:rPr>
          <w:sz w:val="24"/>
        </w:rPr>
        <w:t>Matija Pečatnik,odvj.Zagreb,Savska cesta 41/III</w:t>
      </w:r>
    </w:p>
    <w:p w:rsidRDefault="00D70F0B" w:rsidP="009D3D68" w:rsidR="00D70F0B" w:rsidRPr="00D70F0B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Porezna uprava </w:t>
      </w:r>
      <w:r w:rsidR="001E65E3">
        <w:rPr>
          <w:sz w:val="24"/>
        </w:rPr>
        <w:t>Požega</w:t>
      </w:r>
    </w:p>
    <w:p w:rsidRDefault="00DB5331" w:rsidP="00DB5331" w:rsidR="00DB5331">
      <w:pPr>
        <w:rPr>
          <w:sz w:val="24"/>
        </w:rPr>
      </w:pPr>
    </w:p>
    <w:p w:rsidRDefault="00645F12" w:rsidR="00645F12">
      <w:pPr>
        <w:rPr>
          <w:sz w:val="24"/>
        </w:rPr>
      </w:pPr>
    </w:p>
    <w:p w:rsidRDefault="007E195E" w:rsidR="007E195E"/>
    <w:p w:rsidRDefault="00D15C0E" w:rsidR="00D15C0E"/>
    <w:p w:rsidRDefault="00D15C0E" w:rsidR="00D15C0E"/>
    <w:sectPr w:rsidR="00D15C0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326E9"/>
    <w:rsid w:val="00037D4B"/>
    <w:rsid w:val="000742AC"/>
    <w:rsid w:val="00082FE3"/>
    <w:rsid w:val="00092A9F"/>
    <w:rsid w:val="000B5D74"/>
    <w:rsid w:val="000B6981"/>
    <w:rsid w:val="000E0160"/>
    <w:rsid w:val="000F232A"/>
    <w:rsid w:val="000F2F58"/>
    <w:rsid w:val="000F37EF"/>
    <w:rsid w:val="00144CC6"/>
    <w:rsid w:val="0015729D"/>
    <w:rsid w:val="00164CD5"/>
    <w:rsid w:val="00170377"/>
    <w:rsid w:val="001B36A3"/>
    <w:rsid w:val="001C22EA"/>
    <w:rsid w:val="001E65E3"/>
    <w:rsid w:val="001F464E"/>
    <w:rsid w:val="00217CA2"/>
    <w:rsid w:val="00234056"/>
    <w:rsid w:val="002366F1"/>
    <w:rsid w:val="002468DD"/>
    <w:rsid w:val="002C357A"/>
    <w:rsid w:val="002C51FF"/>
    <w:rsid w:val="002D7A18"/>
    <w:rsid w:val="002E59D9"/>
    <w:rsid w:val="002E7761"/>
    <w:rsid w:val="002F0A34"/>
    <w:rsid w:val="0031399A"/>
    <w:rsid w:val="003175D8"/>
    <w:rsid w:val="003303B2"/>
    <w:rsid w:val="00331DE5"/>
    <w:rsid w:val="0034017F"/>
    <w:rsid w:val="00391129"/>
    <w:rsid w:val="0039351F"/>
    <w:rsid w:val="003A0B63"/>
    <w:rsid w:val="003A31CE"/>
    <w:rsid w:val="003A41CD"/>
    <w:rsid w:val="003B11C1"/>
    <w:rsid w:val="003B5B5B"/>
    <w:rsid w:val="003C715E"/>
    <w:rsid w:val="003D6AE8"/>
    <w:rsid w:val="003F2D79"/>
    <w:rsid w:val="003F4B7A"/>
    <w:rsid w:val="004144E3"/>
    <w:rsid w:val="00416F15"/>
    <w:rsid w:val="00417F59"/>
    <w:rsid w:val="004239A3"/>
    <w:rsid w:val="00441012"/>
    <w:rsid w:val="00445042"/>
    <w:rsid w:val="00450841"/>
    <w:rsid w:val="0045173E"/>
    <w:rsid w:val="00451969"/>
    <w:rsid w:val="00461B56"/>
    <w:rsid w:val="00467886"/>
    <w:rsid w:val="00472ABE"/>
    <w:rsid w:val="004A1730"/>
    <w:rsid w:val="004A5C76"/>
    <w:rsid w:val="004D376B"/>
    <w:rsid w:val="004E72A3"/>
    <w:rsid w:val="004F47E7"/>
    <w:rsid w:val="00507415"/>
    <w:rsid w:val="00512375"/>
    <w:rsid w:val="00542314"/>
    <w:rsid w:val="00545BA4"/>
    <w:rsid w:val="005507ED"/>
    <w:rsid w:val="00561755"/>
    <w:rsid w:val="0057590F"/>
    <w:rsid w:val="00592BA8"/>
    <w:rsid w:val="005971DB"/>
    <w:rsid w:val="005A0175"/>
    <w:rsid w:val="005B6DA6"/>
    <w:rsid w:val="00632EB9"/>
    <w:rsid w:val="00636A0A"/>
    <w:rsid w:val="00637FB8"/>
    <w:rsid w:val="00645F12"/>
    <w:rsid w:val="0065428B"/>
    <w:rsid w:val="0071573B"/>
    <w:rsid w:val="007532F5"/>
    <w:rsid w:val="007639CC"/>
    <w:rsid w:val="00770198"/>
    <w:rsid w:val="00775693"/>
    <w:rsid w:val="007A0FE1"/>
    <w:rsid w:val="007A3D02"/>
    <w:rsid w:val="007E1507"/>
    <w:rsid w:val="007E195E"/>
    <w:rsid w:val="007F6BA9"/>
    <w:rsid w:val="00803E10"/>
    <w:rsid w:val="00806159"/>
    <w:rsid w:val="008319FA"/>
    <w:rsid w:val="00841E93"/>
    <w:rsid w:val="00861F44"/>
    <w:rsid w:val="00863F25"/>
    <w:rsid w:val="00876951"/>
    <w:rsid w:val="00877FF9"/>
    <w:rsid w:val="00885B24"/>
    <w:rsid w:val="008950D3"/>
    <w:rsid w:val="008C042E"/>
    <w:rsid w:val="008D72F4"/>
    <w:rsid w:val="008E50C1"/>
    <w:rsid w:val="008E76C1"/>
    <w:rsid w:val="009250F9"/>
    <w:rsid w:val="00972372"/>
    <w:rsid w:val="00972FFD"/>
    <w:rsid w:val="00990AA2"/>
    <w:rsid w:val="009A2D35"/>
    <w:rsid w:val="009C5219"/>
    <w:rsid w:val="009D3D68"/>
    <w:rsid w:val="009E7020"/>
    <w:rsid w:val="009F4F30"/>
    <w:rsid w:val="00A03196"/>
    <w:rsid w:val="00A069DE"/>
    <w:rsid w:val="00A42C39"/>
    <w:rsid w:val="00A44759"/>
    <w:rsid w:val="00A62188"/>
    <w:rsid w:val="00A73FFF"/>
    <w:rsid w:val="00A76527"/>
    <w:rsid w:val="00A775FB"/>
    <w:rsid w:val="00AA016E"/>
    <w:rsid w:val="00AA3034"/>
    <w:rsid w:val="00AE4823"/>
    <w:rsid w:val="00AE66AA"/>
    <w:rsid w:val="00B07FA0"/>
    <w:rsid w:val="00B35616"/>
    <w:rsid w:val="00B41282"/>
    <w:rsid w:val="00B46E7B"/>
    <w:rsid w:val="00B51CA3"/>
    <w:rsid w:val="00B5643C"/>
    <w:rsid w:val="00B57907"/>
    <w:rsid w:val="00B73224"/>
    <w:rsid w:val="00B80B9E"/>
    <w:rsid w:val="00B84922"/>
    <w:rsid w:val="00B90AC4"/>
    <w:rsid w:val="00BF6C54"/>
    <w:rsid w:val="00BF6D74"/>
    <w:rsid w:val="00C05A0F"/>
    <w:rsid w:val="00C11053"/>
    <w:rsid w:val="00C12A68"/>
    <w:rsid w:val="00C206E9"/>
    <w:rsid w:val="00C35C5C"/>
    <w:rsid w:val="00C55558"/>
    <w:rsid w:val="00C61C31"/>
    <w:rsid w:val="00C66020"/>
    <w:rsid w:val="00CC799E"/>
    <w:rsid w:val="00CD1FCF"/>
    <w:rsid w:val="00CF13D0"/>
    <w:rsid w:val="00CF69A2"/>
    <w:rsid w:val="00D03F0F"/>
    <w:rsid w:val="00D15C0E"/>
    <w:rsid w:val="00D24A00"/>
    <w:rsid w:val="00D40A96"/>
    <w:rsid w:val="00D4290E"/>
    <w:rsid w:val="00D52F5F"/>
    <w:rsid w:val="00D57AC8"/>
    <w:rsid w:val="00D63451"/>
    <w:rsid w:val="00D63961"/>
    <w:rsid w:val="00D67F36"/>
    <w:rsid w:val="00D70F0B"/>
    <w:rsid w:val="00D8519D"/>
    <w:rsid w:val="00DA2B17"/>
    <w:rsid w:val="00DA3688"/>
    <w:rsid w:val="00DB2259"/>
    <w:rsid w:val="00DB5331"/>
    <w:rsid w:val="00E06A12"/>
    <w:rsid w:val="00E07400"/>
    <w:rsid w:val="00E14D67"/>
    <w:rsid w:val="00E153F7"/>
    <w:rsid w:val="00E20531"/>
    <w:rsid w:val="00E530F0"/>
    <w:rsid w:val="00E606E3"/>
    <w:rsid w:val="00E80546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280"/>
    <w:rsid w:val="00F3667F"/>
    <w:rsid w:val="00F37974"/>
    <w:rsid w:val="00F45980"/>
    <w:rsid w:val="00F55786"/>
    <w:rsid w:val="00F578C8"/>
    <w:rsid w:val="00F62AE0"/>
    <w:rsid w:val="00F633D2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4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4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4E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4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4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4E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680</properties:Words>
  <properties:Characters>4029</properties:Characters>
  <properties:Lines>120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2017-02-20T09:51:00Z</dcterms:created>
  <dc:creator>Trgovacki sud</dc:creator>
  <cp:lastModifiedBy>wsadmin</cp:lastModifiedBy>
  <cp:lastPrinted>2017-02-20T09:49:00Z</cp:lastPrinted>
  <dcterms:modified xmlns:xsi="http://www.w3.org/2001/XMLSchema-instance" xsi:type="dcterms:W3CDTF">2017-02-20T09:52:00Z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