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1969" w14:paraId="b871969" w:rsidRDefault="00F76800" w:rsidP="00F76800" w:rsidR="00F76800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800" w:rsidP="00F76800" w:rsidR="00F7680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F76800" w:rsidP="00F76800" w:rsidR="00F7680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F76800" w:rsidP="00F76800" w:rsidR="00F76800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>
        <w:rPr>
          <w:sz w:val="22"/>
        </w:rPr>
        <w:t xml:space="preserve">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6.St-2583/2015</w:t>
      </w:r>
    </w:p>
    <w:p w:rsidRDefault="00F76800" w:rsidP="00F76800" w:rsidR="00F76800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F76800" w:rsidP="00F76800" w:rsidR="00F76800">
      <w:pPr>
        <w:jc w:val="both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DRUŠTVO BORILAČKIH OLIMPIJSKIH SPORTOVA DUBRAVA, Ulica Trešanja 18a, Zagreb, OIB: 47208496488, dana 04.02.2016.god.</w:t>
      </w:r>
    </w:p>
    <w:p w:rsidRDefault="00F76800" w:rsidP="00F76800" w:rsidR="00F76800">
      <w:pPr>
        <w:jc w:val="both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DRUŠTVO BORILAČKIH OLIMPIJSKIH SPORTOVA DUBRAVA, Ulica Trešanja 18a, Zagreb, OIB: 47208496488 </w:t>
      </w:r>
    </w:p>
    <w:p w:rsidRDefault="00F76800" w:rsidP="00F76800" w:rsidR="00F76800">
      <w:pPr>
        <w:ind w:firstLine="360"/>
        <w:jc w:val="both"/>
        <w:rPr>
          <w:sz w:val="22"/>
        </w:rPr>
      </w:pPr>
    </w:p>
    <w:p w:rsidRDefault="00F76800" w:rsidP="00F76800" w:rsidR="00F76800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F76800" w:rsidP="00F76800" w:rsidR="00F76800">
      <w:pPr>
        <w:jc w:val="both"/>
        <w:rPr>
          <w:sz w:val="22"/>
        </w:rPr>
      </w:pPr>
    </w:p>
    <w:p w:rsidRDefault="00F76800" w:rsidP="00F76800" w:rsidR="00F76800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76800" w:rsidP="00F76800" w:rsidR="00F76800">
      <w:pPr>
        <w:jc w:val="both"/>
        <w:rPr>
          <w:sz w:val="22"/>
        </w:rPr>
      </w:pPr>
    </w:p>
    <w:p w:rsidRDefault="00F76800" w:rsidP="00F76800" w:rsidR="00F76800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34.427,39  kuna na dan 01.09.2015.               .</w:t>
      </w:r>
    </w:p>
    <w:p w:rsidRDefault="00F76800" w:rsidP="00F76800" w:rsidR="00F76800">
      <w:pPr>
        <w:jc w:val="both"/>
        <w:rPr>
          <w:sz w:val="22"/>
        </w:rPr>
      </w:pPr>
    </w:p>
    <w:p w:rsidRDefault="00F76800" w:rsidP="00F76800" w:rsidR="00F76800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F76800" w:rsidP="00F76800" w:rsidR="00F76800">
      <w:pPr>
        <w:jc w:val="both"/>
        <w:rPr>
          <w:sz w:val="22"/>
        </w:rPr>
      </w:pPr>
      <w:r>
        <w:rPr>
          <w:sz w:val="22"/>
        </w:rPr>
        <w:tab/>
      </w:r>
    </w:p>
    <w:p w:rsidRDefault="00F76800" w:rsidP="00F76800" w:rsidR="00F76800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F76800" w:rsidP="00F76800" w:rsidR="00F76800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center"/>
        <w:rPr>
          <w:sz w:val="22"/>
        </w:rPr>
      </w:pPr>
    </w:p>
    <w:p w:rsidRDefault="00F76800" w:rsidP="00F76800" w:rsidR="00F76800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F76800" w:rsidP="00F76800" w:rsidR="00F7680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F76800" w:rsidP="00F76800" w:rsidR="00F76800">
      <w:pPr>
        <w:jc w:val="both"/>
        <w:rPr>
          <w:i/>
          <w:sz w:val="22"/>
        </w:rPr>
      </w:pPr>
    </w:p>
    <w:p w:rsidRDefault="00F76800" w:rsidP="00F76800" w:rsidR="00F76800">
      <w:pPr>
        <w:rPr>
          <w:rFonts w:cstheme="minorBidi" w:eastAsiaTheme="minorHAnsi"/>
          <w:lang w:eastAsia="en-US"/>
        </w:rPr>
      </w:pPr>
    </w:p>
    <w:p w:rsidRDefault="00F76800" w:rsidP="00F76800" w:rsidR="00F768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F76800" w:rsidP="00F76800" w:rsidR="00F768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F76800" w:rsidP="00F76800" w:rsidR="00F76800">
      <w:pPr>
        <w:rPr>
          <w:bCs/>
        </w:rPr>
      </w:pPr>
      <w:r>
        <w:t xml:space="preserve"> </w:t>
      </w:r>
    </w:p>
    <w:p w:rsidRDefault="00F76800" w:rsidP="00F76800" w:rsidR="00F76800">
      <w:pPr>
        <w:jc w:val="center"/>
        <w:rPr>
          <w:sz w:val="22"/>
          <w:szCs w:val="22"/>
          <w:highlight w:val="green"/>
          <w:u w:val="single"/>
        </w:rPr>
      </w:pPr>
    </w:p>
    <w:p w:rsidRDefault="00F76800" w:rsidP="00F76800" w:rsidR="00F76800">
      <w:pPr>
        <w:jc w:val="center"/>
        <w:rPr>
          <w:sz w:val="22"/>
          <w:highlight w:val="green"/>
          <w:u w:val="single"/>
        </w:rPr>
      </w:pPr>
    </w:p>
    <w:p w:rsidRDefault="00F76800" w:rsidP="00F76800" w:rsidR="00F76800">
      <w:pPr>
        <w:rPr>
          <w:rFonts w:hAnsi="Arial" w:ascii="Arial"/>
          <w:sz w:val="22"/>
          <w:lang w:val="en-GB"/>
        </w:rPr>
      </w:pPr>
    </w:p>
    <w:p w:rsidRDefault="00F76800" w:rsidP="00F76800" w:rsidR="00F76800">
      <w:pPr>
        <w:rPr>
          <w:rFonts w:cstheme="minorBidi" w:eastAsiaTheme="minorHAnsi"/>
          <w:sz w:val="22"/>
          <w:lang w:eastAsia="en-US"/>
        </w:rPr>
      </w:pPr>
    </w:p>
    <w:p w:rsidRDefault="00491F5E" w:rsidP="00F76800" w:rsidR="00491F5E" w:rsidRPr="00F76800"/>
    <w:sectPr w:rsidSect="00ED6AA8" w:rsidR="00491F5E" w:rsidRPr="00F7680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E1A" w:rsidR="004D2E1A">
      <w:r>
        <w:separator/>
      </w:r>
    </w:p>
  </w:endnote>
  <w:endnote w:id="0" w:type="continuationSeparator">
    <w:p w:rsidRDefault="004D2E1A" w:rsidR="004D2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E1A" w:rsidR="004D2E1A">
      <w:r>
        <w:separator/>
      </w:r>
    </w:p>
  </w:footnote>
  <w:footnote w:id="0" w:type="continuationSeparator">
    <w:p w:rsidRDefault="004D2E1A" w:rsidR="004D2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9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E1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9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E1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9E6"/>
    <w:rsid w:val="000314A6"/>
    <w:rsid w:val="00171F93"/>
    <w:rsid w:val="002D09E6"/>
    <w:rsid w:val="0044709C"/>
    <w:rsid w:val="00491F5E"/>
    <w:rsid w:val="004D2E1A"/>
    <w:rsid w:val="00F7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9E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09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09E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09E6"/>
  </w:style>
  <w:style w:styleId="Odlomakpopisa" w:type="paragraph">
    <w:name w:val="List Paragraph"/>
    <w:basedOn w:val="Normal"/>
    <w:uiPriority w:val="34"/>
    <w:qFormat/>
    <w:rsid w:val="002D09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09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9E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F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1F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F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F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F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9E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09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09E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09E6"/>
  </w:style>
  <w:style w:styleId="Odlomakpopisa" w:type="paragraph">
    <w:name w:val="List Paragraph"/>
    <w:basedOn w:val="Normal"/>
    <w:uiPriority w:val="34"/>
    <w:qFormat/>
    <w:rsid w:val="002D09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09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9E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F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1F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F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F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F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01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St-2583/2015-2</izvorni_sadrzaj>
    <derivirana_varijabla naziv="DomainObject.Oznaka_1">St-2583/2015-2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BORILAČKIH OLIMPIJSKIH SPORTOVA DUBRAVA</izvorni_sadrzaj>
    <derivirana_varijabla naziv="DomainObject.Predmet.ProtustrankaFormated_1">  DRUŠTVO BORILAČKIH OLIMPIJSKIH SPORTOVA DUBRAVA</derivirana_varijabla>
  </DomainObject.Predmet.ProtustrankaFormated>
  <DomainObject.Predmet.ProtustrankaFormatedOIB>
    <izvorni_sadrzaj>  DRUŠTVO BORILAČKIH OLIMPIJSKIH SPORTOVA DUBRAVA, OIB 47208496488</izvorni_sadrzaj>
    <derivirana_varijabla naziv="DomainObject.Predmet.ProtustrankaFormatedOIB_1">  DRUŠTVO BORILAČKIH OLIMPIJSKIH SPORTOVA DUBRAVA, OIB 47208496488</derivirana_varijabla>
  </DomainObject.Predmet.ProtustrankaFormatedOIB>
  <DomainObject.Predmet.ProtustrankaFormatedWithAdress>
    <izvorni_sadrzaj> DRUŠTVO BORILAČKIH OLIMPIJSKIH SPORTOVA DUBRAVA, Ulica Trešanja 18a, 10000 Zagreb</izvorni_sadrzaj>
    <derivirana_varijabla naziv="DomainObject.Predmet.ProtustrankaFormatedWithAdress_1"> DRUŠTVO BORILAČKIH OLIMPIJSKIH SPORTOVA DUBRAVA, Ulica Trešanja 18a, 10000 Zagreb</derivirana_varijabla>
  </DomainObject.Predmet.ProtustrankaFormatedWithAdress>
  <DomainObject.Predmet.ProtustrankaFormatedWithAdressOIB>
    <izvorni_sadrzaj> DRUŠTVO BORILAČKIH OLIMPIJSKIH SPORTOVA DUBRAVA, OIB 47208496488, Ulica Trešanja 18a, 10000 Zagreb</izvorni_sadrzaj>
    <derivirana_varijabla naziv="DomainObject.Predmet.ProtustrankaFormatedWithAdressOIB_1"> DRUŠTVO BORILAČKIH OLIMPIJSKIH SPORTOVA DUBRAVA, OIB 47208496488, Ulica Trešanja 18a, 10000 Zagreb</derivirana_varijabla>
  </DomainObject.Predmet.ProtustrankaFormatedWithAdressOIB>
  <DomainObject.Predmet.ProtustrankaWithAdress>
    <izvorni_sadrzaj>DRUŠTVO BORILAČKIH OLIMPIJSKIH SPORTOVA DUBRAVA Ulica Trešanja 18a, 10000 Zagreb</izvorni_sadrzaj>
    <derivirana_varijabla naziv="DomainObject.Predmet.ProtustrankaWithAdress_1">DRUŠTVO BORILAČKIH OLIMPIJSKIH SPORTOVA DUBRAVA Ulica Trešanja 18a, 10000 Zagreb</derivirana_varijabla>
  </DomainObject.Predmet.ProtustrankaWithAdress>
  <DomainObject.Predmet.ProtustrankaWithAdressOIB>
    <izvorni_sadrzaj>DRUŠTVO BORILAČKIH OLIMPIJSKIH SPORTOVA DUBRAVA, OIB 47208496488, Ulica Trešanja 18a, 10000 Zagreb</izvorni_sadrzaj>
    <derivirana_varijabla naziv="DomainObject.Predmet.ProtustrankaWithAdressOIB_1">DRUŠTVO BORILAČKIH OLIMPIJSKIH SPORTOVA DUBRAVA, OIB 47208496488, Ulica Trešanja 18a, 10000 Zagreb</derivirana_varijabla>
  </DomainObject.Predmet.ProtustrankaWithAdressOIB>
  <DomainObject.Predmet.ProtustrankaNazivFormated>
    <izvorni_sadrzaj>DRUŠTVO BORILAČKIH OLIMPIJSKIH SPORTOVA DUBRAVA</izvorni_sadrzaj>
    <derivirana_varijabla naziv="DomainObject.Predmet.ProtustrankaNazivFormated_1">DRUŠTVO BORILAČKIH OLIMPIJSKIH SPORTOVA DUBRAVA</derivirana_varijabla>
  </DomainObject.Predmet.ProtustrankaNazivFormated>
  <DomainObject.Predmet.ProtustrankaNazivFormatedOIB>
    <izvorni_sadrzaj>DRUŠTVO BORILAČKIH OLIMPIJSKIH SPORTOVA DUBRAVA, OIB 47208496488</izvorni_sadrzaj>
    <derivirana_varijabla naziv="DomainObject.Predmet.ProtustrankaNazivFormatedOIB_1">DRUŠTVO BORILAČKIH OLIMPIJSKIH SPORTOVA DUBRAVA, OIB 47208496488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BORILAČKIH OLIMPIJSKIH SPORTOVA DUBRAVA</item>
    </izvorni_sadrzaj>
    <derivirana_varijabla naziv="DomainObject.Predmet.ProtuStrankaListFormated_1">
      <item>DRUŠTVO BORILAČKIH OLIMPIJSKIH SPORTOVA DUBRAVA</item>
    </derivirana_varijabla>
  </DomainObject.Predmet.ProtuStrankaListFormated>
  <DomainObject.Predmet.ProtuStrankaListFormatedOIB>
    <izvorni_sadrzaj>
      <item>DRUŠTVO BORILAČKIH OLIMPIJSKIH SPORTOVA DUBRAVA, OIB 47208496488</item>
    </izvorni_sadrzaj>
    <derivirana_varijabla naziv="DomainObject.Predmet.ProtuStrankaListFormatedOIB_1">
      <item>DRUŠTVO BORILAČKIH OLIMPIJSKIH SPORTOVA DUBRAVA, OIB 47208496488</item>
    </derivirana_varijabla>
  </DomainObject.Predmet.ProtuStrankaListFormatedOIB>
  <DomainObject.Predmet.ProtuStrankaListFormatedWithAdress>
    <izvorni_sadrzaj>
      <item>DRUŠTVO BORILAČKIH OLIMPIJSKIH SPORTOVA DUBRAVA, Ulica Trešanja 18a, 10000 Zagreb</item>
    </izvorni_sadrzaj>
    <derivirana_varijabla naziv="DomainObject.Predmet.ProtuStrankaListFormatedWithAdress_1">
      <item>DRUŠTVO BORILAČKIH OLIMPIJSKIH SPORTOVA DUBRAVA, Ulica Trešanja 18a, 10000 Zagreb</item>
    </derivirana_varijabla>
  </DomainObject.Predmet.ProtuStrankaListFormatedWithAdress>
  <DomainObject.Predmet.ProtuStrankaListFormatedWithAdressOIB>
    <izvorni_sadrzaj>
      <item>DRUŠTVO BORILAČKIH OLIMPIJSKIH SPORTOVA DUBRAVA, OIB 47208496488, Ulica Trešanja 18a, 10000 Zagreb</item>
    </izvorni_sadrzaj>
    <derivirana_varijabla naziv="DomainObject.Predmet.ProtuStrankaListFormatedWithAdressOIB_1">
      <item>DRUŠTVO BORILAČKIH OLIMPIJSKIH SPORTOVA DUBRAVA, OIB 47208496488, Ulica Trešanja 18a, 10000 Zagreb</item>
    </derivirana_varijabla>
  </DomainObject.Predmet.ProtuStrankaListFormatedWithAdressOIB>
  <DomainObject.Predmet.ProtuStrankaListNazivFormated>
    <izvorni_sadrzaj>
      <item>DRUŠTVO BORILAČKIH OLIMPIJSKIH SPORTOVA DUBRAVA</item>
    </izvorni_sadrzaj>
    <derivirana_varijabla naziv="DomainObject.Predmet.ProtuStrankaListNazivFormated_1">
      <item>DRUŠTVO BORILAČKIH OLIMPIJSKIH SPORTOVA DUBRAVA</item>
    </derivirana_varijabla>
  </DomainObject.Predmet.ProtuStrankaListNazivFormated>
  <DomainObject.Predmet.ProtuStrankaListNazivFormatedOIB>
    <izvorni_sadrzaj>
      <item>DRUŠTVO BORILAČKIH OLIMPIJSKIH SPORTOVA DUBRAVA, OIB 47208496488</item>
    </izvorni_sadrzaj>
    <derivirana_varijabla naziv="DomainObject.Predmet.ProtuStrankaListNazivFormatedOIB_1">
      <item>DRUŠTVO BORILAČKIH OLIMPIJSKIH SPORTOVA DUBRAVA, OIB 47208496488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St-2583/2015-2</izvorni_sadrzaj>
    <derivirana_varijabla naziv="DomainObject.PoslovniBrojDokumenta_1">St-2583/2015-2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BORILAČKIH OLIMPIJSKIH SPORTOVA DUBRAVA</izvorni_sadrzaj>
    <derivirana_varijabla naziv="DomainObject.Predmet.ProtustrankaIDrugi_1">DRUŠTVO BORILAČKIH OLIMPIJSKIH SPORTOVA 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BORILAČKIH OLIMPIJSKIH SPORTOVA DUBRAVA, OIB 47208496488, Ulica Trešanja 18a, 10000 Zagreb</izvorni_sadrzaj>
    <derivirana_varijabla naziv="DomainObject.Predmet.ProtustrankaIDrugiAdressOIB_1">DRUŠTVO BORILAČKIH OLIMPIJSKIH SPORTOVA DUBRAVA, OIB 47208496488, Ulica Trešanja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BORILAČKIH OLIMPIJSKIH SPORTOVA DUBRAVA</item>
      <item>FINA Regionalni centar Zagreb</item>
    </izvorni_sadrzaj>
    <derivirana_varijabla naziv="DomainObject.Predmet.SudioniciListNaziv_1">
      <item>DRUŠTVO BORILAČKIH OLIMPIJSKIH SPORTOVA DUBRAVA</item>
      <item>FINA Regionalni centar Zagreb</item>
    </derivirana_varijabla>
  </DomainObject.Predmet.SudioniciListNaziv>
  <DomainObject.Predmet.SudioniciListAdressOIB>
    <izvorni_sadrzaj>
      <item>DRUŠTVO BORILAČKIH OLIMPIJSKIH SPORTOVA DUBRAVA, OIB 47208496488, Ulica Trešanja 18a,10000 Zagreb</item>
      <item>FINA Regionalni centar Zagreb, OIB 85821130368, Trg svibanjskih žrtava 1995. 1,10000 Zagreb</item>
    </izvorni_sadrzaj>
    <derivirana_varijabla naziv="DomainObject.Predmet.SudioniciListAdressOIB_1">
      <item>DRUŠTVO BORILAČKIH OLIMPIJSKIH SPORTOVA DUBRAVA, OIB 47208496488, Ulica Trešanja 18a,10000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47208496488</item>
      <item>, OIB 85821130368</item>
    </izvorni_sadrzaj>
    <derivirana_varijabla naziv="DomainObject.Predmet.SudioniciListNazivOIB_1">
      <item>, OIB 47208496488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1907</properties:Characters>
  <properties:Lines>63</properties:Lines>
  <properties:Paragraphs>20</properties:Paragraphs>
  <properties:TotalTime>7</properties:TotalTime>
  <properties:ScaleCrop>false</properties:ScaleCrop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2016-02-04T08:26:00Z</dcterms:created>
  <dc:creator>dvorana100</dc:creator>
  <cp:lastModifiedBy>Rebecca Boričević</cp:lastModifiedBy>
  <dcterms:modified xmlns:xsi="http://www.w3.org/2001/XMLSchema-instance" xsi:type="dcterms:W3CDTF">2016-08-22T10:53:00Z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