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d8e9" w14:paraId="e75d8e9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10EAE">
        <w:t>902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proofErr w:type="spellStart"/>
      <w:r w:rsidR="00F10EAE" w:rsidRPr="00F10EAE">
        <w:t>LUCKY</w:t>
      </w:r>
      <w:proofErr w:type="spellEnd"/>
      <w:r w:rsidR="00F10EAE" w:rsidRPr="00F10EAE">
        <w:t xml:space="preserve"> STRIKE jednostavno društvo s ograničenom odgovornošću za ugostiteljstvo i usluge</w:t>
      </w:r>
      <w:r w:rsidR="00F10EAE">
        <w:t xml:space="preserve"> Županja, Mladena </w:t>
      </w:r>
      <w:proofErr w:type="spellStart"/>
      <w:r w:rsidR="00F10EAE">
        <w:t>Pozajića</w:t>
      </w:r>
      <w:proofErr w:type="spellEnd"/>
      <w:r w:rsidR="00F10EAE">
        <w:t xml:space="preserve"> 35, </w:t>
      </w:r>
      <w:proofErr w:type="spellStart"/>
      <w:r w:rsidR="00F10EAE">
        <w:t>OIB</w:t>
      </w:r>
      <w:proofErr w:type="spellEnd"/>
      <w:r w:rsidR="00F10EAE">
        <w:t xml:space="preserve">: </w:t>
      </w:r>
      <w:r w:rsidR="00F10EAE" w:rsidRPr="00F10EAE">
        <w:t>57395041125</w:t>
      </w:r>
      <w:r w:rsidR="00F10EAE">
        <w:t xml:space="preserve">, </w:t>
      </w:r>
      <w:proofErr w:type="spellStart"/>
      <w:r w:rsidR="00F10EAE">
        <w:t>MBS</w:t>
      </w:r>
      <w:proofErr w:type="spellEnd"/>
      <w:r w:rsidR="00F10EAE">
        <w:t xml:space="preserve">: </w:t>
      </w:r>
      <w:r w:rsidR="00F10EAE" w:rsidRPr="00F10EAE">
        <w:t>030181861</w:t>
      </w:r>
      <w:r w:rsidR="00F10EAE">
        <w:t xml:space="preserve">, </w:t>
      </w:r>
      <w:r w:rsidR="00EB6035">
        <w:t xml:space="preserve">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proofErr w:type="spellStart"/>
      <w:r w:rsidR="00F10EAE" w:rsidRPr="00F10EAE">
        <w:t>LUCKY</w:t>
      </w:r>
      <w:proofErr w:type="spellEnd"/>
      <w:r w:rsidR="00F10EAE" w:rsidRPr="00F10EAE">
        <w:t xml:space="preserve"> STRIKE jednostavno društvo s ograničenom odgovornošću za ugostiteljstvo i usluge</w:t>
      </w:r>
      <w:r w:rsidR="00F10EAE">
        <w:t xml:space="preserve"> Županja, Mladena </w:t>
      </w:r>
      <w:proofErr w:type="spellStart"/>
      <w:r w:rsidR="00F10EAE">
        <w:t>Pozajića</w:t>
      </w:r>
      <w:proofErr w:type="spellEnd"/>
      <w:r w:rsidR="00F10EAE">
        <w:t xml:space="preserve"> 35, </w:t>
      </w:r>
      <w:proofErr w:type="spellStart"/>
      <w:r w:rsidR="00F10EAE">
        <w:t>OIB</w:t>
      </w:r>
      <w:proofErr w:type="spellEnd"/>
      <w:r w:rsidR="00F10EAE">
        <w:t xml:space="preserve">: </w:t>
      </w:r>
      <w:r w:rsidR="00F10EAE" w:rsidRPr="00F10EAE">
        <w:t>57395041125</w:t>
      </w:r>
      <w:r w:rsidR="00F10EAE">
        <w:t xml:space="preserve">, </w:t>
      </w:r>
      <w:proofErr w:type="spellStart"/>
      <w:r w:rsidR="00F10EAE">
        <w:t>MBS</w:t>
      </w:r>
      <w:proofErr w:type="spellEnd"/>
      <w:r w:rsidR="00F10EAE">
        <w:t xml:space="preserve">: </w:t>
      </w:r>
      <w:r w:rsidR="00F10EAE" w:rsidRPr="00F10EAE">
        <w:t>030181861</w:t>
      </w:r>
      <w:r w:rsidR="00F10EAE">
        <w:t>, iznosi 6.950,00 kn.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</w:t>
      </w:r>
      <w:r w:rsidR="00F10EAE">
        <w:t xml:space="preserve">Darko Lovrić iz Županje,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F10EAE">
        <w:t>902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AE351B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EB6035"/>
    <w:rsid w:val="00F058BB"/>
    <w:rsid w:val="00F10EAE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E351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E351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51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51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E351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E351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51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51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St-902/2018</izvorni_sadrzaj>
    <derivirana_varijabla naziv="DomainObject.Predmet.OznakaBroj_1">St-902/2018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LUCKY STRIKE jednostavno društvo s ograničenom odgovornošću za ugostiteljstvo i usluge</izvorni_sadrzaj>
    <derivirana_varijabla naziv="DomainObject.Predmet.ProtustrankaFormated_1">  LUCKY STRIKE jednostavno društvo s ograničenom odgovornošću za ugostiteljstvo i usluge</derivirana_varijabla>
  </DomainObject.Predmet.ProtustrankaFormated>
  <DomainObject.Predmet.ProtustrankaFormatedOIB>
    <izvorni_sadrzaj>  LUCKY STRIKE jednostavno društvo s ograničenom odgovornošću za ugostiteljstvo i usluge, OIB 57395041125</izvorni_sadrzaj>
    <derivirana_varijabla naziv="DomainObject.Predmet.ProtustrankaFormatedOIB_1">  LUCKY STRIKE jednostavno društvo s ograničenom odgovornošću za ugostiteljstvo i usluge, OIB 57395041125</derivirana_varijabla>
  </DomainObject.Predmet.ProtustrankaFormatedOIB>
  <DomainObject.Predmet.ProtustrankaFormatedWithAdress>
    <izvorni_sadrzaj> LUCKY STRIKE jednostavno društvo s ograničenom odgovornošću za ugostiteljstvo i usluge, Mladena Pozajića 35, 32270 Županja</izvorni_sadrzaj>
    <derivirana_varijabla naziv="DomainObject.Predmet.ProtustrankaFormatedWithAdress_1"> LUCKY STRIKE jednostavno društvo s ograničenom odgovornošću za ugostiteljstvo i usluge, Mladena Pozajića 35, 32270 Županja</derivirana_varijabla>
  </DomainObject.Predmet.ProtustrankaFormatedWithAdress>
  <DomainObject.Predmet.ProtustrankaFormatedWithAdressOIB>
    <izvorni_sadrzaj> LUCKY STRIKE jednostavno društvo s ograničenom odgovornošću za ugostiteljstvo i usluge, OIB 57395041125, Mladena Pozajića 35, 32270 Županja</izvorni_sadrzaj>
    <derivirana_varijabla naziv="DomainObject.Predmet.ProtustrankaFormatedWithAdressOIB_1"> LUCKY STRIKE jednostavno društvo s ograničenom odgovornošću za ugostiteljstvo i usluge, OIB 57395041125, Mladena Pozajića 35, 32270 Županja</derivirana_varijabla>
  </DomainObject.Predmet.ProtustrankaFormatedWithAdressOIB>
  <DomainObject.Predmet.ProtustrankaWithAdress>
    <izvorni_sadrzaj>LUCKY STRIKE jednostavno društvo s ograničenom odgovornošću za ugostiteljstvo i usluge Mladena Pozajića 35, 32270 Županja</izvorni_sadrzaj>
    <derivirana_varijabla naziv="DomainObject.Predmet.ProtustrankaWithAdress_1">LUCKY STRIKE jednostavno društvo s ograničenom odgovornošću za ugostiteljstvo i usluge Mladena Pozajića 35, 32270 Županja</derivirana_varijabla>
  </DomainObject.Predmet.ProtustrankaWithAdress>
  <DomainObject.Predmet.ProtustrankaWithAdressOIB>
    <izvorni_sadrzaj>LUCKY STRIKE jednostavno društvo s ograničenom odgovornošću za ugostiteljstvo i usluge, OIB 57395041125, Mladena Pozajića 35, 32270 Županja</izvorni_sadrzaj>
    <derivirana_varijabla naziv="DomainObject.Predmet.ProtustrankaWithAdressOIB_1">LUCKY STRIKE jednostavno društvo s ograničenom odgovornošću za ugostiteljstvo i usluge, OIB 57395041125, Mladena Pozajića 35, 32270 Županja</derivirana_varijabla>
  </DomainObject.Predmet.ProtustrankaWithAdressOIB>
  <DomainObject.Predmet.ProtustrankaNazivFormated>
    <izvorni_sadrzaj>LUCKY STRIKE jednostavno društvo s ograničenom odgovornošću za ugostiteljstvo i usluge</izvorni_sadrzaj>
    <derivirana_varijabla naziv="DomainObject.Predmet.ProtustrankaNazivFormated_1">LUCKY STRIKE jednostavno društvo s ograničenom odgovornošću za ugostiteljstvo i usluge</derivirana_varijabla>
  </DomainObject.Predmet.ProtustrankaNazivFormated>
  <DomainObject.Predmet.ProtustrankaNazivFormatedOIB>
    <izvorni_sadrzaj>LUCKY STRIKE jednostavno društvo s ograničenom odgovornošću za ugostiteljstvo i usluge, OIB 57395041125</izvorni_sadrzaj>
    <derivirana_varijabla naziv="DomainObject.Predmet.ProtustrankaNazivFormatedOIB_1">LUCKY STRIKE jednostavno društvo s ograničenom odgovornošću za ugostiteljstvo i usluge, OIB 57395041125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LUCKY STRIKE jednostavno društvo s ograničenom odgovornošću za ugostiteljstvo i usluge</item>
    </izvorni_sadrzaj>
    <derivirana_varijabla naziv="DomainObject.Predmet.ProtuStrankaListFormated_1">
      <item>LUCKY STRIKE jednostavno društvo s ograničenom odgovornošću za ugostiteljstvo i usluge</item>
    </derivirana_varijabla>
  </DomainObject.Predmet.ProtuStrankaListFormated>
  <DomainObject.Predmet.ProtuStrankaListFormatedOIB>
    <izvorni_sadrzaj>
      <item>LUCKY STRIKE jednostavno društvo s ograničenom odgovornošću za ugostiteljstvo i usluge, OIB 57395041125</item>
    </izvorni_sadrzaj>
    <derivirana_varijabla naziv="DomainObject.Predmet.ProtuStrankaListFormatedOIB_1">
      <item>LUCKY STRIKE jednostavno društvo s ograničenom odgovornošću za ugostiteljstvo i usluge, OIB 57395041125</item>
    </derivirana_varijabla>
  </DomainObject.Predmet.ProtuStrankaListFormatedOIB>
  <DomainObject.Predmet.ProtuStrankaListFormatedWithAdress>
    <izvorni_sadrzaj>
      <item>LUCKY STRIKE jednostavno društvo s ograničenom odgovornošću za ugostiteljstvo i usluge, Mladena Pozajića 35, 32270 Županja</item>
    </izvorni_sadrzaj>
    <derivirana_varijabla naziv="DomainObject.Predmet.ProtuStrankaListFormatedWithAdress_1">
      <item>LUCKY STRIKE jednostavno društvo s ograničenom odgovornošću za ugostiteljstvo i usluge, Mladena Pozajića 35, 32270 Županja</item>
    </derivirana_varijabla>
  </DomainObject.Predmet.ProtuStrankaListFormatedWithAdress>
  <DomainObject.Predmet.ProtuStrankaListFormatedWithAdressOIB>
    <izvorni_sadrzaj>
      <item>LUCKY STRIKE jednostavno društvo s ograničenom odgovornošću za ugostiteljstvo i usluge, OIB 57395041125, Mladena Pozajića 35, 32270 Županja</item>
    </izvorni_sadrzaj>
    <derivirana_varijabla naziv="DomainObject.Predmet.ProtuStrankaListFormatedWithAdressOIB_1">
      <item>LUCKY STRIKE jednostavno društvo s ograničenom odgovornošću za ugostiteljstvo i usluge, OIB 57395041125, Mladena Pozajića 35, 32270 Županja</item>
    </derivirana_varijabla>
  </DomainObject.Predmet.ProtuStrankaListFormatedWithAdressOIB>
  <DomainObject.Predmet.ProtuStrankaListNazivFormated>
    <izvorni_sadrzaj>
      <item>LUCKY STRIKE jednostavno društvo s ograničenom odgovornošću za ugostiteljstvo i usluge</item>
    </izvorni_sadrzaj>
    <derivirana_varijabla naziv="DomainObject.Predmet.ProtuStrankaListNazivFormated_1">
      <item>LUCKY STRIKE jednostavno društvo s ograničenom odgovornošću za ugostiteljstvo i usluge</item>
    </derivirana_varijabla>
  </DomainObject.Predmet.ProtuStrankaListNazivFormated>
  <DomainObject.Predmet.ProtuStrankaListNazivFormatedOIB>
    <izvorni_sadrzaj>
      <item>LUCKY STRIKE jednostavno društvo s ograničenom odgovornošću za ugostiteljstvo i usluge, OIB 57395041125</item>
    </izvorni_sadrzaj>
    <derivirana_varijabla naziv="DomainObject.Predmet.ProtuStrankaListNazivFormatedOIB_1">
      <item>LUCKY STRIKE jednostavno društvo s ograničenom odgovornošću za ugostiteljstvo i usluge, OIB 57395041125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LUCKY STRIKE jednostavno društvo s ograničenom odgovornošću za ugostiteljstvo i usluge</izvorni_sadrzaj>
    <derivirana_varijabla naziv="DomainObject.Predmet.ProtustrankaIDrugi_1">LUCKY STRIKE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LUCKY STRIKE jednostavno društvo s ograničenom odgovornošću za ugostiteljstvo i usluge, OIB 57395041125, Mladena Pozajića 35, 32270 Županja</izvorni_sadrzaj>
    <derivirana_varijabla naziv="DomainObject.Predmet.ProtustrankaIDrugiAdressOIB_1">LUCKY STRIKE jednostavno društvo s ograničenom odgovornošću za ugostiteljstvo i usluge, OIB 57395041125, Mladena Pozajića 35,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LUCKY STRIKE jednostavno društvo s ograničenom odgovornošću za ugostiteljstvo i usluge</item>
    </izvorni_sadrzaj>
    <derivirana_varijabla naziv="DomainObject.Predmet.SudioniciListNaziv_1">
      <item>FINA RC OSIJEK</item>
      <item>LUCKY STRIKE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LUCKY STRIKE jednostavno društvo s ograničenom odgovornošću za ugostiteljstvo i usluge, OIB 57395041125, Mladena Pozajića 35,32270 Županja</item>
    </izvorni_sadrzaj>
    <derivirana_varijabla naziv="DomainObject.Predmet.SudioniciListAdressOIB_1">
      <item>FINA RC OSIJEK, OIB 85821130368</item>
      <item>LUCKY STRIKE jednostavno društvo s ograničenom odgovornošću za ugostiteljstvo i usluge, OIB 57395041125, Mladena Pozajića 35,32270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57395041125</item>
    </izvorni_sadrzaj>
    <derivirana_varijabla naziv="DomainObject.Predmet.SudioniciListNazivOIB_1">
      <item>, OIB 85821130368</item>
      <item>, OIB 57395041125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99643-D012-49CA-BE5E-DD738A477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2013</properties:Characters>
  <properties:Lines>47</properties:Lines>
  <properties:Paragraphs>15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2018-09-03T07:04:00Z</cp:lastPrinted>
  <dcterms:modified xmlns:xsi="http://www.w3.org/2001/XMLSchema-instance" xsi:type="dcterms:W3CDTF">2018-09-03T07:06:00Z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