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1b2b" w14:paraId="c291b2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40C18">
        <w:t>954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E40C18">
        <w:t xml:space="preserve">AUTOPRIJEVOZ KRUŽIĆ j.d.o.o., Karlovac, Zadobarje 96A (OIB: 47001919200). </w:t>
      </w:r>
    </w:p>
    <w:p w:rsidRDefault="009A3124" w:rsidP="009A3124" w:rsidR="009A312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40C18">
        <w:t xml:space="preserve">7.252,03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F68"/>
    <w:rsid w:val="000D387C"/>
    <w:rsid w:val="000D4E82"/>
    <w:rsid w:val="00111057"/>
    <w:rsid w:val="00114EAD"/>
    <w:rsid w:val="00125CB7"/>
    <w:rsid w:val="00185571"/>
    <w:rsid w:val="00186AF0"/>
    <w:rsid w:val="001C718C"/>
    <w:rsid w:val="001E50FB"/>
    <w:rsid w:val="001F6933"/>
    <w:rsid w:val="00230A63"/>
    <w:rsid w:val="0023559C"/>
    <w:rsid w:val="00247B02"/>
    <w:rsid w:val="00263D6D"/>
    <w:rsid w:val="00264D19"/>
    <w:rsid w:val="00297E94"/>
    <w:rsid w:val="002A51C3"/>
    <w:rsid w:val="002F53DA"/>
    <w:rsid w:val="00325398"/>
    <w:rsid w:val="00371DD2"/>
    <w:rsid w:val="0038246E"/>
    <w:rsid w:val="003D35F9"/>
    <w:rsid w:val="003E3A15"/>
    <w:rsid w:val="00404E04"/>
    <w:rsid w:val="00413F4C"/>
    <w:rsid w:val="00455C3A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70E30"/>
    <w:rsid w:val="009758CA"/>
    <w:rsid w:val="009A3124"/>
    <w:rsid w:val="009F7F29"/>
    <w:rsid w:val="00A71431"/>
    <w:rsid w:val="00A84C69"/>
    <w:rsid w:val="00AC4528"/>
    <w:rsid w:val="00AD027A"/>
    <w:rsid w:val="00AE7BF8"/>
    <w:rsid w:val="00AF588F"/>
    <w:rsid w:val="00B1643E"/>
    <w:rsid w:val="00B8209B"/>
    <w:rsid w:val="00B8212C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40C18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KRUŽIĆ j.d.o.o. zastupanog po punomoćniku Marina Kružić</izvorni_sadrzaj>
    <derivirana_varijabla naziv="DomainObject.Predmet.ProtustrankaFormated_1">  AUTOPRIJEVOZ KRUŽIĆ j.d.o.o. zastupanog po punomoćniku Marina Kružić</derivirana_varijabla>
  </DomainObject.Predmet.ProtustrankaFormated>
  <DomainObject.Predmet.ProtustrankaFormatedOIB>
    <izvorni_sadrzaj>  AUTOPRIJEVOZ KRUŽIĆ j.d.o.o., OIB 47001919200 zastupanog po punomoćniku Marina Kružić</izvorni_sadrzaj>
    <derivirana_varijabla naziv="DomainObject.Predmet.ProtustrankaFormatedOIB_1">  AUTOPRIJEVOZ KRUŽIĆ j.d.o.o., OIB 47001919200 zastupanog po punomoćniku Marina Kružić</derivirana_varijabla>
  </DomainObject.Predmet.ProtustrankaFormatedOIB>
  <DomainObject.Predmet.ProtustrankaFormatedWithAdress>
    <izvorni_sadrzaj> AUTOPRIJEVOZ KRUŽIĆ j.d.o.o., Zadobarje 96/A, 47000 Karlovac zastupanog po punomoćniku Marina Kružić</izvorni_sadrzaj>
    <derivirana_varijabla naziv="DomainObject.Predmet.ProtustrankaFormatedWithAdress_1"> AUTOPRIJEVOZ KRUŽIĆ j.d.o.o., Zadobarje 96/A, 47000 Karlovac zastupanog po punomoćniku Marina Kružić</derivirana_varijabla>
  </DomainObject.Predmet.ProtustrankaFormatedWithAdress>
  <DomainObject.Predmet.ProtustrankaFormatedWithAdressOIB>
    <izvorni_sadrzaj> AUTOPRIJEVOZ KRUŽIĆ j.d.o.o., OIB 47001919200, Zadobarje 96/A, 47000 Karlovac zastupanog po punomoćniku Marina Kružić</izvorni_sadrzaj>
    <derivirana_varijabla naziv="DomainObject.Predmet.ProtustrankaFormatedWithAdressOIB_1"> AUTOPRIJEVOZ KRUŽIĆ j.d.o.o., OIB 47001919200, Zadobarje 96/A, 47000 Karlovac zastupanog po punomoćniku Marina Kružić</derivirana_varijabla>
  </DomainObject.Predmet.ProtustrankaFormatedWithAdressOIB>
  <DomainObject.Predmet.ProtustrankaWithAdress>
    <izvorni_sadrzaj>AUTOPRIJEVOZ KRUŽIĆ j.d.o.o. Zadobarje 96/A, 47000 Karlovac</izvorni_sadrzaj>
    <derivirana_varijabla naziv="DomainObject.Predmet.ProtustrankaWithAdress_1">AUTOPRIJEVOZ KRUŽIĆ j.d.o.o. Zadobarje 96/A, 47000 Karlovac</derivirana_varijabla>
  </DomainObject.Predmet.ProtustrankaWithAdress>
  <DomainObject.Predmet.ProtustrankaWithAdressOIB>
    <izvorni_sadrzaj>AUTOPRIJEVOZ KRUŽIĆ j.d.o.o., OIB 47001919200, Zadobarje 96/A, 47000 Karlovac</izvorni_sadrzaj>
    <derivirana_varijabla naziv="DomainObject.Predmet.ProtustrankaWithAdressOIB_1">AUTOPRIJEVOZ KRUŽIĆ j.d.o.o., OIB 47001919200, Zadobarje 96/A, 47000 Karlovac</derivirana_varijabla>
  </DomainObject.Predmet.ProtustrankaWithAdressOIB>
  <DomainObject.Predmet.ProtustrankaNazivFormated>
    <izvorni_sadrzaj>AUTOPRIJEVOZ KRUŽIĆ j.d.o.o.</izvorni_sadrzaj>
    <derivirana_varijabla naziv="DomainObject.Predmet.ProtustrankaNazivFormated_1">AUTOPRIJEVOZ KRUŽIĆ j.d.o.o.</derivirana_varijabla>
  </DomainObject.Predmet.ProtustrankaNazivFormated>
  <DomainObject.Predmet.ProtustrankaNazivFormatedOIB>
    <izvorni_sadrzaj>AUTOPRIJEVOZ KRUŽIĆ j.d.o.o., OIB 47001919200</izvorni_sadrzaj>
    <derivirana_varijabla naziv="DomainObject.Predmet.ProtustrankaNazivFormatedOIB_1">AUTOPRIJEVOZ KRUŽIĆ j.d.o.o., OIB 47001919200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AUTOPRIJEVOZ KRUŽIĆ j.d.o.o. zastupanog po punomoćniku Marina Kružić</item>
    </izvorni_sadrzaj>
    <derivirana_varijabla naziv="DomainObject.Predmet.ProtuStrankaListFormated_1">
      <item>AUTOPRIJEVOZ KRUŽIĆ j.d.o.o. zastupanog po punomoćniku Marina Kružić</item>
    </derivirana_varijabla>
  </DomainObject.Predmet.ProtuStrankaListFormated>
  <DomainObject.Predmet.ProtuStrankaListFormatedOIB>
    <izvorni_sadrzaj>
      <item>AUTOPRIJEVOZ KRUŽIĆ j.d.o.o., OIB 47001919200 zastupanog po punomoćniku Marina Kružić</item>
    </izvorni_sadrzaj>
    <derivirana_varijabla naziv="DomainObject.Predmet.ProtuStrankaListFormatedOIB_1">
      <item>AUTOPRIJEVOZ KRUŽIĆ j.d.o.o., OIB 47001919200 zastupanog po punomoćniku Marina Kružić</item>
    </derivirana_varijabla>
  </DomainObject.Predmet.ProtuStrankaListFormatedOIB>
  <DomainObject.Predmet.ProtuStrankaListFormatedWithAdress>
    <izvorni_sadrzaj>
      <item>AUTOPRIJEVOZ KRUŽIĆ j.d.o.o., Zadobarje 96/A, 47000 Karlovac zastupanog po punomoćniku Marina Kružić</item>
    </izvorni_sadrzaj>
    <derivirana_varijabla naziv="DomainObject.Predmet.ProtuStrankaListFormatedWithAdress_1">
      <item>AUTOPRIJEVOZ KRUŽIĆ j.d.o.o., Zadobarje 96/A, 47000 Karlovac zastupanog po punomoćniku Marina Kružić</item>
    </derivirana_varijabla>
  </DomainObject.Predmet.ProtuStrankaListFormatedWithAdress>
  <DomainObject.Predmet.ProtuStrankaListFormatedWithAdressOIB>
    <izvorni_sadrzaj>
      <item>AUTOPRIJEVOZ KRUŽIĆ j.d.o.o., OIB 47001919200, Zadobarje 96/A, 47000 Karlovac zastupanog po punomoćniku Marina Kružić</item>
    </izvorni_sadrzaj>
    <derivirana_varijabla naziv="DomainObject.Predmet.ProtuStrankaListFormatedWithAdressOIB_1">
      <item>AUTOPRIJEVOZ KRUŽIĆ j.d.o.o., OIB 47001919200, Zadobarje 96/A, 47000 Karlovac zastupanog po punomoćniku Marina Kružić</item>
    </derivirana_varijabla>
  </DomainObject.Predmet.ProtuStrankaListFormatedWithAdressOIB>
  <DomainObject.Predmet.ProtuStrankaListNazivFormated>
    <izvorni_sadrzaj>
      <item>AUTOPRIJEVOZ KRUŽIĆ j.d.o.o.</item>
    </izvorni_sadrzaj>
    <derivirana_varijabla naziv="DomainObject.Predmet.ProtuStrankaListNazivFormated_1">
      <item>AUTOPRIJEVOZ KRUŽIĆ j.d.o.o.</item>
    </derivirana_varijabla>
  </DomainObject.Predmet.ProtuStrankaListNazivFormated>
  <DomainObject.Predmet.ProtuStrankaListNazivFormatedOIB>
    <izvorni_sadrzaj>
      <item>AUTOPRIJEVOZ KRUŽIĆ j.d.o.o., OIB 47001919200</item>
    </izvorni_sadrzaj>
    <derivirana_varijabla naziv="DomainObject.Predmet.ProtuStrankaListNazivFormatedOIB_1">
      <item>AUTOPRIJEVOZ KRUŽIĆ j.d.o.o., OIB 47001919200</item>
    </derivirana_varijabla>
  </DomainObject.Predmet.ProtuStrankaListNazivFormatedOIB>
  <DomainObject.Predmet.OstaliListFormated>
    <izvorni_sadrzaj>
      <item>Marina Kružić punomoćnik sudionika u postupku AUTOPRIJEVOZ KRUŽIĆ j.d.o.o.</item>
    </izvorni_sadrzaj>
    <derivirana_varijabla naziv="DomainObject.Predmet.OstaliListFormated_1">
      <item>Marina Kružić punomoćnik sudionika u postupku AUTOPRIJEVOZ KRUŽIĆ j.d.o.o.</item>
    </derivirana_varijabla>
  </DomainObject.Predmet.OstaliListFormated>
  <DomainObject.Predmet.OstaliListFormatedOIB>
    <izvorni_sadrzaj>
      <item>Marina Kružić, OIB 47046376609 punomoćnik sudionika u postupku AUTOPRIJEVOZ KRUŽIĆ j.d.o.o.</item>
    </izvorni_sadrzaj>
    <derivirana_varijabla naziv="DomainObject.Predmet.OstaliListFormatedOIB_1">
      <item>Marina Kružić, OIB 47046376609 punomoćnik sudionika u postupku AUTOPRIJEVOZ KRUŽIĆ j.d.o.o.</item>
    </derivirana_varijabla>
  </DomainObject.Predmet.OstaliListFormatedOIB>
  <DomainObject.Predmet.OstaliListFormatedWithAdress>
    <izvorni_sadrzaj>
      <item>Marina Kružić, Zadobarje 96a, 47000 Zadobarje punomoćnik sudionika u postupku AUTOPRIJEVOZ KRUŽIĆ j.d.o.o.</item>
    </izvorni_sadrzaj>
    <derivirana_varijabla naziv="DomainObject.Predmet.OstaliListFormatedWithAdress_1">
      <item>Marina Kružić, Zadobarje 96a, 47000 Zadobarje punomoćnik sudionika u postupku AUTOPRIJEVOZ KRUŽIĆ j.d.o.o.</item>
    </derivirana_varijabla>
  </DomainObject.Predmet.OstaliListFormatedWithAdress>
  <DomainObject.Predmet.OstaliListFormatedWithAdressOIB>
    <izvorni_sadrzaj>
      <item>Marina Kružić, OIB 47046376609, Zadobarje 96a, 47000 Zadobarje punomoćnik sudionika u postupku AUTOPRIJEVOZ KRUŽIĆ j.d.o.o.</item>
    </izvorni_sadrzaj>
    <derivirana_varijabla naziv="DomainObject.Predmet.OstaliListFormatedWithAdressOIB_1">
      <item>Marina Kružić, OIB 47046376609, Zadobarje 96a, 47000 Zadobarje punomoćnik sudionika u postupku AUTOPRIJEVOZ KRUŽIĆ j.d.o.o.</item>
    </derivirana_varijabla>
  </DomainObject.Predmet.OstaliListFormatedWithAdressOIB>
  <DomainObject.Predmet.OstaliListNazivFormated>
    <izvorni_sadrzaj>
      <item>Marina Kružić</item>
    </izvorni_sadrzaj>
    <derivirana_varijabla naziv="DomainObject.Predmet.OstaliListNazivFormated_1">
      <item>Marina Kružić</item>
    </derivirana_varijabla>
  </DomainObject.Predmet.OstaliListNazivFormated>
  <DomainObject.Predmet.OstaliListNazivFormatedOIB>
    <izvorni_sadrzaj>
      <item>Marina Kružić, OIB 47046376609</item>
    </izvorni_sadrzaj>
    <derivirana_varijabla naziv="DomainObject.Predmet.OstaliListNazivFormatedOIB_1">
      <item>Marina Kružić, OIB 47046376609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AUTOPRIJEVOZ KRUŽIĆ j.d.o.o.</izvorni_sadrzaj>
    <derivirana_varijabla naziv="DomainObject.Predmet.ProtustrankaIDrugi_1">AUTOPRIJEVOZ KRUŽIĆ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AUTOPRIJEVOZ KRUŽIĆ j.d.o.o., OIB 47001919200, Zadobarje 96/A, 47000 Karlovac</izvorni_sadrzaj>
    <derivirana_varijabla naziv="DomainObject.Predmet.ProtustrankaIDrugiAdressOIB_1">AUTOPRIJEVOZ KRUŽIĆ j.d.o.o., OIB 47001919200, Zadobarje 96/A,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AUTOPRIJEVOZ KRUŽIĆ j.d.o.o.</item>
      <item>Marina Kružić</item>
    </izvorni_sadrzaj>
    <derivirana_varijabla naziv="DomainObject.Predmet.SudioniciListNaziv_1">
      <item>Fina, regionalni centar Zagreb, podružnica Karlovac</item>
      <item>AUTOPRIJEVOZ KRUŽIĆ j.d.o.o.</item>
      <item>Marina Kružić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AUTOPRIJEVOZ KRUŽIĆ j.d.o.o., OIB 47001919200, Zadobarje 96/A,47000 Karlovac</item>
      <item>Marina Kružić, OIB 47046376609, Zadobarje 96a,47000 Zadobarje</item>
    </izvorni_sadrzaj>
    <derivirana_varijabla naziv="DomainObject.Predmet.SudioniciListAdressOIB_1">
      <item>Fina, regionalni centar Zagreb, podružnica Karlovac, OIB 85821130368, Vitezovićeva 1,47000 Karlovac</item>
      <item>AUTOPRIJEVOZ KRUŽIĆ j.d.o.o., OIB 47001919200, Zadobarje 96/A,47000 Karlovac</item>
      <item>Marina Kružić, OIB 47046376609, Zadobarje 96a,47000 Zadobarje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47001919200</item>
      <item>, OIB 47046376609</item>
    </izvorni_sadrzaj>
    <derivirana_varijabla naziv="DomainObject.Predmet.SudioniciListNazivOIB_1">
      <item>, OIB 85821130368</item>
      <item>, OIB 47001919200</item>
      <item>, OIB 47046376609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2016-02-23T11:30:00Z</dcterms:created>
  <dc:creator>ilukac</dc:creator>
  <cp:lastModifiedBy>Anita Ban</cp:lastModifiedBy>
  <cp:lastPrinted>2016-02-23T11:22:00Z</cp:lastPrinted>
  <dcterms:modified xmlns:xsi="http://www.w3.org/2001/XMLSchema-instance" xsi:type="dcterms:W3CDTF">2016-02-23T11:33:00Z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