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44fc6" w14:paraId="2444fc6"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35386A">
        <w:t>953</w:t>
      </w:r>
      <w:r w:rsidR="00394383">
        <w:t>/2019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1A5A88">
        <w:t>SPORT SPIRIT j.d.o.o., OIB</w:t>
      </w:r>
      <w:r w:rsidR="0035386A">
        <w:t xml:space="preserve"> 71546895404, Sesvete, Kelekova 4</w:t>
      </w:r>
      <w:r>
        <w:t xml:space="preserve">, </w:t>
      </w:r>
      <w:r w:rsidR="0035386A">
        <w:t>16</w:t>
      </w:r>
      <w:r>
        <w:t xml:space="preserve">. </w:t>
      </w:r>
      <w:r w:rsidR="00394383">
        <w:t>travnja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1A5A88">
        <w:t>SPORT SPIRIT j.d.o.o., OIB</w:t>
      </w:r>
      <w:r w:rsidR="0035386A" w:rsidRPr="0035386A">
        <w:t xml:space="preserve"> 71546895404, Sesvete, Kelekova 4</w:t>
      </w:r>
      <w:r w:rsidR="00394383">
        <w:t>.</w:t>
      </w:r>
    </w:p>
    <w:p w:rsidRDefault="004415BB" w:rsidP="00394383" w:rsidR="004415BB">
      <w:pPr>
        <w:ind w:firstLine="708"/>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35386A">
        <w:t>Siniši P</w:t>
      </w:r>
      <w:r w:rsidR="001A5A88">
        <w:t>ofeku, Križevci, Koruška 12, OIB</w:t>
      </w:r>
      <w:r w:rsidR="0035386A">
        <w:t xml:space="preserve"> 48800912786</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1A5A88" w:rsidRPr="001A5A88">
        <w:t>16.</w:t>
      </w:r>
      <w:r w:rsidRPr="001A5A88">
        <w:t xml:space="preserve"> </w:t>
      </w:r>
      <w:r w:rsidR="00394383" w:rsidRPr="001A5A88">
        <w:t>svibnja</w:t>
      </w:r>
      <w:r w:rsidRPr="001A5A88">
        <w:t xml:space="preserve"> 2019. u </w:t>
      </w:r>
      <w:r w:rsidR="001A5A88" w:rsidRPr="001A5A88">
        <w:t>11,00</w:t>
      </w:r>
      <w:r w:rsidRPr="001A5A88">
        <w:t xml:space="preserve"> </w:t>
      </w:r>
      <w:r>
        <w:t>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35386A">
        <w:t>10</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35386A">
        <w:t>251</w:t>
      </w:r>
      <w:r w:rsidR="00D25AEC">
        <w:t>.</w:t>
      </w:r>
      <w:r w:rsidR="0035386A">
        <w:t>275</w:t>
      </w:r>
      <w:r w:rsidR="00D25AEC">
        <w:t>,</w:t>
      </w:r>
      <w:r w:rsidR="0035386A">
        <w:t>30</w:t>
      </w:r>
      <w:r w:rsidR="00D25AEC">
        <w:t xml:space="preserve"> </w:t>
      </w:r>
      <w:r w:rsidR="00394383">
        <w:t>kn, te dvoje zaposlenih</w:t>
      </w:r>
      <w:r>
        <w:t>.</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35386A">
        <w:t>16</w:t>
      </w:r>
      <w:r>
        <w:t xml:space="preserve">. </w:t>
      </w:r>
      <w:r w:rsidR="00394383">
        <w:t>travnja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5F661F">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734C"/>
    <w:rsid w:val="0011750C"/>
    <w:rsid w:val="001A5A88"/>
    <w:rsid w:val="001B5411"/>
    <w:rsid w:val="0035386A"/>
    <w:rsid w:val="00394383"/>
    <w:rsid w:val="004415BB"/>
    <w:rsid w:val="005F661F"/>
    <w:rsid w:val="007D42D4"/>
    <w:rsid w:val="00A71636"/>
    <w:rsid w:val="00D25A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5F661F"/>
    <w:rPr>
      <w:color w:val="808080"/>
      <w:bdr w:space="0" w:sz="0" w:color="auto" w:val="none"/>
      <w:shd w:fill="auto" w:color="auto" w:val="clear"/>
    </w:rPr>
  </w:style>
  <w:style w:customStyle="true" w:styleId="eSPISCCParagraphDefaultFont" w:type="character">
    <w:name w:val="eSPIS_CC_Paragraph Default Font"/>
    <w:basedOn w:val="Zadanifontodlomka"/>
    <w:rsid w:val="005F66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661F"/>
    <w:rPr>
      <w:bdr w:space="0" w:sz="0" w:color="auto" w:val="none"/>
      <w:shd w:fill="FFFFCC" w:color="auto" w:val="clear"/>
      <w:lang w:val="hr-HR"/>
    </w:rPr>
  </w:style>
  <w:style w:customStyle="true" w:styleId="PozadinaSvijetloCrvena" w:type="character">
    <w:name w:val="Pozadina_SvijetloCrvena"/>
    <w:basedOn w:val="eSPISCCParagraphDefaultFont"/>
    <w:rsid w:val="005F66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66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5F661F"/>
    <w:rPr>
      <w:color w:val="808080"/>
      <w:bdr w:color="auto" w:space="0" w:sz="0" w:val="none"/>
      <w:shd w:color="auto" w:fill="auto" w:val="clear"/>
    </w:rPr>
  </w:style>
  <w:style w:customStyle="1" w:styleId="eSPISCCParagraphDefaultFont" w:type="character">
    <w:name w:val="eSPIS_CC_Paragraph Default Font"/>
    <w:basedOn w:val="Zadanifontodlomka"/>
    <w:rsid w:val="005F66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661F"/>
    <w:rPr>
      <w:bdr w:color="auto" w:space="0" w:sz="0" w:val="none"/>
      <w:shd w:color="auto" w:fill="FFFFCC" w:val="clear"/>
      <w:lang w:val="hr-HR"/>
    </w:rPr>
  </w:style>
  <w:style w:customStyle="1" w:styleId="PozadinaSvijetloCrvena" w:type="character">
    <w:name w:val="Pozadina_SvijetloCrvena"/>
    <w:basedOn w:val="eSPISCCParagraphDefaultFont"/>
    <w:rsid w:val="005F66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66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953</izvorni_sadrzaj>
    <derivirana_varijabla naziv="DomainObject.Predmet.Broj_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2019.</izvorni_sadrzaj>
    <derivirana_varijabla naziv="DomainObject.Predmet.DatumOsnivanja_1">16.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St-953/2019</izvorni_sadrzaj>
    <derivirana_varijabla naziv="DomainObject.Predmet.OznakaBroj_1">St-953/2019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SPIRIT  jednostavno društvo s ograničenom odgovornošću za proizvodnju, usluge i trgovinu zastupanog po punomoćniku Siniša Pofek</izvorni_sadrzaj>
    <derivirana_varijabla naziv="DomainObject.Predmet.ProtustrankaFormated_1">  SPORT SPIRIT  jednostavno društvo s ograničenom odgovornošću za proizvodnju, usluge i trgovinu zastupanog po punomoćniku Siniša Pofek</derivirana_varijabla>
  </DomainObject.Predmet.ProtustrankaFormated>
  <DomainObject.Predmet.ProtustrankaFormatedOIB>
    <izvorni_sadrzaj>  SPORT SPIRIT  jednostavno društvo s ograničenom odgovornošću za proizvodnju, usluge i trgovinu, OIB 71546895404 zastupanog po punomoćniku Siniša Pofek</izvorni_sadrzaj>
    <derivirana_varijabla naziv="DomainObject.Predmet.ProtustrankaFormatedOIB_1">  SPORT SPIRIT  jednostavno društvo s ograničenom odgovornošću za proizvodnju, usluge i trgovinu, OIB 71546895404 zastupanog po punomoćniku Siniša Pofek</derivirana_varijabla>
  </DomainObject.Predmet.ProtustrankaFormatedOIB>
  <DomainObject.Predmet.ProtustrankaFormatedWithAdress>
    <izvorni_sadrzaj> SPORT SPIRIT  jednostavno društvo s ograničenom odgovornošću za proizvodnju, usluge i trgovinu, Kelekova 4, 10360 Sesvete zastupanog po punomoćniku Siniša Pofek</izvorni_sadrzaj>
    <derivirana_varijabla naziv="DomainObject.Predmet.ProtustrankaFormatedWithAdress_1"> SPORT SPIRIT  jednostavno društvo s ograničenom odgovornošću za proizvodnju, usluge i trgovinu, Kelekova 4, 10360 Sesvete zastupanog po punomoćniku Siniša Pofek</derivirana_varijabla>
  </DomainObject.Predmet.ProtustrankaFormatedWithAdress>
  <DomainObject.Predmet.ProtustrankaFormatedWithAdressOIB>
    <izvorni_sadrzaj> SPORT SPIRIT  jednostavno društvo s ograničenom odgovornošću za proizvodnju, usluge i trgovinu, OIB 71546895404, Kelekova 4, 10360 Sesvete zastupanog po punomoćniku Siniša Pofek</izvorni_sadrzaj>
    <derivirana_varijabla naziv="DomainObject.Predmet.ProtustrankaFormatedWithAdressOIB_1"> SPORT SPIRIT  jednostavno društvo s ograničenom odgovornošću za proizvodnju, usluge i trgovinu, OIB 71546895404, Kelekova 4, 10360 Sesvete zastupanog po punomoćniku Siniša Pofek</derivirana_varijabla>
  </DomainObject.Predmet.ProtustrankaFormatedWithAdressOIB>
  <DomainObject.Predmet.ProtustrankaWithAdress>
    <izvorni_sadrzaj>SPORT SPIRIT  jednostavno društvo s ograničenom odgovornošću za proizvodnju, usluge i trgovinu Kelekova 4, 10360 Sesvete</izvorni_sadrzaj>
    <derivirana_varijabla naziv="DomainObject.Predmet.ProtustrankaWithAdress_1">SPORT SPIRIT  jednostavno društvo s ograničenom odgovornošću za proizvodnju, usluge i trgovinu Kelekova 4, 10360 Sesvete</derivirana_varijabla>
  </DomainObject.Predmet.ProtustrankaWithAdress>
  <DomainObject.Predmet.ProtustrankaWithAdressOIB>
    <izvorni_sadrzaj>SPORT SPIRIT  jednostavno društvo s ograničenom odgovornošću za proizvodnju, usluge i trgovinu, OIB 71546895404, Kelekova 4, 10360 Sesvete</izvorni_sadrzaj>
    <derivirana_varijabla naziv="DomainObject.Predmet.ProtustrankaWithAdressOIB_1">SPORT SPIRIT  jednostavno društvo s ograničenom odgovornošću za proizvodnju, usluge i trgovinu, OIB 71546895404, Kelekova 4, 10360 Sesvete</derivirana_varijabla>
  </DomainObject.Predmet.ProtustrankaWithAdressOIB>
  <DomainObject.Predmet.ProtustrankaNazivFormated>
    <izvorni_sadrzaj>SPORT SPIRIT  jednostavno društvo s ograničenom odgovornošću za proizvodnju, usluge i trgovinu</izvorni_sadrzaj>
    <derivirana_varijabla naziv="DomainObject.Predmet.ProtustrankaNazivFormated_1">SPORT SPIRIT  jednostavno društvo s ograničenom odgovornošću za proizvodnju, usluge i trgovinu</derivirana_varijabla>
  </DomainObject.Predmet.ProtustrankaNazivFormated>
  <DomainObject.Predmet.ProtustrankaNazivFormatedOIB>
    <izvorni_sadrzaj>SPORT SPIRIT  jednostavno društvo s ograničenom odgovornošću za proizvodnju, usluge i trgovinu, OIB 71546895404</izvorni_sadrzaj>
    <derivirana_varijabla naziv="DomainObject.Predmet.ProtustrankaNazivFormatedOIB_1">SPORT SPIRIT  jednostavno društvo s ograničenom odgovornošću za proizvodnju, usluge i trgovinu, OIB 71546895404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SPORT SPIRIT  jednostavno društvo s ograničenom odgovornošću za proizvodnju, usluge i trgovinu zastupanog po punomoćniku Siniša Pofek</item>
    </izvorni_sadrzaj>
    <derivirana_varijabla naziv="DomainObject.Predmet.ProtuStrankaListFormated_1">
      <item>SPORT SPIRIT  jednostavno društvo s ograničenom odgovornošću za proizvodnju, usluge i trgovinu zastupanog po punomoćniku Siniša Pofek</item>
    </derivirana_varijabla>
  </DomainObject.Predmet.ProtuStrankaListFormated>
  <DomainObject.Predmet.ProtuStrankaListFormatedOIB>
    <izvorni_sadrzaj>
      <item>SPORT SPIRIT  jednostavno društvo s ograničenom odgovornošću za proizvodnju, usluge i trgovinu, OIB 71546895404 zastupanog po punomoćniku Siniša Pofek</item>
    </izvorni_sadrzaj>
    <derivirana_varijabla naziv="DomainObject.Predmet.ProtuStrankaListFormatedOIB_1">
      <item>SPORT SPIRIT  jednostavno društvo s ograničenom odgovornošću za proizvodnju, usluge i trgovinu, OIB 71546895404 zastupanog po punomoćniku Siniša Pofek</item>
    </derivirana_varijabla>
  </DomainObject.Predmet.ProtuStrankaListFormatedOIB>
  <DomainObject.Predmet.ProtuStrankaListFormatedWithAdress>
    <izvorni_sadrzaj>
      <item>SPORT SPIRIT  jednostavno društvo s ograničenom odgovornošću za proizvodnju, usluge i trgovinu, Kelekova 4, 10360 Sesvete zastupanog po punomoćniku Siniša Pofek</item>
    </izvorni_sadrzaj>
    <derivirana_varijabla naziv="DomainObject.Predmet.ProtuStrankaListFormatedWithAdress_1">
      <item>SPORT SPIRIT  jednostavno društvo s ograničenom odgovornošću za proizvodnju, usluge i trgovinu, Kelekova 4, 10360 Sesvete zastupanog po punomoćniku Siniša Pofek</item>
    </derivirana_varijabla>
  </DomainObject.Predmet.ProtuStrankaListFormatedWithAdress>
  <DomainObject.Predmet.ProtuStrankaListFormatedWithAdressOIB>
    <izvorni_sadrzaj>
      <item>SPORT SPIRIT  jednostavno društvo s ograničenom odgovornošću za proizvodnju, usluge i trgovinu, OIB 71546895404, Kelekova 4, 10360 Sesvete zastupanog po punomoćniku Siniša Pofek</item>
    </izvorni_sadrzaj>
    <derivirana_varijabla naziv="DomainObject.Predmet.ProtuStrankaListFormatedWithAdressOIB_1">
      <item>SPORT SPIRIT  jednostavno društvo s ograničenom odgovornošću za proizvodnju, usluge i trgovinu, OIB 71546895404, Kelekova 4, 10360 Sesvete zastupanog po punomoćniku Siniša Pofek</item>
    </derivirana_varijabla>
  </DomainObject.Predmet.ProtuStrankaListFormatedWithAdressOIB>
  <DomainObject.Predmet.ProtuStrankaListNazivFormated>
    <izvorni_sadrzaj>
      <item>SPORT SPIRIT  jednostavno društvo s ograničenom odgovornošću za proizvodnju, usluge i trgovinu</item>
    </izvorni_sadrzaj>
    <derivirana_varijabla naziv="DomainObject.Predmet.ProtuStrankaListNazivFormated_1">
      <item>SPORT SPIRIT  jednostavno društvo s ograničenom odgovornošću za proizvodnju, usluge i trgovinu</item>
    </derivirana_varijabla>
  </DomainObject.Predmet.ProtuStrankaListNazivFormated>
  <DomainObject.Predmet.ProtuStrankaListNazivFormatedOIB>
    <izvorni_sadrzaj>
      <item>SPORT SPIRIT  jednostavno društvo s ograničenom odgovornošću za proizvodnju, usluge i trgovinu, OIB 71546895404</item>
    </izvorni_sadrzaj>
    <derivirana_varijabla naziv="DomainObject.Predmet.ProtuStrankaListNazivFormatedOIB_1">
      <item>SPORT SPIRIT  jednostavno društvo s ograničenom odgovornošću za proizvodnju, usluge i trgovinu, OIB 71546895404</item>
    </derivirana_varijabla>
  </DomainObject.Predmet.ProtuStrankaListNazivFormatedOIB>
  <DomainObject.Predmet.OstaliListFormated>
    <izvorni_sadrzaj>
      <item>Erste &amp; Steiermarkische bank d.d.</item>
      <item>Siniša Pofek punomoćnik sudionika u postupku SPORT SPIRIT  jednostavno društvo s ograničenom odgovornošću za proizvodnju, usluge i trgovinu</item>
    </izvorni_sadrzaj>
    <derivirana_varijabla naziv="DomainObject.Predmet.OstaliListFormated_1">
      <item>Erste &amp; Steiermarkische bank d.d.</item>
      <item>Siniša Pofek punomoćnik sudionika u postupku SPORT SPIRIT  jednostavno društvo s ograničenom odgovornošću za proizvodnju, usluge i trgovinu</item>
    </derivirana_varijabla>
  </DomainObject.Predmet.OstaliListFormated>
  <DomainObject.Predmet.OstaliListFormatedOIB>
    <izvorni_sadrzaj>
      <item>Erste &amp; Steiermarkische bank d.d.</item>
      <item>Siniša Pofek punomoćnik sudionika u postupku SPORT SPIRIT  jednostavno društvo s ograničenom odgovornošću za proizvodnju, usluge i trgovinu</item>
    </izvorni_sadrzaj>
    <derivirana_varijabla naziv="DomainObject.Predmet.OstaliListFormatedOIB_1">
      <item>Erste &amp; Steiermarkische bank d.d.</item>
      <item>Siniša Pofek punomoćnik sudionika u postupku SPORT SPIRIT  jednostavno društvo s ograničenom odgovornošću za proizvodnju, usluge i trgovinu</item>
    </derivirana_varijabla>
  </DomainObject.Predmet.OstaliListFormatedOIB>
  <DomainObject.Predmet.OstaliListFormatedWithAdress>
    <izvorni_sadrzaj>
      <item>Erste &amp; Steiermarkische bank d.d., Jadranski Trg 3/a, 51000 Rijeka</item>
      <item>Siniša Pofek, Koruška 12, 48260 Križevci punomoćnik sudionika u postupku SPORT SPIRIT  jednostavno društvo s ograničenom odgovornošću za proizvodnju, usluge i trgovinu</item>
    </izvorni_sadrzaj>
    <derivirana_varijabla naziv="DomainObject.Predmet.OstaliListFormatedWithAdress_1">
      <item>Erste &amp; Steiermarkische bank d.d., Jadranski Trg 3/a, 51000 Rijeka</item>
      <item>Siniša Pofek, Koruška 12, 48260 Križevci punomoćnik sudionika u postupku SPORT SPIRIT  jednostavno društvo s ograničenom odgovornošću za proizvodnju, usluge i trgovinu</item>
    </derivirana_varijabla>
  </DomainObject.Predmet.OstaliListFormatedWithAdress>
  <DomainObject.Predmet.OstaliListFormatedWithAdressOIB>
    <izvorni_sadrzaj>
      <item>Erste &amp; Steiermarkische bank d.d., Jadranski Trg 3/a, 51000 Rijeka</item>
      <item>Siniša Pofek, Koruška 12, 48260 Križevci punomoćnik sudionika u postupku SPORT SPIRIT  jednostavno društvo s ograničenom odgovornošću za proizvodnju, usluge i trgovinu</item>
    </izvorni_sadrzaj>
    <derivirana_varijabla naziv="DomainObject.Predmet.OstaliListFormatedWithAdressOIB_1">
      <item>Erste &amp; Steiermarkische bank d.d., Jadranski Trg 3/a, 51000 Rijeka</item>
      <item>Siniša Pofek, Koruška 12, 48260 Križevci punomoćnik sudionika u postupku SPORT SPIRIT  jednostavno društvo s ograničenom odgovornošću za proizvodnju, usluge i trgovinu</item>
    </derivirana_varijabla>
  </DomainObject.Predmet.OstaliListFormatedWithAdressOIB>
  <DomainObject.Predmet.OstaliListNazivFormated>
    <izvorni_sadrzaj>
      <item>Erste &amp; Steiermarkische bank d.d.</item>
      <item>Siniša Pofek</item>
    </izvorni_sadrzaj>
    <derivirana_varijabla naziv="DomainObject.Predmet.OstaliListNazivFormated_1">
      <item>Erste &amp; Steiermarkische bank d.d.</item>
      <item>Siniša Pofek</item>
    </derivirana_varijabla>
  </DomainObject.Predmet.OstaliListNazivFormated>
  <DomainObject.Predmet.OstaliListNazivFormatedOIB>
    <izvorni_sadrzaj>
      <item>Erste &amp; Steiermarkische bank d.d.</item>
      <item>Siniša Pofek</item>
    </izvorni_sadrzaj>
    <derivirana_varijabla naziv="DomainObject.Predmet.OstaliListNazivFormatedOIB_1">
      <item>Erste &amp; Steiermarkische bank d.d.</item>
      <item>Siniša Pofek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SPORT SPIRIT  jednostavno društvo s ograničenom odgovornošću za proizvodnju, usluge i trgovinu</izvorni_sadrzaj>
    <derivirana_varijabla naziv="DomainObject.Predmet.ProtustrankaIDrugi_1">SPORT SPIRIT  jednostavno društvo s ograničenom odgovornošću za proizvodnju, usluge i trgovinu</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SPORT SPIRIT  jednostavno društvo s ograničenom odgovornošću za proizvodnju, usluge i trgovinu, OIB 71546895404, Kelekova 4, 10360 Sesvete</izvorni_sadrzaj>
    <derivirana_varijabla naziv="DomainObject.Predmet.ProtustrankaIDrugiAdressOIB_1">SPORT SPIRIT  jednostavno društvo s ograničenom odgovornošću za proizvodnju, usluge i trgovinu, OIB 71546895404, Kelekova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SPIRIT  jednostavno društvo s ograničenom odgovornošću za proizvodnju, usluge i trgovinu</item>
      <item>FINANCIJSKA AGENCIJA, RC Zagreb</item>
      <item>Erste &amp; Steiermarkische bank d.d.</item>
      <item>Siniša Pofek</item>
    </izvorni_sadrzaj>
    <derivirana_varijabla naziv="DomainObject.Predmet.SudioniciListNaziv_1">
      <item>SPORT SPIRIT  jednostavno društvo s ograničenom odgovornošću za proizvodnju, usluge i trgovinu</item>
      <item>FINANCIJSKA AGENCIJA, RC Zagreb</item>
      <item>Erste &amp; Steiermarkische bank d.d.</item>
      <item>Siniša Pofek</item>
    </derivirana_varijabla>
  </DomainObject.Predmet.SudioniciListNaziv>
  <DomainObject.Predmet.SudioniciListAdressOIB>
    <izvorni_sadrzaj>
      <item>SPORT SPIRIT  jednostavno društvo s ograničenom odgovornošću za proizvodnju, usluge i trgovinu, OIB 71546895404, Kelekova 4,10360 Sesvete</item>
      <item>FINANCIJSKA AGENCIJA, RC Zagreb, OIB 85821130368, Trg svibanjskih žrtava 1995. 1,10000 Zagreb</item>
      <item>Erste &amp; Steiermarkische bank d.d., Jadranski Trg 3/a,51000 Rijeka</item>
      <item>Siniša Pofek, Koruška 12,48260 Križevci</item>
    </izvorni_sadrzaj>
    <derivirana_varijabla naziv="DomainObject.Predmet.SudioniciListAdressOIB_1">
      <item>SPORT SPIRIT  jednostavno društvo s ograničenom odgovornošću za proizvodnju, usluge i trgovinu, OIB 71546895404, Kelekova 4,10360 Sesvete</item>
      <item>FINANCIJSKA AGENCIJA, RC Zagreb, OIB 85821130368, Trg svibanjskih žrtava 1995. 1,10000 Zagreb</item>
      <item>Erste &amp; Steiermarkische bank d.d., Jadranski Trg 3/a,51000 Rijeka</item>
      <item>Siniša Pofek, Koruška 12,48260 Križevci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71546895404</item>
      <item>, OIB 85821130368</item>
      <item>, OIB null</item>
      <item>, OIB null</item>
    </izvorni_sadrzaj>
    <derivirana_varijabla naziv="DomainObject.Predmet.SudioniciListNazivOIB_1">
      <item>, OIB 71546895404</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824</properties:Words>
  <properties:Characters>4202</properties:Characters>
  <properties:Lines>115</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2019-04-16T09:13:00Z</dcterms:created>
  <dc:creator>Danijela Uzelac</dc:creator>
  <cp:lastModifiedBy>Katarina Franjić</cp:lastModifiedBy>
  <dcterms:modified xmlns:xsi="http://www.w3.org/2001/XMLSchema-instance" xsi:type="dcterms:W3CDTF">2019-04-16T12:18:00Z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(st-953-19  rješenje i zaključak prethodni.docx)</vt:lpwstr>
  </prop:property>
  <prop:property name="CC_coloring" pid="4" fmtid="{D5CDD505-2E9C-101B-9397-08002B2CF9AE}">
    <vt:bool>false</vt:bool>
  </prop:property>
  <prop:property name="BrojStranica" pid="5" fmtid="{D5CDD505-2E9C-101B-9397-08002B2CF9AE}">
    <vt:i4>3</vt:i4>
  </prop:property>
</prop:Properties>
</file>