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6cbb" w14:paraId="b6d6cb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094D">
        <w:t>2001</w:t>
      </w:r>
      <w:r w:rsidR="005C2C3D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2C3D">
        <w:t>05. listopada</w:t>
      </w:r>
      <w:r w:rsidR="00F67997">
        <w:t xml:space="preserve"> </w:t>
      </w:r>
      <w:r w:rsidR="005C2C3D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2052E2" w:rsidR="00325398" w:rsidRPr="001F6933">
      <w:pPr>
        <w:jc w:val="both"/>
        <w:rPr>
          <w:b/>
        </w:rPr>
      </w:pPr>
    </w:p>
    <w:p w:rsidRDefault="008155EE" w:rsidP="008E094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E094D">
        <w:t xml:space="preserve">THREE SCREEN MEDIA d.o.o., Zagreb, Vrbik 8 a, OIB </w:t>
      </w:r>
      <w:r w:rsidR="008E094D" w:rsidRPr="008E094D">
        <w:t>37002836905</w:t>
      </w:r>
      <w:r w:rsidR="007D76F1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E094D">
        <w:t>10.944,92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C2C3D">
        <w:t>05.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70C8B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E70C8B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           </w:t>
      </w:r>
      <w:r w:rsidR="009264CD">
        <w:t>Sanda Jeromela,v.r.</w:t>
      </w:r>
    </w:p>
    <w:p w:rsidRDefault="009264CD" w:rsidP="002152A3" w:rsidR="009264CD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9264CD" w:rsidP="002152A3" w:rsidR="009264CD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93D97"/>
    <w:rsid w:val="000D387C"/>
    <w:rsid w:val="00111057"/>
    <w:rsid w:val="00114EAD"/>
    <w:rsid w:val="00185571"/>
    <w:rsid w:val="00186AF0"/>
    <w:rsid w:val="001E50FB"/>
    <w:rsid w:val="001F6933"/>
    <w:rsid w:val="002052E2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C2C3D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D76F1"/>
    <w:rsid w:val="007F12D4"/>
    <w:rsid w:val="008155EE"/>
    <w:rsid w:val="008613BD"/>
    <w:rsid w:val="00863025"/>
    <w:rsid w:val="00871F01"/>
    <w:rsid w:val="008E094D"/>
    <w:rsid w:val="00910A89"/>
    <w:rsid w:val="00920CA0"/>
    <w:rsid w:val="009218D2"/>
    <w:rsid w:val="009264CD"/>
    <w:rsid w:val="009419D8"/>
    <w:rsid w:val="00946FC6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58C"/>
    <w:rsid w:val="00E5092D"/>
    <w:rsid w:val="00E62DFD"/>
    <w:rsid w:val="00E70C8B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St-2001/2017</izvorni_sadrzaj>
    <derivirana_varijabla naziv="DomainObject.Predmet.OznakaBroj_1">St-2001/2017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THREE SCREEN MEDIA d.o.o. zastupanog po punomoćniku Bojan Kotzmuth</izvorni_sadrzaj>
    <derivirana_varijabla naziv="DomainObject.Predmet.ProtustrankaFormated_1">  THREE SCREEN MEDIA d.o.o. zastupanog po punomoćniku Bojan Kotzmuth</derivirana_varijabla>
  </DomainObject.Predmet.ProtustrankaFormated>
  <DomainObject.Predmet.ProtustrankaFormatedOIB>
    <izvorni_sadrzaj>  THREE SCREEN MEDIA d.o.o., OIB 37002836905 zastupanog po punomoćniku Bojan Kotzmuth</izvorni_sadrzaj>
    <derivirana_varijabla naziv="DomainObject.Predmet.ProtustrankaFormatedOIB_1">  THREE SCREEN MEDIA d.o.o., OIB 37002836905 zastupanog po punomoćniku Bojan Kotzmuth</derivirana_varijabla>
  </DomainObject.Predmet.ProtustrankaFormatedOIB>
  <DomainObject.Predmet.ProtustrankaFormatedWithAdress>
    <izvorni_sadrzaj> THREE SCREEN MEDIA d.o.o., Vrbik 8a, 10000 Zagreb zastupanog po punomoćniku Bojan Kotzmuth</izvorni_sadrzaj>
    <derivirana_varijabla naziv="DomainObject.Predmet.ProtustrankaFormatedWithAdress_1"> THREE SCREEN MEDIA d.o.o., Vrbik 8a, 10000 Zagreb zastupanog po punomoćniku Bojan Kotzmuth</derivirana_varijabla>
  </DomainObject.Predmet.ProtustrankaFormatedWithAdress>
  <DomainObject.Predmet.ProtustrankaFormatedWithAdressOIB>
    <izvorni_sadrzaj> THREE SCREEN MEDIA d.o.o., OIB 37002836905, Vrbik 8a, 10000 Zagreb zastupanog po punomoćniku Bojan Kotzmuth</izvorni_sadrzaj>
    <derivirana_varijabla naziv="DomainObject.Predmet.ProtustrankaFormatedWithAdressOIB_1"> THREE SCREEN MEDIA d.o.o., OIB 37002836905, Vrbik 8a, 10000 Zagreb zastupanog po punomoćniku Bojan Kotzmuth</derivirana_varijabla>
  </DomainObject.Predmet.ProtustrankaFormatedWithAdressOIB>
  <DomainObject.Predmet.ProtustrankaWithAdress>
    <izvorni_sadrzaj>THREE SCREEN MEDIA d.o.o. Vrbik 8a, 10000 Zagreb</izvorni_sadrzaj>
    <derivirana_varijabla naziv="DomainObject.Predmet.ProtustrankaWithAdress_1">THREE SCREEN MEDIA d.o.o. Vrbik 8a, 10000 Zagreb</derivirana_varijabla>
  </DomainObject.Predmet.ProtustrankaWithAdress>
  <DomainObject.Predmet.ProtustrankaWithAdressOIB>
    <izvorni_sadrzaj>THREE SCREEN MEDIA d.o.o., OIB 37002836905, Vrbik 8a, 10000 Zagreb</izvorni_sadrzaj>
    <derivirana_varijabla naziv="DomainObject.Predmet.ProtustrankaWithAdressOIB_1">THREE SCREEN MEDIA d.o.o., OIB 37002836905, Vrbik 8a, 10000 Zagreb</derivirana_varijabla>
  </DomainObject.Predmet.ProtustrankaWithAdressOIB>
  <DomainObject.Predmet.ProtustrankaNazivFormated>
    <izvorni_sadrzaj>THREE SCREEN MEDIA d.o.o.</izvorni_sadrzaj>
    <derivirana_varijabla naziv="DomainObject.Predmet.ProtustrankaNazivFormated_1">THREE SCREEN MEDIA d.o.o.</derivirana_varijabla>
  </DomainObject.Predmet.ProtustrankaNazivFormated>
  <DomainObject.Predmet.ProtustrankaNazivFormatedOIB>
    <izvorni_sadrzaj>THREE SCREEN MEDIA d.o.o., OIB 37002836905</izvorni_sadrzaj>
    <derivirana_varijabla naziv="DomainObject.Predmet.ProtustrankaNazivFormatedOIB_1">THREE SCREEN MEDIA d.o.o., OIB 37002836905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THREE SCREEN MEDIA d.o.o. zastupanog po punomoćniku Bojan Kotzmuth</item>
    </izvorni_sadrzaj>
    <derivirana_varijabla naziv="DomainObject.Predmet.ProtuStrankaListFormated_1">
      <item>THREE SCREEN MEDIA d.o.o. zastupanog po punomoćniku Bojan Kotzmuth</item>
    </derivirana_varijabla>
  </DomainObject.Predmet.ProtuStrankaListFormated>
  <DomainObject.Predmet.ProtuStrankaListFormatedOIB>
    <izvorni_sadrzaj>
      <item>THREE SCREEN MEDIA d.o.o., OIB 37002836905 zastupanog po punomoćniku Bojan Kotzmuth</item>
    </izvorni_sadrzaj>
    <derivirana_varijabla naziv="DomainObject.Predmet.ProtuStrankaListFormatedOIB_1">
      <item>THREE SCREEN MEDIA d.o.o., OIB 37002836905 zastupanog po punomoćniku Bojan Kotzmuth</item>
    </derivirana_varijabla>
  </DomainObject.Predmet.ProtuStrankaListFormatedOIB>
  <DomainObject.Predmet.ProtuStrankaListFormatedWithAdress>
    <izvorni_sadrzaj>
      <item>THREE SCREEN MEDIA d.o.o., Vrbik 8a, 10000 Zagreb zastupanog po punomoćniku Bojan Kotzmuth</item>
    </izvorni_sadrzaj>
    <derivirana_varijabla naziv="DomainObject.Predmet.ProtuStrankaListFormatedWithAdress_1">
      <item>THREE SCREEN MEDIA d.o.o., Vrbik 8a, 10000 Zagreb zastupanog po punomoćniku Bojan Kotzmuth</item>
    </derivirana_varijabla>
  </DomainObject.Predmet.ProtuStrankaListFormatedWithAdress>
  <DomainObject.Predmet.ProtuStrankaListFormatedWithAdressOIB>
    <izvorni_sadrzaj>
      <item>THREE SCREEN MEDIA d.o.o., OIB 37002836905, Vrbik 8a, 10000 Zagreb zastupanog po punomoćniku Bojan Kotzmuth</item>
    </izvorni_sadrzaj>
    <derivirana_varijabla naziv="DomainObject.Predmet.ProtuStrankaListFormatedWithAdressOIB_1">
      <item>THREE SCREEN MEDIA d.o.o., OIB 37002836905, Vrbik 8a, 10000 Zagreb zastupanog po punomoćniku Bojan Kotzmuth</item>
    </derivirana_varijabla>
  </DomainObject.Predmet.ProtuStrankaListFormatedWithAdressOIB>
  <DomainObject.Predmet.ProtuStrankaListNazivFormated>
    <izvorni_sadrzaj>
      <item>THREE SCREEN MEDIA d.o.o.</item>
    </izvorni_sadrzaj>
    <derivirana_varijabla naziv="DomainObject.Predmet.ProtuStrankaListNazivFormated_1">
      <item>THREE SCREEN MEDIA d.o.o.</item>
    </derivirana_varijabla>
  </DomainObject.Predmet.ProtuStrankaListNazivFormated>
  <DomainObject.Predmet.ProtuStrankaListNazivFormatedOIB>
    <izvorni_sadrzaj>
      <item>THREE SCREEN MEDIA d.o.o., OIB 37002836905</item>
    </izvorni_sadrzaj>
    <derivirana_varijabla naziv="DomainObject.Predmet.ProtuStrankaListNazivFormatedOIB_1">
      <item>THREE SCREEN MEDIA d.o.o., OIB 37002836905</item>
    </derivirana_varijabla>
  </DomainObject.Predmet.ProtuStrankaListNazivFormatedOIB>
  <DomainObject.Predmet.OstaliListFormated>
    <izvorni_sadrzaj>
      <item>Bojan Kotzmuth punomoćnik sudionika u postupku THREE SCREEN MEDIA d.o.o.</item>
    </izvorni_sadrzaj>
    <derivirana_varijabla naziv="DomainObject.Predmet.OstaliListFormated_1">
      <item>Bojan Kotzmuth punomoćnik sudionika u postupku THREE SCREEN MEDIA d.o.o.</item>
    </derivirana_varijabla>
  </DomainObject.Predmet.OstaliListFormated>
  <DomainObject.Predmet.OstaliListFormatedOIB>
    <izvorni_sadrzaj>
      <item>Bojan Kotzmuth, OIB 53813680334 punomoćnik sudionika u postupku THREE SCREEN MEDIA d.o.o.</item>
    </izvorni_sadrzaj>
    <derivirana_varijabla naziv="DomainObject.Predmet.OstaliListFormatedOIB_1">
      <item>Bojan Kotzmuth, OIB 53813680334 punomoćnik sudionika u postupku THREE SCREEN MEDIA d.o.o.</item>
    </derivirana_varijabla>
  </DomainObject.Predmet.OstaliListFormatedOIB>
  <DomainObject.Predmet.OstaliListFormatedWithAdress>
    <izvorni_sadrzaj>
      <item>Bojan Kotzmuth, Topnička 6, 10000 Zagreb punomoćnik sudionika u postupku THREE SCREEN MEDIA d.o.o.</item>
    </izvorni_sadrzaj>
    <derivirana_varijabla naziv="DomainObject.Predmet.OstaliListFormatedWithAdress_1">
      <item>Bojan Kotzmuth, Topnička 6, 10000 Zagreb punomoćnik sudionika u postupku THREE SCREEN MEDIA d.o.o.</item>
    </derivirana_varijabla>
  </DomainObject.Predmet.OstaliListFormatedWithAdress>
  <DomainObject.Predmet.OstaliListFormatedWithAdressOIB>
    <izvorni_sadrzaj>
      <item>Bojan Kotzmuth, OIB 53813680334, Topnička 6, 10000 Zagreb punomoćnik sudionika u postupku THREE SCREEN MEDIA d.o.o.</item>
    </izvorni_sadrzaj>
    <derivirana_varijabla naziv="DomainObject.Predmet.OstaliListFormatedWithAdressOIB_1">
      <item>Bojan Kotzmuth, OIB 53813680334, Topnička 6, 10000 Zagreb punomoćnik sudionika u postupku THREE SCREEN MEDIA d.o.o.</item>
    </derivirana_varijabla>
  </DomainObject.Predmet.OstaliListFormatedWithAdressOIB>
  <DomainObject.Predmet.OstaliListNazivFormated>
    <izvorni_sadrzaj>
      <item>Bojan Kotzmuth</item>
    </izvorni_sadrzaj>
    <derivirana_varijabla naziv="DomainObject.Predmet.OstaliListNazivFormated_1">
      <item>Bojan Kotzmuth</item>
    </derivirana_varijabla>
  </DomainObject.Predmet.OstaliListNazivFormated>
  <DomainObject.Predmet.OstaliListNazivFormatedOIB>
    <izvorni_sadrzaj>
      <item>Bojan Kotzmuth, OIB 53813680334</item>
    </izvorni_sadrzaj>
    <derivirana_varijabla naziv="DomainObject.Predmet.OstaliListNazivFormatedOIB_1">
      <item>Bojan Kotzmuth, OIB 53813680334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THREE SCREEN MEDIA d.o.o.</izvorni_sadrzaj>
    <derivirana_varijabla naziv="DomainObject.Predmet.ProtustrankaIDrugi_1">THREE SCREEN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THREE SCREEN MEDIA d.o.o., OIB 37002836905, Vrbik 8a, 10000 Zagreb</izvorni_sadrzaj>
    <derivirana_varijabla naziv="DomainObject.Predmet.ProtustrankaIDrugiAdressOIB_1">THREE SCREEN MEDIA d.o.o., OIB 37002836905, Vrbik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THREE SCREEN MEDIA d.o.o.</item>
      <item>Bojan Kotzmuth</item>
    </izvorni_sadrzaj>
    <derivirana_varijabla naziv="DomainObject.Predmet.SudioniciListNaziv_1">
      <item>FINA Regionalni centar Zagreb</item>
      <item>THREE SCREEN MEDIA d.o.o.</item>
      <item>Bojan Kotzmuth</item>
    </derivirana_varijabla>
  </DomainObject.Predmet.SudioniciListNaziv>
  <DomainObject.Predmet.SudioniciListAdressOIB>
    <izvorni_sadrzaj>
      <item>FINA Regionalni centar Zagreb, OIB 85821130368, Trg svibanjskih žrtava 1995. 1,10000 Zagreb</item>
      <item>THREE SCREEN MEDIA d.o.o., OIB 37002836905, Vrbik 8a,10000 Zagreb</item>
      <item>Bojan Kotzmuth, OIB 53813680334, Topnička 6,10000 Zagreb</item>
    </izvorni_sadrzaj>
    <derivirana_varijabla naziv="DomainObject.Predmet.SudioniciListAdressOIB_1">
      <item>FINA Regionalni centar Zagreb, OIB 85821130368, Trg svibanjskih žrtava 1995. 1,10000 Zagreb</item>
      <item>THREE SCREEN MEDIA d.o.o., OIB 37002836905, Vrbik 8a,10000 Zagreb</item>
      <item>Bojan Kotzmuth, OIB 53813680334, Topnička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37002836905</item>
      <item>, OIB 53813680334</item>
    </izvorni_sadrzaj>
    <derivirana_varijabla naziv="DomainObject.Predmet.SudioniciListNazivOIB_1">
      <item>, OIB 85821130368</item>
      <item>, OIB 37002836905</item>
      <item>, OIB 53813680334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1328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2017-10-05T11:39:00Z</dcterms:created>
  <dc:creator>ilukac</dc:creator>
  <cp:lastModifiedBy>Višnja Svečak</cp:lastModifiedBy>
  <cp:lastPrinted>2017-10-05T11:39:00Z</cp:lastPrinted>
  <dcterms:modified xmlns:xsi="http://www.w3.org/2001/XMLSchema-instance" xsi:type="dcterms:W3CDTF">2017-10-05T11:42:00Z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