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1615" w14:paraId="9e0161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EE35C4" w:rsidP="006760EE" w:rsidR="008478DD">
      <w:pPr>
        <w:ind w:left="5040"/>
        <w:jc w:val="right"/>
      </w:pPr>
      <w:r>
        <w:t>DARKO KERAN</w:t>
      </w:r>
    </w:p>
    <w:p w:rsidRDefault="00EE35C4" w:rsidP="006760EE" w:rsidR="00EE35C4">
      <w:pPr>
        <w:ind w:left="5040"/>
        <w:jc w:val="right"/>
      </w:pPr>
      <w:r>
        <w:t>Ždralovac 42</w:t>
      </w:r>
    </w:p>
    <w:p w:rsidRDefault="00EE35C4" w:rsidP="006760EE" w:rsidR="00EE35C4">
      <w:pPr>
        <w:ind w:left="5040"/>
        <w:jc w:val="right"/>
      </w:pPr>
      <w:r>
        <w:t>SUKOŠAN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EE35C4">
        <w:t>849</w:t>
      </w:r>
      <w:r w:rsidR="00E36A19">
        <w:t>/16-4</w:t>
      </w:r>
      <w:r>
        <w:t xml:space="preserve"> od </w:t>
      </w:r>
      <w:r w:rsidR="00E36A19">
        <w:t>1</w:t>
      </w:r>
      <w:r w:rsidR="006760EE">
        <w:t>7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EE35C4">
        <w:t>BONACA SUKOŠAN d.o.o., Sukošan, Dr. Franje Tuđmana 42, OIB: 72078539887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9202F1">
        <w:t>09</w:t>
      </w:r>
      <w:r w:rsidR="00E36A19">
        <w:t>,</w:t>
      </w:r>
      <w:r w:rsidR="00EE35C4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FE592D">
        <w:t>09</w:t>
      </w:r>
      <w:r w:rsidR="00B1686E">
        <w:t>,</w:t>
      </w:r>
      <w:r w:rsidR="00EE35C4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36A19">
        <w:t>1</w:t>
      </w:r>
      <w:r w:rsidR="006760EE">
        <w:t>7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93615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E35C4">
      <w:rPr>
        <w:b/>
        <w:bCs/>
        <w:sz w:val="28"/>
      </w:rPr>
      <w:t>849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06050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60EE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D1BAB"/>
    <w:rsid w:val="007E425C"/>
    <w:rsid w:val="0080429C"/>
    <w:rsid w:val="0084577B"/>
    <w:rsid w:val="008478DD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02F1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4DDD"/>
    <w:rsid w:val="00DF5870"/>
    <w:rsid w:val="00E069BC"/>
    <w:rsid w:val="00E073B9"/>
    <w:rsid w:val="00E36A19"/>
    <w:rsid w:val="00E57968"/>
    <w:rsid w:val="00E83C6A"/>
    <w:rsid w:val="00EA6402"/>
    <w:rsid w:val="00EB44F7"/>
    <w:rsid w:val="00ED32D7"/>
    <w:rsid w:val="00EE35C4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1FBB"/>
    <w:rsid w:val="00FE20AE"/>
    <w:rsid w:val="00FE592D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6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05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05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05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6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05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05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05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SUKOŠAN društvo s ograničenom odgovornošću za ugostiteljstvo i turizam</izvorni_sadrzaj>
    <derivirana_varijabla naziv="DomainObject.Predmet.ProtustrankaFormated_1">  BONACA SUKOŠAN društvo s ograničenom odgovornošću za ugostiteljstvo i turizam</derivirana_varijabla>
  </DomainObject.Predmet.ProtustrankaFormated>
  <DomainObject.Predmet.ProtustrankaFormatedOIB>
    <izvorni_sadrzaj>  BONACA SUKOŠAN društvo s ograničenom odgovornošću za ugostiteljstvo i turizam, OIB 72078539887</izvorni_sadrzaj>
    <derivirana_varijabla naziv="DomainObject.Predmet.ProtustrankaFormatedOIB_1">  BONACA SUKOŠAN društvo s ograničenom odgovornošću za ugostiteljstvo i turizam, OIB 72078539887</derivirana_varijabla>
  </DomainObject.Predmet.ProtustrankaFormatedOIB>
  <DomainObject.Predmet.ProtustrankaFormatedWithAdress>
    <izvorni_sadrzaj> BONACA SUKOŠAN društvo s ograničenom odgovornošću za ugostiteljstvo i turizam, Dr. Franje Tuđmana 42, 23206 Sukošan</izvorni_sadrzaj>
    <derivirana_varijabla naziv="DomainObject.Predmet.ProtustrankaFormatedWithAdress_1"> BONACA SUKOŠAN društvo s ograničenom odgovornošću za ugostiteljstvo i turizam, Dr. Franje Tuđmana 42, 23206 Sukošan</derivirana_varijabla>
  </DomainObject.Predmet.ProtustrankaFormatedWithAdress>
  <DomainObject.Predmet.ProtustrankaFormatedWithAdressOIB>
    <izvorni_sadrzaj> BONACA SUKOŠAN društvo s ograničenom odgovornošću za ugostiteljstvo i turizam, OIB 72078539887, Dr. Franje Tuđmana 42, 23206 Sukošan</izvorni_sadrzaj>
    <derivirana_varijabla naziv="DomainObject.Predmet.ProtustrankaFormatedWithAdressOIB_1"> BONACA SUKOŠAN društvo s ograničenom odgovornošću za ugostiteljstvo i turizam, OIB 72078539887, Dr. Franje Tuđmana 42, 23206 Sukošan</derivirana_varijabla>
  </DomainObject.Predmet.ProtustrankaFormatedWithAdressOIB>
  <DomainObject.Predmet.ProtustrankaWithAdress>
    <izvorni_sadrzaj>BONACA SUKOŠAN društvo s ograničenom odgovornošću za ugostiteljstvo i turizam Dr. Franje Tuđmana 42, 23206 Sukošan</izvorni_sadrzaj>
    <derivirana_varijabla naziv="DomainObject.Predmet.ProtustrankaWithAdress_1">BONACA SUKOŠAN društvo s ograničenom odgovornošću za ugostiteljstvo i turizam Dr. Franje Tuđmana 42, 23206 Sukošan</derivirana_varijabla>
  </DomainObject.Predmet.ProtustrankaWithAdress>
  <DomainObject.Predmet.ProtustrankaWithAdressOIB>
    <izvorni_sadrzaj>BONACA SUKOŠAN društvo s ograničenom odgovornošću za ugostiteljstvo i turizam, OIB 72078539887, Dr. Franje Tuđmana 42, 23206 Sukošan</izvorni_sadrzaj>
    <derivirana_varijabla naziv="DomainObject.Predmet.ProtustrankaWithAdressOIB_1">BONACA SUKOŠAN društvo s ograničenom odgovornošću za ugostiteljstvo i turizam, OIB 72078539887, Dr. Franje Tuđmana 42, 23206 Sukošan</derivirana_varijabla>
  </DomainObject.Predmet.ProtustrankaWithAdressOIB>
  <DomainObject.Predmet.ProtustrankaNazivFormated>
    <izvorni_sadrzaj>BONACA SUKOŠAN društvo s ograničenom odgovornošću za ugostiteljstvo i turizam</izvorni_sadrzaj>
    <derivirana_varijabla naziv="DomainObject.Predmet.ProtustrankaNazivFormated_1">BONACA SUKOŠAN društvo s ograničenom odgovornošću za ugostiteljstvo i turizam</derivirana_varijabla>
  </DomainObject.Predmet.ProtustrankaNazivFormated>
  <DomainObject.Predmet.ProtustrankaNazivFormatedOIB>
    <izvorni_sadrzaj>BONACA SUKOŠAN društvo s ograničenom odgovornošću za ugostiteljstvo i turizam, OIB 72078539887</izvorni_sadrzaj>
    <derivirana_varijabla naziv="DomainObject.Predmet.ProtustrankaNazivFormatedOIB_1">BONACA SUKOŠAN društvo s ograničenom odgovornošću za ugostiteljstvo i turizam, OIB 72078539887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40180.80</izvorni_sadrzaj>
    <derivirana_varijabla naziv="DomainObject.Predmet.TrenutnaVrijednost_1">40180.80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 SUKOŠAN društvo s ograničenom odgovornošću za ugostiteljstvo i turizam</item>
    </izvorni_sadrzaj>
    <derivirana_varijabla naziv="DomainObject.Predmet.ProtuStrankaListFormated_1">
      <item>BONACA SUKOŠAN društvo s ograničenom odgovornošću za ugostiteljstvo i turizam</item>
    </derivirana_varijabla>
  </DomainObject.Predmet.ProtuStrankaListFormated>
  <DomainObject.Predmet.ProtuStrankaListFormatedOIB>
    <izvorni_sadrzaj>
      <item>BONACA SUKOŠAN društvo s ograničenom odgovornošću za ugostiteljstvo i turizam, OIB 72078539887</item>
    </izvorni_sadrzaj>
    <derivirana_varijabla naziv="DomainObject.Predmet.ProtuStrankaListFormatedOIB_1">
      <item>BONACA SUKOŠAN društvo s ograničenom odgovornošću za ugostiteljstvo i turizam, OIB 72078539887</item>
    </derivirana_varijabla>
  </DomainObject.Predmet.ProtuStrankaListFormatedOIB>
  <DomainObject.Predmet.ProtuStrankaListFormatedWithAdress>
    <izvorni_sadrzaj>
      <item>BONACA SUKOŠAN društvo s ograničenom odgovornošću za ugostiteljstvo i turizam, Dr. Franje Tuđmana 42, 23206 Sukošan</item>
    </izvorni_sadrzaj>
    <derivirana_varijabla naziv="DomainObject.Predmet.ProtuStrankaListFormatedWithAdress_1">
      <item>BONACA SUKOŠAN društvo s ograničenom odgovornošću za ugostiteljstvo i turizam, Dr. Franje Tuđmana 42, 23206 Sukošan</item>
    </derivirana_varijabla>
  </DomainObject.Predmet.ProtuStrankaListFormatedWithAdress>
  <DomainObject.Predmet.ProtuStrankaListFormatedWithAdressOIB>
    <izvorni_sadrzaj>
      <item>BONACA SUKOŠAN društvo s ograničenom odgovornošću za ugostiteljstvo i turizam, OIB 72078539887, Dr. Franje Tuđmana 42, 23206 Sukošan</item>
    </izvorni_sadrzaj>
    <derivirana_varijabla naziv="DomainObject.Predmet.ProtuStrankaListFormatedWithAdressOIB_1">
      <item>BONACA SUKOŠAN društvo s ograničenom odgovornošću za ugostiteljstvo i turizam, OIB 72078539887, Dr. Franje Tuđmana 42, 23206 Sukošan</item>
    </derivirana_varijabla>
  </DomainObject.Predmet.ProtuStrankaListFormatedWithAdressOIB>
  <DomainObject.Predmet.ProtuStrankaListNazivFormated>
    <izvorni_sadrzaj>
      <item>BONACA SUKOŠAN društvo s ograničenom odgovornošću za ugostiteljstvo i turizam</item>
    </izvorni_sadrzaj>
    <derivirana_varijabla naziv="DomainObject.Predmet.ProtuStrankaListNazivFormated_1">
      <item>BONACA SUKOŠAN društvo s ograničenom odgovornošću za ugostiteljstvo i turizam</item>
    </derivirana_varijabla>
  </DomainObject.Predmet.ProtuStrankaListNazivFormated>
  <DomainObject.Predmet.ProtuStrankaListNazivFormatedOIB>
    <izvorni_sadrzaj>
      <item>BONACA SUKOŠAN društvo s ograničenom odgovornošću za ugostiteljstvo i turizam, OIB 72078539887</item>
    </izvorni_sadrzaj>
    <derivirana_varijabla naziv="DomainObject.Predmet.ProtuStrankaListNazivFormatedOIB_1">
      <item>BONACA SUKOŠAN društvo s ograničenom odgovornošću za ugostiteljstvo i turizam, OIB 72078539887</item>
    </derivirana_varijabla>
  </DomainObject.Predmet.ProtuStrankaListNazivFormatedOIB>
  <DomainObject.Predmet.OstaliListFormated>
    <izvorni_sadrzaj>
      <item>Darko Keran</item>
    </izvorni_sadrzaj>
    <derivirana_varijabla naziv="DomainObject.Predmet.OstaliListFormated_1">
      <item>Darko Keran</item>
    </derivirana_varijabla>
  </DomainObject.Predmet.OstaliListFormated>
  <DomainObject.Predmet.OstaliListFormatedOIB>
    <izvorni_sadrzaj>
      <item>Darko Keran, OIB 66797125546</item>
    </izvorni_sadrzaj>
    <derivirana_varijabla naziv="DomainObject.Predmet.OstaliListFormatedOIB_1">
      <item>Darko Keran, OIB 66797125546</item>
    </derivirana_varijabla>
  </DomainObject.Predmet.OstaliListFormatedOIB>
  <DomainObject.Predmet.OstaliListFormatedWithAdress>
    <izvorni_sadrzaj>
      <item>Darko Keran, ŽDRALOVAC 42 (ranije: SUKOŠAN, SUKOŠAN, 18), 23206 Sukošan</item>
    </izvorni_sadrzaj>
    <derivirana_varijabla naziv="DomainObject.Predmet.OstaliListFormatedWithAdress_1">
      <item>Darko Keran, ŽDRALOVAC 42 (ranije: SUKOŠAN, SUKOŠAN, 18), 23206 Sukošan</item>
    </derivirana_varijabla>
  </DomainObject.Predmet.OstaliListFormatedWithAdress>
  <DomainObject.Predmet.OstaliListFormatedWithAdressOIB>
    <izvorni_sadrzaj>
      <item>Darko Keran, OIB 66797125546, ŽDRALOVAC 42 (ranije: SUKOŠAN, SUKOŠAN, 18), 23206 Sukošan</item>
    </izvorni_sadrzaj>
    <derivirana_varijabla naziv="DomainObject.Predmet.OstaliListFormatedWithAdressOIB_1">
      <item>Darko Keran, OIB 66797125546, ŽDRALOVAC 42 (ranije: SUKOŠAN, SUKOŠAN, 18), 23206 Sukošan</item>
    </derivirana_varijabla>
  </DomainObject.Predmet.OstaliListFormatedWithAdressOIB>
  <DomainObject.Predmet.OstaliListNazivFormated>
    <izvorni_sadrzaj>
      <item>Darko Keran</item>
    </izvorni_sadrzaj>
    <derivirana_varijabla naziv="DomainObject.Predmet.OstaliListNazivFormated_1">
      <item>Darko Keran</item>
    </derivirana_varijabla>
  </DomainObject.Predmet.OstaliListNazivFormated>
  <DomainObject.Predmet.OstaliListNazivFormatedOIB>
    <izvorni_sadrzaj>
      <item>Darko Keran, OIB 66797125546</item>
    </izvorni_sadrzaj>
    <derivirana_varijabla naziv="DomainObject.Predmet.OstaliListNazivFormatedOIB_1">
      <item>Darko Keran, OIB 66797125546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 SUKOŠAN društvo s ograničenom odgovornošću za ugostiteljstvo i turizam</izvorni_sadrzaj>
    <derivirana_varijabla naziv="DomainObject.Predmet.ProtustrankaIDrugi_1">BONACA SUKOŠAN društvo s ograničenom odgovornošću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BONACA SUKOŠAN društvo s ograničenom odgovornošću za ugostiteljstvo i turizam, OIB 72078539887, Dr. Franje Tuđmana 42, 23206 Sukošan</izvorni_sadrzaj>
    <derivirana_varijabla naziv="DomainObject.Predmet.ProtustrankaIDrugiAdressOIB_1">BONACA SUKOŠAN društvo s ograničenom odgovornošću za ugostiteljstvo i turizam, OIB 72078539887,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 SUKOŠAN društvo s ograničenom odgovornošću za ugostiteljstvo i turizam</item>
      <item>Darko Keran</item>
    </izvorni_sadrzaj>
    <derivirana_varijabla naziv="DomainObject.Predmet.SudioniciListNaziv_1">
      <item>Financijska agencija</item>
      <item>BONACA SUKOŠAN društvo s ograničenom odgovornošću za ugostiteljstvo i turizam</item>
      <item>Darko Keran</item>
    </derivirana_varijabla>
  </DomainObject.Predmet.SudioniciListNaziv>
  <DomainObject.Predmet.SudioniciListAdressOIB>
    <izvorni_sadrzaj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izvorni_sadrzaj>
    <derivirana_varijabla naziv="DomainObject.Predmet.SudioniciListAdressOIB_1"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72078539887</item>
      <item>, OIB 66797125546</item>
    </izvorni_sadrzaj>
    <derivirana_varijabla naziv="DomainObject.Predmet.SudioniciListNazivOIB_1">
      <item>, OIB 85821130368</item>
      <item>, OIB 72078539887</item>
      <item>, OIB 66797125546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088BD-6D9D-4ADC-943A-72C341ADE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864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2016-06-17T11:45:00Z</dcterms:created>
  <dc:creator>Ardena Bajlo</dc:creator>
  <cp:lastModifiedBy>wsadmin</cp:lastModifiedBy>
  <cp:lastPrinted>2016-06-17T11:39:00Z</cp:lastPrinted>
  <dcterms:modified xmlns:xsi="http://www.w3.org/2001/XMLSchema-instance" xsi:type="dcterms:W3CDTF">2016-06-20T11:56:00Z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