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86caa" w14:paraId="9886caa"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12ED3" w:rsidP="00A12ED3" w:rsidR="00A12ED3" w:rsidRPr="00A12ED3">
      <w:pPr>
        <w:spacing w:after="0"/>
        <w:ind w:firstLine="708"/>
        <w:rPr>
          <w:rFonts w:cs="Times New Roman" w:eastAsia="Times New Roman"/>
          <w:b/>
          <w:lang w:val="en-US"/>
        </w:rPr>
      </w:pPr>
    </w:p>
    <w:p w:rsidRDefault="00A12ED3" w:rsidP="00A12ED3" w:rsidR="00A12ED3" w:rsidRPr="00A12ED3">
      <w:pPr>
        <w:spacing w:after="0"/>
        <w:rPr>
          <w:rFonts w:cs="Times New Roman" w:eastAsia="Times New Roman"/>
          <w:b/>
          <w:lang w:val="en-US"/>
        </w:rPr>
      </w:pPr>
      <w:r w:rsidRPr="00A12ED3">
        <w:rPr>
          <w:rFonts w:cs="Times New Roman" w:eastAsia="Times New Roman"/>
          <w:b/>
          <w:lang w:val="en-US"/>
        </w:rPr>
        <w:t>REPUBLIKA HRVATSKA</w:t>
      </w:r>
    </w:p>
    <w:p w:rsidRDefault="00A12ED3" w:rsidP="00A12ED3" w:rsidR="00A12ED3" w:rsidRPr="00A12ED3">
      <w:pPr>
        <w:spacing w:after="0"/>
        <w:rPr>
          <w:rFonts w:cs="Times New Roman" w:eastAsia="Times New Roman"/>
          <w:b/>
          <w:lang w:val="en-US"/>
        </w:rPr>
      </w:pPr>
      <w:r w:rsidRPr="00A12ED3">
        <w:rPr>
          <w:rFonts w:cs="Times New Roman" w:eastAsia="Times New Roman"/>
          <w:b/>
          <w:lang w:val="en-US"/>
        </w:rPr>
        <w:t>TRGOVAČKI SUD U SPLITU</w:t>
      </w:r>
    </w:p>
    <w:p w:rsidRDefault="00A12ED3" w:rsidP="00A12ED3" w:rsidR="00A12ED3" w:rsidRPr="00A12ED3">
      <w:pPr>
        <w:spacing w:after="0"/>
        <w:rPr>
          <w:rFonts w:cs="Times New Roman" w:eastAsia="Times New Roman"/>
          <w:b/>
          <w:lang w:val="en-US"/>
        </w:rPr>
      </w:pPr>
      <w:r w:rsidRPr="00A12ED3">
        <w:rPr>
          <w:rFonts w:cs="Times New Roman" w:eastAsia="Times New Roman"/>
          <w:b/>
          <w:lang w:val="en-US"/>
        </w:rPr>
        <w:t xml:space="preserve">Split, </w:t>
      </w:r>
      <w:proofErr w:type="spellStart"/>
      <w:r w:rsidRPr="00A12ED3">
        <w:rPr>
          <w:rFonts w:cs="Times New Roman" w:eastAsia="Times New Roman"/>
          <w:b/>
          <w:lang w:val="en-US"/>
        </w:rPr>
        <w:t>Sukoišanska</w:t>
      </w:r>
      <w:proofErr w:type="spellEnd"/>
      <w:r w:rsidRPr="00A12ED3">
        <w:rPr>
          <w:rFonts w:cs="Times New Roman" w:eastAsia="Times New Roman"/>
          <w:b/>
          <w:lang w:val="en-US"/>
        </w:rPr>
        <w:t xml:space="preserve"> br. 6</w:t>
      </w:r>
    </w:p>
    <w:p w:rsidRDefault="00A12ED3" w:rsidP="00A12ED3" w:rsidR="00A12ED3" w:rsidRPr="00A12ED3">
      <w:pPr>
        <w:spacing w:after="0"/>
        <w:rPr>
          <w:rFonts w:cs="Times New Roman" w:eastAsia="Times New Roman"/>
          <w:b/>
          <w:lang w:val="en-US"/>
        </w:rPr>
      </w:pPr>
    </w:p>
    <w:p w:rsidRDefault="00A12ED3" w:rsidP="00A12ED3" w:rsidR="00A12ED3" w:rsidRPr="00A12ED3">
      <w:pPr>
        <w:keepNext/>
        <w:spacing w:after="0"/>
        <w:jc w:val="center"/>
        <w:outlineLvl w:val="0"/>
        <w:rPr>
          <w:rFonts w:cs="Times New Roman" w:eastAsia="Arial Unicode MS"/>
          <w:b/>
          <w:bCs/>
          <w:lang w:eastAsia="hr-HR"/>
        </w:rPr>
      </w:pPr>
      <w:r w:rsidRPr="00A12ED3">
        <w:rPr>
          <w:rFonts w:cs="Times New Roman" w:eastAsia="Arial Unicode MS"/>
          <w:b/>
          <w:bCs/>
          <w:lang w:eastAsia="hr-HR"/>
        </w:rPr>
        <w:t>R E P U B L I K A   H R V A T S K A</w:t>
      </w:r>
    </w:p>
    <w:p w:rsidRDefault="00A12ED3" w:rsidP="00A12ED3" w:rsidR="00A12ED3" w:rsidRPr="00A12ED3">
      <w:pPr>
        <w:spacing w:after="0"/>
        <w:rPr>
          <w:rFonts w:cs="Times New Roman" w:eastAsia="Times New Roman"/>
          <w:lang w:eastAsia="hr-HR"/>
        </w:rPr>
      </w:pPr>
    </w:p>
    <w:p w:rsidRDefault="00A12ED3" w:rsidP="00A12ED3" w:rsidR="00A12ED3" w:rsidRPr="00A12ED3">
      <w:pPr>
        <w:keepNext/>
        <w:spacing w:after="0"/>
        <w:jc w:val="center"/>
        <w:outlineLvl w:val="1"/>
        <w:rPr>
          <w:rFonts w:cs="Times New Roman" w:eastAsia="Arial Unicode MS"/>
          <w:b/>
          <w:bCs/>
        </w:rPr>
      </w:pPr>
      <w:r w:rsidRPr="00A12ED3">
        <w:rPr>
          <w:rFonts w:cs="Times New Roman" w:eastAsia="Arial Unicode MS"/>
          <w:b/>
          <w:bCs/>
        </w:rPr>
        <w:t>R J E Š E N J E</w:t>
      </w:r>
    </w:p>
    <w:p w:rsidRDefault="00A12ED3" w:rsidP="00A12ED3" w:rsidR="00A12ED3" w:rsidRPr="00A12ED3">
      <w:pPr>
        <w:spacing w:after="0"/>
        <w:rPr>
          <w:rFonts w:cs="Times New Roman" w:eastAsia="Times New Roman"/>
        </w:rPr>
      </w:pPr>
    </w:p>
    <w:p w:rsidRDefault="00A12ED3" w:rsidP="00A12ED3" w:rsidR="00A12ED3" w:rsidRPr="00A12ED3">
      <w:pPr>
        <w:spacing w:after="0"/>
        <w:jc w:val="both"/>
        <w:rPr>
          <w:rFonts w:cs="Times New Roman" w:eastAsia="Calibri" w:hAnsi="Calibri" w:ascii="Calibri"/>
        </w:rPr>
      </w:pPr>
      <w:r w:rsidRPr="00A12ED3">
        <w:rPr>
          <w:rFonts w:cs="Times New Roman" w:eastAsia="Calibri" w:hAnsi="Calibri" w:ascii="Calibri"/>
        </w:rPr>
        <w:tab/>
        <w:t xml:space="preserve">Trgovački sud u Splitu, po sucu tog suda Pašku Bačiću, kao stečajnom sucu, u stečajnom postupku nad dužnikom </w:t>
      </w:r>
      <w:r w:rsidRPr="00A12ED3">
        <w:rPr>
          <w:rFonts w:cs="Times New Roman" w:eastAsia="Calibri" w:hAnsi="Calibri" w:ascii="Calibri"/>
          <w:szCs w:val="22"/>
          <w:lang w:val="en-AU"/>
        </w:rPr>
        <w:t xml:space="preserve">BRAMONT </w:t>
      </w:r>
      <w:proofErr w:type="spellStart"/>
      <w:r w:rsidRPr="00A12ED3">
        <w:rPr>
          <w:rFonts w:cs="Times New Roman" w:eastAsia="Calibri" w:hAnsi="Calibri" w:ascii="Calibri"/>
          <w:szCs w:val="22"/>
          <w:lang w:val="en-AU"/>
        </w:rPr>
        <w:t>d.o.o</w:t>
      </w:r>
      <w:proofErr w:type="spellEnd"/>
      <w:r w:rsidRPr="00A12ED3">
        <w:rPr>
          <w:rFonts w:cs="Times New Roman" w:eastAsia="Calibri" w:hAnsi="Calibri" w:ascii="Calibri"/>
          <w:szCs w:val="22"/>
          <w:lang w:val="en-AU"/>
        </w:rPr>
        <w:t xml:space="preserve">. </w:t>
      </w:r>
      <w:proofErr w:type="gramStart"/>
      <w:r w:rsidRPr="00A12ED3">
        <w:rPr>
          <w:rFonts w:cs="Times New Roman" w:eastAsia="Calibri" w:hAnsi="Calibri" w:ascii="Calibri"/>
          <w:szCs w:val="22"/>
          <w:lang w:val="en-AU"/>
        </w:rPr>
        <w:t>u</w:t>
      </w:r>
      <w:proofErr w:type="gramEnd"/>
      <w:r w:rsidRPr="00A12ED3">
        <w:rPr>
          <w:rFonts w:cs="Times New Roman" w:eastAsia="Calibri" w:hAnsi="Calibri" w:ascii="Calibri"/>
          <w:szCs w:val="22"/>
          <w:lang w:val="en-AU"/>
        </w:rPr>
        <w:t xml:space="preserve"> </w:t>
      </w:r>
      <w:proofErr w:type="spellStart"/>
      <w:r w:rsidRPr="00A12ED3">
        <w:rPr>
          <w:rFonts w:cs="Times New Roman" w:eastAsia="Calibri" w:hAnsi="Calibri" w:ascii="Calibri"/>
          <w:szCs w:val="22"/>
          <w:lang w:val="en-AU"/>
        </w:rPr>
        <w:t>stečaju</w:t>
      </w:r>
      <w:proofErr w:type="spellEnd"/>
      <w:r w:rsidRPr="00A12ED3">
        <w:rPr>
          <w:rFonts w:cs="Times New Roman" w:eastAsia="Calibri" w:hAnsi="Calibri" w:ascii="Calibri"/>
          <w:szCs w:val="22"/>
          <w:lang w:val="en-AU"/>
        </w:rPr>
        <w:t xml:space="preserve">, </w:t>
      </w:r>
      <w:proofErr w:type="spellStart"/>
      <w:r w:rsidRPr="00A12ED3">
        <w:rPr>
          <w:rFonts w:cs="Times New Roman" w:eastAsia="Calibri" w:hAnsi="Calibri" w:ascii="Calibri"/>
          <w:szCs w:val="22"/>
          <w:lang w:val="en-AU"/>
        </w:rPr>
        <w:t>Donji</w:t>
      </w:r>
      <w:proofErr w:type="spellEnd"/>
      <w:r w:rsidRPr="00A12ED3">
        <w:rPr>
          <w:rFonts w:cs="Times New Roman" w:eastAsia="Calibri" w:hAnsi="Calibri" w:ascii="Calibri"/>
          <w:szCs w:val="22"/>
          <w:lang w:val="en-AU"/>
        </w:rPr>
        <w:t xml:space="preserve"> </w:t>
      </w:r>
      <w:proofErr w:type="spellStart"/>
      <w:r w:rsidRPr="00A12ED3">
        <w:rPr>
          <w:rFonts w:cs="Times New Roman" w:eastAsia="Calibri" w:hAnsi="Calibri" w:ascii="Calibri"/>
          <w:szCs w:val="22"/>
          <w:lang w:val="en-AU"/>
        </w:rPr>
        <w:t>Muć</w:t>
      </w:r>
      <w:proofErr w:type="spellEnd"/>
      <w:r w:rsidRPr="00A12ED3">
        <w:rPr>
          <w:rFonts w:cs="Times New Roman" w:eastAsia="Calibri" w:hAnsi="Calibri" w:ascii="Calibri"/>
          <w:szCs w:val="22"/>
          <w:lang w:val="en-AU"/>
        </w:rPr>
        <w:t xml:space="preserve">, </w:t>
      </w:r>
      <w:proofErr w:type="spellStart"/>
      <w:r w:rsidRPr="00A12ED3">
        <w:rPr>
          <w:rFonts w:cs="Times New Roman" w:eastAsia="Calibri" w:hAnsi="Calibri" w:ascii="Calibri"/>
          <w:szCs w:val="22"/>
          <w:lang w:val="en-AU"/>
        </w:rPr>
        <w:t>Donji</w:t>
      </w:r>
      <w:proofErr w:type="spellEnd"/>
      <w:r w:rsidRPr="00A12ED3">
        <w:rPr>
          <w:rFonts w:cs="Times New Roman" w:eastAsia="Calibri" w:hAnsi="Calibri" w:ascii="Calibri"/>
          <w:szCs w:val="22"/>
          <w:lang w:val="en-AU"/>
        </w:rPr>
        <w:t xml:space="preserve"> </w:t>
      </w:r>
      <w:proofErr w:type="spellStart"/>
      <w:r w:rsidRPr="00A12ED3">
        <w:rPr>
          <w:rFonts w:cs="Times New Roman" w:eastAsia="Calibri" w:hAnsi="Calibri" w:ascii="Calibri"/>
          <w:szCs w:val="22"/>
          <w:lang w:val="en-AU"/>
        </w:rPr>
        <w:t>Muć</w:t>
      </w:r>
      <w:proofErr w:type="spellEnd"/>
      <w:r w:rsidRPr="00A12ED3">
        <w:rPr>
          <w:rFonts w:cs="Times New Roman" w:eastAsia="Calibri" w:hAnsi="Calibri" w:ascii="Calibri"/>
          <w:szCs w:val="22"/>
          <w:lang w:val="en-AU"/>
        </w:rPr>
        <w:t xml:space="preserve"> 137, OIB: 66705884086</w:t>
      </w:r>
      <w:r w:rsidRPr="00A12ED3">
        <w:rPr>
          <w:rFonts w:cs="Times New Roman" w:eastAsia="Calibri" w:hAnsi="Calibri" w:ascii="Calibri"/>
        </w:rPr>
        <w:t>, dana 22. veljače 2018.</w:t>
      </w:r>
    </w:p>
    <w:p w:rsidRDefault="00A12ED3" w:rsidP="00A12ED3" w:rsidR="00A12ED3" w:rsidRPr="00A12ED3">
      <w:pPr>
        <w:spacing w:after="0"/>
        <w:rPr>
          <w:rFonts w:cs="Times New Roman" w:eastAsia="Times New Roman"/>
          <w:sz w:val="18"/>
          <w:szCs w:val="18"/>
        </w:rPr>
      </w:pPr>
    </w:p>
    <w:p w:rsidRDefault="00A12ED3" w:rsidP="00A12ED3" w:rsidR="00A12ED3" w:rsidRPr="00A12ED3">
      <w:pPr>
        <w:spacing w:after="0"/>
        <w:rPr>
          <w:rFonts w:cs="Times New Roman" w:eastAsia="Times New Roman"/>
          <w:sz w:val="16"/>
          <w:szCs w:val="16"/>
        </w:rPr>
      </w:pPr>
    </w:p>
    <w:p w:rsidRDefault="00A12ED3" w:rsidP="00A12ED3" w:rsidR="00A12ED3" w:rsidRPr="00A12ED3">
      <w:pPr>
        <w:spacing w:after="0"/>
        <w:jc w:val="center"/>
        <w:rPr>
          <w:rFonts w:cs="Times New Roman" w:eastAsia="Times New Roman"/>
        </w:rPr>
      </w:pPr>
      <w:r w:rsidRPr="00A12ED3">
        <w:rPr>
          <w:rFonts w:cs="Times New Roman" w:eastAsia="Times New Roman"/>
        </w:rPr>
        <w:t xml:space="preserve">r i j e š i o    j e                                               </w:t>
      </w:r>
    </w:p>
    <w:p w:rsidRDefault="00A12ED3" w:rsidP="00A12ED3" w:rsidR="00A12ED3" w:rsidRPr="00A12ED3">
      <w:pPr>
        <w:spacing w:after="0"/>
        <w:jc w:val="both"/>
        <w:rPr>
          <w:rFonts w:cs="Times New Roman" w:eastAsia="Times New Roman"/>
        </w:rPr>
      </w:pPr>
    </w:p>
    <w:p w:rsidRDefault="00A12ED3" w:rsidP="00A12ED3" w:rsidR="00A12ED3" w:rsidRPr="00A12ED3">
      <w:pPr>
        <w:keepNext/>
        <w:spacing w:after="0"/>
        <w:ind w:left="720"/>
        <w:jc w:val="both"/>
        <w:outlineLvl w:val="2"/>
        <w:rPr>
          <w:rFonts w:cs="Times New Roman" w:eastAsia="Arial Unicode MS"/>
          <w:szCs w:val="20"/>
        </w:rPr>
      </w:pPr>
      <w:r w:rsidRPr="00A12ED3">
        <w:rPr>
          <w:rFonts w:cs="Times New Roman" w:eastAsia="Arial Unicode MS"/>
        </w:rPr>
        <w:t xml:space="preserve">I. </w:t>
      </w:r>
      <w:r w:rsidRPr="00A12ED3">
        <w:rPr>
          <w:rFonts w:cs="Times New Roman" w:eastAsia="Arial Unicode MS"/>
          <w:szCs w:val="20"/>
        </w:rPr>
        <w:t xml:space="preserve">Saziva se skupština vjerovnika stečajnog dužnika </w:t>
      </w:r>
      <w:proofErr w:type="spellStart"/>
      <w:r w:rsidRPr="00A12ED3">
        <w:rPr>
          <w:rFonts w:cs="Times New Roman" w:eastAsia="Arial Unicode MS"/>
          <w:szCs w:val="20"/>
        </w:rPr>
        <w:t>Bramont</w:t>
      </w:r>
      <w:proofErr w:type="spellEnd"/>
      <w:r w:rsidRPr="00A12ED3">
        <w:rPr>
          <w:rFonts w:cs="Times New Roman" w:eastAsia="Arial Unicode MS"/>
          <w:szCs w:val="20"/>
        </w:rPr>
        <w:t xml:space="preserve"> d.o.o. u stečaju, Donji </w:t>
      </w:r>
      <w:proofErr w:type="spellStart"/>
      <w:r w:rsidRPr="00A12ED3">
        <w:rPr>
          <w:rFonts w:cs="Times New Roman" w:eastAsia="Arial Unicode MS"/>
          <w:szCs w:val="20"/>
        </w:rPr>
        <w:t>Muć</w:t>
      </w:r>
      <w:proofErr w:type="spellEnd"/>
      <w:r w:rsidRPr="00A12ED3">
        <w:rPr>
          <w:rFonts w:cs="Times New Roman" w:eastAsia="Arial Unicode MS"/>
          <w:szCs w:val="20"/>
        </w:rPr>
        <w:t xml:space="preserve"> i to za dan 20. ožujka 2018. s početkom u 9,00 sati u zgradi Trgovačkog suda u Splitu, </w:t>
      </w:r>
      <w:proofErr w:type="spellStart"/>
      <w:r w:rsidRPr="00A12ED3">
        <w:rPr>
          <w:rFonts w:cs="Times New Roman" w:eastAsia="Arial Unicode MS"/>
          <w:szCs w:val="20"/>
        </w:rPr>
        <w:t>Sukoišanska</w:t>
      </w:r>
      <w:proofErr w:type="spellEnd"/>
      <w:r w:rsidRPr="00A12ED3">
        <w:rPr>
          <w:rFonts w:cs="Times New Roman" w:eastAsia="Arial Unicode MS"/>
          <w:szCs w:val="20"/>
        </w:rPr>
        <w:t xml:space="preserve"> br. 6, soba br. 118/I (sudnica br. 4), sa slijedećim dnevnim redom: </w:t>
      </w:r>
    </w:p>
    <w:p w:rsidRDefault="00A12ED3" w:rsidP="00A12ED3" w:rsidR="00A12ED3" w:rsidRPr="00A12ED3">
      <w:pPr>
        <w:spacing w:after="0"/>
        <w:ind w:left="720"/>
        <w:jc w:val="both"/>
        <w:rPr>
          <w:rFonts w:cs="Times New Roman" w:eastAsia="Times New Roman"/>
        </w:rPr>
      </w:pPr>
      <w:r w:rsidRPr="00A12ED3">
        <w:rPr>
          <w:rFonts w:cs="Times New Roman" w:eastAsia="Times New Roman"/>
        </w:rPr>
        <w:t>1. Izvješće stečajnog upravitelja o dosadašnjem tijeku stečajnog postupka i stanju stečajne mase.</w:t>
      </w:r>
    </w:p>
    <w:p w:rsidRDefault="00A12ED3" w:rsidP="00A12ED3" w:rsidR="00A12ED3" w:rsidRPr="00A12ED3">
      <w:pPr>
        <w:spacing w:after="0"/>
        <w:ind w:left="720"/>
        <w:jc w:val="both"/>
        <w:rPr>
          <w:rFonts w:cs="Times New Roman" w:eastAsia="Times New Roman"/>
        </w:rPr>
      </w:pPr>
      <w:r w:rsidRPr="00A12ED3">
        <w:rPr>
          <w:rFonts w:cs="Times New Roman" w:eastAsia="Times New Roman"/>
        </w:rPr>
        <w:t xml:space="preserve">2. Donošenje odluke o prodaji imovine stečajnog dužnika. </w:t>
      </w:r>
    </w:p>
    <w:p w:rsidRDefault="00A12ED3" w:rsidP="00A12ED3" w:rsidR="00A12ED3" w:rsidRPr="00A12ED3">
      <w:pPr>
        <w:spacing w:after="0"/>
        <w:ind w:left="720"/>
        <w:jc w:val="both"/>
        <w:rPr>
          <w:rFonts w:cs="Times New Roman" w:eastAsia="Times New Roman"/>
        </w:rPr>
      </w:pPr>
      <w:r w:rsidRPr="00A12ED3">
        <w:rPr>
          <w:rFonts w:cs="Times New Roman" w:eastAsia="Times New Roman"/>
        </w:rPr>
        <w:t>3. Razno.</w:t>
      </w:r>
    </w:p>
    <w:p w:rsidRDefault="00A12ED3" w:rsidP="00A12ED3" w:rsidR="00A12ED3" w:rsidRPr="00A12ED3">
      <w:pPr>
        <w:keepNext/>
        <w:spacing w:after="0"/>
        <w:jc w:val="both"/>
        <w:outlineLvl w:val="2"/>
        <w:rPr>
          <w:rFonts w:cs="Times New Roman" w:eastAsia="Arial Unicode MS"/>
        </w:rPr>
      </w:pPr>
    </w:p>
    <w:p w:rsidRDefault="00A12ED3" w:rsidP="00A12ED3" w:rsidR="00A12ED3" w:rsidRPr="00A12ED3">
      <w:pPr>
        <w:keepNext/>
        <w:spacing w:after="0"/>
        <w:ind w:left="720"/>
        <w:jc w:val="both"/>
        <w:outlineLvl w:val="2"/>
        <w:rPr>
          <w:rFonts w:cs="Times New Roman" w:eastAsia="Arial Unicode MS"/>
        </w:rPr>
      </w:pPr>
      <w:r w:rsidRPr="00A12ED3">
        <w:rPr>
          <w:rFonts w:cs="Times New Roman" w:eastAsia="Arial Unicode MS"/>
        </w:rPr>
        <w:t xml:space="preserve">II. Na skupštinu vjerovnika se pozivaju svi vjerovnici stečajnog dužnika te stečajni upravitelj. </w:t>
      </w:r>
    </w:p>
    <w:p w:rsidRDefault="00A12ED3" w:rsidP="00A12ED3" w:rsidR="00A12ED3" w:rsidRPr="00A12ED3">
      <w:pPr>
        <w:spacing w:after="0"/>
        <w:rPr>
          <w:rFonts w:cs="Times New Roman" w:eastAsia="Times New Roman"/>
        </w:rPr>
      </w:pPr>
    </w:p>
    <w:p w:rsidRDefault="00A12ED3" w:rsidP="00A12ED3" w:rsidR="00A12ED3" w:rsidRPr="00A12ED3">
      <w:pPr>
        <w:spacing w:after="0"/>
        <w:ind w:left="720"/>
        <w:jc w:val="both"/>
        <w:rPr>
          <w:rFonts w:cs="Times New Roman" w:eastAsia="Times New Roman"/>
        </w:rPr>
      </w:pPr>
      <w:r w:rsidRPr="00A12ED3">
        <w:rPr>
          <w:rFonts w:cs="Times New Roman" w:eastAsia="Times New Roman"/>
        </w:rPr>
        <w:t xml:space="preserve">III. Ovo rješenje će se objaviti na mrežnoj stranici e-Oglasna ploča sudova, a što svim vjerovnicima i stečajnom upravitelju služi kao poziv na </w:t>
      </w:r>
      <w:proofErr w:type="spellStart"/>
      <w:r w:rsidRPr="00A12ED3">
        <w:rPr>
          <w:rFonts w:cs="Times New Roman" w:eastAsia="Times New Roman"/>
        </w:rPr>
        <w:t>sazvanu</w:t>
      </w:r>
      <w:proofErr w:type="spellEnd"/>
      <w:r w:rsidRPr="00A12ED3">
        <w:rPr>
          <w:rFonts w:cs="Times New Roman" w:eastAsia="Times New Roman"/>
        </w:rPr>
        <w:t xml:space="preserve"> skupštinu vjerovnika.</w:t>
      </w:r>
    </w:p>
    <w:p w:rsidRDefault="00A12ED3" w:rsidP="00A12ED3" w:rsidR="00A12ED3" w:rsidRPr="00A12ED3">
      <w:pPr>
        <w:spacing w:after="0"/>
        <w:jc w:val="center"/>
        <w:rPr>
          <w:rFonts w:cs="Times New Roman" w:eastAsia="Times New Roman"/>
        </w:rPr>
      </w:pPr>
    </w:p>
    <w:p w:rsidRDefault="00A12ED3" w:rsidP="00A12ED3" w:rsidR="00A12ED3" w:rsidRPr="00A12ED3">
      <w:pPr>
        <w:spacing w:after="0"/>
        <w:jc w:val="center"/>
        <w:rPr>
          <w:rFonts w:cs="Times New Roman" w:eastAsia="Times New Roman"/>
          <w:sz w:val="20"/>
          <w:szCs w:val="20"/>
        </w:rPr>
      </w:pPr>
    </w:p>
    <w:p w:rsidRDefault="00A12ED3" w:rsidP="00A12ED3" w:rsidR="00A12ED3" w:rsidRPr="00A12ED3">
      <w:pPr>
        <w:spacing w:after="0"/>
        <w:jc w:val="center"/>
        <w:rPr>
          <w:rFonts w:cs="Times New Roman" w:eastAsia="Times New Roman"/>
        </w:rPr>
      </w:pPr>
      <w:r w:rsidRPr="00A12ED3">
        <w:rPr>
          <w:rFonts w:cs="Times New Roman" w:eastAsia="Times New Roman"/>
        </w:rPr>
        <w:t>Obrazloženje</w:t>
      </w:r>
    </w:p>
    <w:p w:rsidRDefault="00A12ED3" w:rsidP="00A12ED3" w:rsidR="00A12ED3" w:rsidRPr="00A12ED3">
      <w:pPr>
        <w:spacing w:after="0"/>
        <w:jc w:val="center"/>
        <w:rPr>
          <w:rFonts w:cs="Times New Roman" w:eastAsia="Times New Roman"/>
        </w:rPr>
      </w:pPr>
    </w:p>
    <w:p w:rsidRDefault="00A12ED3" w:rsidP="00A12ED3" w:rsidR="00A12ED3" w:rsidRPr="00A12ED3">
      <w:pPr>
        <w:spacing w:after="0"/>
        <w:ind w:firstLine="720"/>
        <w:jc w:val="both"/>
        <w:rPr>
          <w:rFonts w:cs="Times New Roman" w:eastAsia="Times New Roman"/>
        </w:rPr>
      </w:pPr>
      <w:r w:rsidRPr="00A12ED3">
        <w:rPr>
          <w:rFonts w:cs="Times New Roman" w:eastAsia="Times New Roman"/>
        </w:rPr>
        <w:t xml:space="preserve">Rješenjem ovog suda </w:t>
      </w:r>
      <w:proofErr w:type="spellStart"/>
      <w:r w:rsidRPr="00A12ED3">
        <w:rPr>
          <w:rFonts w:cs="Times New Roman" w:eastAsia="Times New Roman"/>
        </w:rPr>
        <w:t>posl</w:t>
      </w:r>
      <w:proofErr w:type="spellEnd"/>
      <w:r w:rsidRPr="00A12ED3">
        <w:rPr>
          <w:rFonts w:cs="Times New Roman" w:eastAsia="Times New Roman"/>
        </w:rPr>
        <w:t xml:space="preserve">. br. 12. St-30/2015 od 25. travnja 2016. god. otvoren je stečajni postupak nad dužnikom </w:t>
      </w:r>
      <w:r w:rsidRPr="00A12ED3">
        <w:rPr>
          <w:rFonts w:cs="Times New Roman" w:eastAsia="Times New Roman"/>
          <w:lang w:val="en-US"/>
        </w:rPr>
        <w:t xml:space="preserve">BRAMONT </w:t>
      </w:r>
      <w:proofErr w:type="spellStart"/>
      <w:r w:rsidRPr="00A12ED3">
        <w:rPr>
          <w:rFonts w:cs="Times New Roman" w:eastAsia="Times New Roman"/>
          <w:lang w:val="en-US"/>
        </w:rPr>
        <w:t>d.o.o</w:t>
      </w:r>
      <w:proofErr w:type="spellEnd"/>
      <w:r w:rsidRPr="00A12ED3">
        <w:rPr>
          <w:rFonts w:cs="Times New Roman" w:eastAsia="Times New Roman"/>
          <w:lang w:val="en-US"/>
        </w:rPr>
        <w:t xml:space="preserve">. </w:t>
      </w:r>
      <w:proofErr w:type="gramStart"/>
      <w:r w:rsidRPr="00A12ED3">
        <w:rPr>
          <w:rFonts w:cs="Times New Roman" w:eastAsia="Times New Roman"/>
          <w:lang w:val="en-US"/>
        </w:rPr>
        <w:t>u</w:t>
      </w:r>
      <w:proofErr w:type="gramEnd"/>
      <w:r w:rsidRPr="00A12ED3">
        <w:rPr>
          <w:rFonts w:cs="Times New Roman" w:eastAsia="Times New Roman"/>
          <w:lang w:val="en-US"/>
        </w:rPr>
        <w:t xml:space="preserve"> </w:t>
      </w:r>
      <w:proofErr w:type="spellStart"/>
      <w:r w:rsidRPr="00A12ED3">
        <w:rPr>
          <w:rFonts w:cs="Times New Roman" w:eastAsia="Times New Roman"/>
          <w:lang w:val="en-US"/>
        </w:rPr>
        <w:t>stečaju</w:t>
      </w:r>
      <w:proofErr w:type="spellEnd"/>
      <w:r w:rsidRPr="00A12ED3">
        <w:rPr>
          <w:rFonts w:cs="Times New Roman" w:eastAsia="Times New Roman"/>
          <w:lang w:val="en-US"/>
        </w:rPr>
        <w:t xml:space="preserve">, </w:t>
      </w:r>
      <w:proofErr w:type="spellStart"/>
      <w:r w:rsidRPr="00A12ED3">
        <w:rPr>
          <w:rFonts w:cs="Times New Roman" w:eastAsia="Times New Roman"/>
          <w:lang w:val="en-US"/>
        </w:rPr>
        <w:t>Donji</w:t>
      </w:r>
      <w:proofErr w:type="spellEnd"/>
      <w:r w:rsidRPr="00A12ED3">
        <w:rPr>
          <w:rFonts w:cs="Times New Roman" w:eastAsia="Times New Roman"/>
          <w:lang w:val="en-US"/>
        </w:rPr>
        <w:t xml:space="preserve"> </w:t>
      </w:r>
      <w:proofErr w:type="spellStart"/>
      <w:r w:rsidRPr="00A12ED3">
        <w:rPr>
          <w:rFonts w:cs="Times New Roman" w:eastAsia="Times New Roman"/>
          <w:lang w:val="en-US"/>
        </w:rPr>
        <w:t>Muć</w:t>
      </w:r>
      <w:proofErr w:type="spellEnd"/>
      <w:r w:rsidRPr="00A12ED3">
        <w:rPr>
          <w:rFonts w:cs="Times New Roman" w:eastAsia="Times New Roman"/>
        </w:rPr>
        <w:t xml:space="preserve">, a tim rješenjem za stečajnog upravitelja je imenovana Natalija </w:t>
      </w:r>
      <w:proofErr w:type="spellStart"/>
      <w:r w:rsidRPr="00A12ED3">
        <w:rPr>
          <w:rFonts w:cs="Times New Roman" w:eastAsia="Times New Roman"/>
        </w:rPr>
        <w:t>Mladineo</w:t>
      </w:r>
      <w:proofErr w:type="spellEnd"/>
      <w:r w:rsidRPr="00A12ED3">
        <w:rPr>
          <w:rFonts w:cs="Times New Roman" w:eastAsia="Times New Roman"/>
        </w:rPr>
        <w:t xml:space="preserve"> iz Splita. </w:t>
      </w:r>
    </w:p>
    <w:p w:rsidRDefault="00A12ED3" w:rsidP="00A12ED3" w:rsidR="00A12ED3" w:rsidRPr="00A12ED3">
      <w:pPr>
        <w:spacing w:after="0"/>
        <w:ind w:firstLine="720"/>
        <w:jc w:val="both"/>
        <w:rPr>
          <w:rFonts w:cs="Times New Roman" w:eastAsia="Times New Roman"/>
        </w:rPr>
      </w:pPr>
    </w:p>
    <w:p w:rsidRDefault="00A12ED3" w:rsidP="00A12ED3" w:rsidR="00A12ED3" w:rsidRPr="00A12ED3">
      <w:pPr>
        <w:spacing w:after="0"/>
        <w:ind w:firstLine="720"/>
        <w:jc w:val="both"/>
        <w:rPr>
          <w:rFonts w:cs="Times New Roman" w:eastAsia="Times New Roman"/>
        </w:rPr>
      </w:pPr>
      <w:r w:rsidRPr="00A12ED3">
        <w:rPr>
          <w:rFonts w:cs="Times New Roman" w:eastAsia="Times New Roman"/>
        </w:rPr>
        <w:t>Podneskom od 23. siječnja 2018. stečajna upraviteljica je dostavila izvješće o dosadašnjem tijeku stečajnog postupka i stanju stečajne mase, a u sklopu kojeg izvješća je ista predložila sazvati skupštinu vjerovnika s dnevnim redom kao što je navedeno u točki I. izreke ovog rješenja.</w:t>
      </w:r>
    </w:p>
    <w:p w:rsidRDefault="00A12ED3" w:rsidP="00A12ED3" w:rsidR="00A12ED3" w:rsidRPr="00A12ED3">
      <w:pPr>
        <w:spacing w:after="0"/>
        <w:ind w:firstLine="720"/>
        <w:jc w:val="both"/>
        <w:rPr>
          <w:rFonts w:cs="Times New Roman" w:eastAsia="Times New Roman"/>
        </w:rPr>
      </w:pPr>
    </w:p>
    <w:p w:rsidRDefault="00A12ED3" w:rsidP="00A12ED3" w:rsidR="00A12ED3" w:rsidRPr="00A12ED3">
      <w:pPr>
        <w:spacing w:after="0"/>
        <w:ind w:firstLine="720"/>
        <w:jc w:val="both"/>
        <w:rPr>
          <w:rFonts w:cs="Times New Roman" w:eastAsia="Times New Roman"/>
        </w:rPr>
      </w:pPr>
      <w:r w:rsidRPr="00A12ED3">
        <w:rPr>
          <w:rFonts w:cs="Times New Roman" w:eastAsia="Times New Roman"/>
        </w:rPr>
        <w:t xml:space="preserve">Podneskom od 31.01.2018. stečajni i </w:t>
      </w:r>
      <w:proofErr w:type="spellStart"/>
      <w:r w:rsidRPr="00A12ED3">
        <w:rPr>
          <w:rFonts w:cs="Times New Roman" w:eastAsia="Times New Roman"/>
        </w:rPr>
        <w:t>razlučni</w:t>
      </w:r>
      <w:proofErr w:type="spellEnd"/>
      <w:r w:rsidRPr="00A12ED3">
        <w:rPr>
          <w:rFonts w:cs="Times New Roman" w:eastAsia="Times New Roman"/>
        </w:rPr>
        <w:t xml:space="preserve"> vjerovnik Erste&amp;</w:t>
      </w:r>
      <w:proofErr w:type="spellStart"/>
      <w:r w:rsidRPr="00A12ED3">
        <w:rPr>
          <w:rFonts w:cs="Times New Roman" w:eastAsia="Times New Roman"/>
        </w:rPr>
        <w:t>Steiermarkische</w:t>
      </w:r>
      <w:proofErr w:type="spellEnd"/>
      <w:r w:rsidRPr="00A12ED3">
        <w:rPr>
          <w:rFonts w:cs="Times New Roman" w:eastAsia="Times New Roman"/>
        </w:rPr>
        <w:t xml:space="preserve"> </w:t>
      </w:r>
      <w:proofErr w:type="spellStart"/>
      <w:r w:rsidRPr="00A12ED3">
        <w:rPr>
          <w:rFonts w:cs="Times New Roman" w:eastAsia="Times New Roman"/>
        </w:rPr>
        <w:t>bank</w:t>
      </w:r>
      <w:proofErr w:type="spellEnd"/>
      <w:r w:rsidRPr="00A12ED3">
        <w:rPr>
          <w:rFonts w:cs="Times New Roman" w:eastAsia="Times New Roman"/>
        </w:rPr>
        <w:t xml:space="preserve"> d.d. Rijeka također je predložio sazvati skupštinu vjerovnika sa dnevnim redom kako je to predloženo u izvješću stečajne upraviteljice.</w:t>
      </w:r>
    </w:p>
    <w:p w:rsidRDefault="00A12ED3" w:rsidP="00A12ED3" w:rsidR="00A12ED3" w:rsidRPr="00A12ED3">
      <w:pPr>
        <w:spacing w:after="0"/>
        <w:ind w:firstLine="720"/>
        <w:jc w:val="both"/>
        <w:rPr>
          <w:rFonts w:cs="Times New Roman" w:eastAsia="Times New Roman"/>
        </w:rPr>
      </w:pPr>
    </w:p>
    <w:p w:rsidRDefault="00A12ED3" w:rsidP="00A12ED3" w:rsidR="00A12ED3" w:rsidRPr="00A12ED3">
      <w:pPr>
        <w:spacing w:after="0"/>
        <w:ind w:firstLine="720"/>
        <w:jc w:val="both"/>
        <w:rPr>
          <w:rFonts w:cs="Times New Roman" w:eastAsia="Calibri"/>
        </w:rPr>
      </w:pPr>
      <w:r w:rsidRPr="00A12ED3">
        <w:rPr>
          <w:rFonts w:cs="Times New Roman" w:eastAsia="Calibri"/>
        </w:rPr>
        <w:t xml:space="preserve">Sukladno podnesenom prijedlogu stečajne upraviteljice za sazivanje skupštine vjerovnika, a temeljem odredbi čl. 38.a i čl. 38.b st. 1. Stečajnog zakona (Narodne novine broj 44/96, 29/99, 129/00, 123/03, 82/06, 116/10, 25/12, 133/12 i 45/13)  u vezi s odredbama čl. 12. st. 1. i 2., čl. 103. te čl. 441. st. 2. Stečajnog zakona (Narodne novine broj 71/15 i 104/17), odlučeno je kao u </w:t>
      </w:r>
      <w:proofErr w:type="spellStart"/>
      <w:r w:rsidRPr="00A12ED3">
        <w:rPr>
          <w:rFonts w:cs="Times New Roman" w:eastAsia="Calibri"/>
        </w:rPr>
        <w:t>toč</w:t>
      </w:r>
      <w:proofErr w:type="spellEnd"/>
      <w:r w:rsidRPr="00A12ED3">
        <w:rPr>
          <w:rFonts w:cs="Times New Roman" w:eastAsia="Calibri"/>
        </w:rPr>
        <w:t xml:space="preserve">. I. do III. izreke ovog rješenja. </w:t>
      </w:r>
    </w:p>
    <w:p w:rsidRDefault="00A12ED3" w:rsidP="00A12ED3" w:rsidR="00A12ED3" w:rsidRPr="00A12ED3">
      <w:pPr>
        <w:spacing w:after="0"/>
        <w:jc w:val="both"/>
        <w:rPr>
          <w:rFonts w:cs="Times New Roman" w:eastAsia="Times New Roman"/>
        </w:rPr>
      </w:pPr>
    </w:p>
    <w:p w:rsidRDefault="00A12ED3" w:rsidP="00A12ED3" w:rsidR="00A12ED3" w:rsidRPr="00A12ED3">
      <w:pPr>
        <w:spacing w:after="0"/>
        <w:jc w:val="center"/>
        <w:rPr>
          <w:rFonts w:cs="Times New Roman" w:eastAsia="Times New Roman"/>
        </w:rPr>
      </w:pPr>
      <w:r w:rsidRPr="00A12ED3">
        <w:rPr>
          <w:rFonts w:cs="Times New Roman" w:eastAsia="Times New Roman"/>
        </w:rPr>
        <w:t>U Splitu, 22. veljače 2018.</w:t>
      </w:r>
    </w:p>
    <w:p w:rsidRDefault="00A12ED3" w:rsidP="00A12ED3" w:rsidR="00A12ED3" w:rsidRPr="00A12ED3">
      <w:pPr>
        <w:spacing w:after="0"/>
        <w:jc w:val="both"/>
        <w:rPr>
          <w:rFonts w:cs="Times New Roman" w:eastAsia="Times New Roman"/>
          <w:sz w:val="16"/>
          <w:szCs w:val="16"/>
        </w:rPr>
      </w:pPr>
      <w:r w:rsidRPr="00A12ED3">
        <w:rPr>
          <w:rFonts w:cs="Times New Roman" w:eastAsia="Times New Roman"/>
        </w:rPr>
        <w:t xml:space="preserve"> </w:t>
      </w:r>
    </w:p>
    <w:p w:rsidRDefault="00A12ED3" w:rsidP="00A12ED3" w:rsidR="00A12ED3" w:rsidRPr="00A12ED3">
      <w:pPr>
        <w:spacing w:after="0"/>
        <w:ind w:firstLine="720" w:left="7092"/>
        <w:rPr>
          <w:rFonts w:cs="Times New Roman" w:eastAsia="Times New Roman"/>
          <w:lang w:val="en-US"/>
        </w:rPr>
      </w:pPr>
      <w:r w:rsidRPr="00A12ED3">
        <w:rPr>
          <w:rFonts w:cs="Times New Roman" w:eastAsia="Times New Roman"/>
          <w:lang w:val="en-US"/>
        </w:rPr>
        <w:t xml:space="preserve">S U D A C </w:t>
      </w:r>
    </w:p>
    <w:p w:rsidRDefault="00A12ED3" w:rsidP="00A12ED3" w:rsidR="00A12ED3" w:rsidRPr="00A12ED3">
      <w:pPr>
        <w:spacing w:after="0"/>
        <w:ind w:left="6372"/>
        <w:rPr>
          <w:rFonts w:cs="Times New Roman" w:eastAsia="Times New Roman"/>
          <w:sz w:val="28"/>
          <w:szCs w:val="28"/>
          <w:lang w:val="en-US"/>
        </w:rPr>
      </w:pPr>
    </w:p>
    <w:p w:rsidRDefault="00A12ED3" w:rsidP="00A12ED3" w:rsidR="00A12ED3" w:rsidRPr="00A12ED3">
      <w:pPr>
        <w:spacing w:after="0"/>
        <w:ind w:firstLine="216" w:left="7596"/>
        <w:rPr>
          <w:rFonts w:cs="Times New Roman" w:eastAsia="Times New Roman"/>
        </w:rPr>
      </w:pPr>
      <w:proofErr w:type="spellStart"/>
      <w:r w:rsidRPr="00A12ED3">
        <w:rPr>
          <w:rFonts w:cs="Times New Roman" w:eastAsia="Times New Roman"/>
          <w:lang w:val="en-US"/>
        </w:rPr>
        <w:t>Paško</w:t>
      </w:r>
      <w:proofErr w:type="spellEnd"/>
      <w:r w:rsidRPr="00A12ED3">
        <w:rPr>
          <w:rFonts w:cs="Times New Roman" w:eastAsia="Times New Roman"/>
          <w:lang w:val="en-US"/>
        </w:rPr>
        <w:t xml:space="preserve"> </w:t>
      </w:r>
      <w:proofErr w:type="spellStart"/>
      <w:r w:rsidRPr="00A12ED3">
        <w:rPr>
          <w:rFonts w:cs="Times New Roman" w:eastAsia="Times New Roman"/>
          <w:lang w:val="en-US"/>
        </w:rPr>
        <w:t>Bačić</w:t>
      </w:r>
      <w:proofErr w:type="spellEnd"/>
    </w:p>
    <w:p w:rsidRDefault="00A12ED3" w:rsidP="00A12ED3" w:rsidR="00A12ED3" w:rsidRPr="00A12ED3">
      <w:pPr>
        <w:spacing w:after="0"/>
        <w:ind w:left="6372"/>
        <w:rPr>
          <w:rFonts w:cs="Times New Roman" w:eastAsia="Times New Roman"/>
        </w:rPr>
      </w:pPr>
    </w:p>
    <w:p w:rsidRDefault="00A12ED3" w:rsidP="00A12ED3" w:rsidR="00A12ED3" w:rsidRPr="00A12ED3">
      <w:pPr>
        <w:spacing w:after="0"/>
        <w:jc w:val="both"/>
        <w:rPr>
          <w:rFonts w:cs="Times New Roman" w:eastAsia="Times New Roman"/>
          <w:sz w:val="16"/>
          <w:szCs w:val="16"/>
        </w:rPr>
      </w:pPr>
    </w:p>
    <w:p w:rsidRDefault="00A12ED3" w:rsidP="00A12ED3" w:rsidR="00A12ED3" w:rsidRPr="00A12ED3">
      <w:pPr>
        <w:spacing w:after="0"/>
        <w:jc w:val="both"/>
        <w:rPr>
          <w:rFonts w:cs="Times New Roman" w:eastAsia="Times New Roman"/>
          <w:sz w:val="16"/>
          <w:szCs w:val="16"/>
        </w:rPr>
      </w:pPr>
    </w:p>
    <w:p w:rsidRDefault="00A12ED3" w:rsidP="00A12ED3" w:rsidR="00A12ED3" w:rsidRPr="00A12ED3">
      <w:pPr>
        <w:spacing w:after="0"/>
        <w:jc w:val="both"/>
        <w:rPr>
          <w:rFonts w:cs="Times New Roman" w:eastAsia="Times New Roman"/>
        </w:rPr>
      </w:pPr>
      <w:r w:rsidRPr="00A12ED3">
        <w:rPr>
          <w:rFonts w:cs="Times New Roman" w:eastAsia="Times New Roman"/>
        </w:rPr>
        <w:t>POUKA O PRAVNOM LIJEKU:</w:t>
      </w:r>
    </w:p>
    <w:p w:rsidRDefault="00A12ED3" w:rsidP="00A12ED3" w:rsidR="00A12ED3" w:rsidRPr="00A12ED3">
      <w:pPr>
        <w:spacing w:after="0"/>
        <w:jc w:val="both"/>
        <w:rPr>
          <w:rFonts w:cs="Times New Roman" w:eastAsia="Times New Roman"/>
        </w:rPr>
      </w:pPr>
      <w:r w:rsidRPr="00A12ED3">
        <w:rPr>
          <w:rFonts w:cs="Times New Roman" w:eastAsia="Times New Roman"/>
        </w:rPr>
        <w:t xml:space="preserve">Protiv ovog rješenja je dopuštena žalba Visokom trgovačkom sudu RH u Zagrebu. Žalba se podnosi putem ovog suda, pismeno u tri primjerka, u roku od 8 dana od dostave rješenja, a dostava ovog rješenja smatra se obavljenom istekom osmog dana od dana njegove objave na mrežnoj stranici e-Oglasna ploča sudova. </w:t>
      </w:r>
    </w:p>
    <w:p w:rsidRDefault="00A12ED3" w:rsidP="00A12ED3" w:rsidR="00A12ED3" w:rsidRPr="00A12ED3">
      <w:pPr>
        <w:spacing w:after="0"/>
        <w:jc w:val="both"/>
        <w:rPr>
          <w:rFonts w:cs="Times New Roman" w:eastAsia="Times New Roman"/>
        </w:rPr>
      </w:pPr>
    </w:p>
    <w:p w:rsidRDefault="00A12ED3" w:rsidP="00A12ED3" w:rsidR="00A12ED3" w:rsidRPr="00A12ED3">
      <w:pPr>
        <w:spacing w:after="0"/>
        <w:jc w:val="both"/>
        <w:rPr>
          <w:rFonts w:cs="Times New Roman" w:eastAsia="Times New Roman"/>
          <w:sz w:val="16"/>
          <w:szCs w:val="16"/>
        </w:rPr>
      </w:pPr>
    </w:p>
    <w:p w:rsidRDefault="00A12ED3" w:rsidP="00A12ED3" w:rsidR="00A12ED3" w:rsidRPr="00A12ED3">
      <w:pPr>
        <w:spacing w:after="0"/>
        <w:jc w:val="both"/>
        <w:rPr>
          <w:rFonts w:cs="Times New Roman" w:eastAsia="Times New Roman"/>
        </w:rPr>
      </w:pPr>
      <w:r w:rsidRPr="00A12ED3">
        <w:rPr>
          <w:rFonts w:cs="Times New Roman" w:eastAsia="Times New Roman"/>
        </w:rPr>
        <w:t>DNA:</w:t>
      </w:r>
    </w:p>
    <w:p w:rsidRDefault="00A12ED3" w:rsidP="00A12ED3" w:rsidR="00A12ED3" w:rsidRPr="00A12ED3">
      <w:pPr>
        <w:numPr>
          <w:ilvl w:val="0"/>
          <w:numId w:val="47"/>
        </w:numPr>
        <w:spacing w:after="0"/>
        <w:jc w:val="both"/>
        <w:rPr>
          <w:rFonts w:cs="Times New Roman" w:eastAsia="Times New Roman"/>
        </w:rPr>
      </w:pPr>
      <w:r w:rsidRPr="00A12ED3">
        <w:rPr>
          <w:rFonts w:cs="Times New Roman" w:eastAsia="Times New Roman"/>
        </w:rPr>
        <w:t xml:space="preserve">stečajnoj upraviteljici Nataliji </w:t>
      </w:r>
      <w:proofErr w:type="spellStart"/>
      <w:r w:rsidRPr="00A12ED3">
        <w:rPr>
          <w:rFonts w:cs="Times New Roman" w:eastAsia="Times New Roman"/>
        </w:rPr>
        <w:t>Mladineo</w:t>
      </w:r>
      <w:proofErr w:type="spellEnd"/>
    </w:p>
    <w:p w:rsidRDefault="00A12ED3" w:rsidP="00A12ED3" w:rsidR="00A12ED3" w:rsidRPr="00A12ED3">
      <w:pPr>
        <w:numPr>
          <w:ilvl w:val="0"/>
          <w:numId w:val="47"/>
        </w:numPr>
        <w:spacing w:after="0"/>
        <w:jc w:val="both"/>
        <w:rPr>
          <w:rFonts w:cs="Times New Roman" w:eastAsia="Times New Roman"/>
        </w:rPr>
      </w:pPr>
      <w:r w:rsidRPr="00A12ED3">
        <w:rPr>
          <w:rFonts w:cs="Times New Roman" w:eastAsia="Times New Roman"/>
        </w:rPr>
        <w:t xml:space="preserve">e-Oglasna ploča suda </w:t>
      </w:r>
    </w:p>
    <w:p w:rsidRDefault="00A12ED3" w:rsidP="00A12ED3" w:rsidR="00A12ED3" w:rsidRPr="00A12ED3">
      <w:pPr>
        <w:numPr>
          <w:ilvl w:val="0"/>
          <w:numId w:val="47"/>
        </w:numPr>
        <w:spacing w:after="0"/>
        <w:jc w:val="both"/>
        <w:rPr>
          <w:rFonts w:cs="Times New Roman" w:eastAsia="Times New Roman"/>
        </w:rPr>
      </w:pPr>
      <w:r w:rsidRPr="00A12ED3">
        <w:rPr>
          <w:rFonts w:cs="Times New Roman" w:eastAsia="Times New Roman"/>
        </w:rPr>
        <w:t>u spis</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2ED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30872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St-30/2015-82</izvorni_sadrzaj>
    <derivirana_varijabla naziv="DomainObject.Oznaka_1">St-30/2015-82</derivirana_varijabla>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2015.</izvorni_sadrzaj>
    <derivirana_varijabla naziv="DomainObject.Predmet.DatumOsnivanja_1">31.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predl. djelatnici</izvorni_sadrzaj>
    <derivirana_varijabla naziv="DomainObject.Predmet.Opis_1">predl. djelatnici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St-30/2015</izvorni_sadrzaj>
    <derivirana_varijabla naziv="DomainObject.Predmet.OznakaBroj_1">St-30/2015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BRAMONT izrada metalnih i alu proizvoda d.o.o. u stečaju</izvorni_sadrzaj>
    <derivirana_varijabla naziv="DomainObject.Predmet.ProtustrankaFormated_1">  BRAMONT izrada metalnih i alu proizvoda d.o.o. u stečaju</derivirana_varijabla>
  </DomainObject.Predmet.ProtustrankaFormated>
  <DomainObject.Predmet.ProtustrankaFormatedOIB>
    <izvorni_sadrzaj>  BRAMONT izrada metalnih i alu proizvoda d.o.o. u stečaju, OIB 66705884086</izvorni_sadrzaj>
    <derivirana_varijabla naziv="DomainObject.Predmet.ProtustrankaFormatedOIB_1">  BRAMONT izrada metalnih i alu proizvoda d.o.o. u stečaju, OIB 66705884086</derivirana_varijabla>
  </DomainObject.Predmet.ProtustrankaFormatedOIB>
  <DomainObject.Predmet.ProtustrankaFormatedWithAdress>
    <izvorni_sadrzaj> BRAMONT izrada metalnih i alu proizvoda d.o.o. u stečaju, Donji Muć 137, 21203 Donji Muć</izvorni_sadrzaj>
    <derivirana_varijabla naziv="DomainObject.Predmet.ProtustrankaFormatedWithAdress_1"> BRAMONT izrada metalnih i alu proizvoda d.o.o. u stečaju, Donji Muć 137, 21203 Donji Muć</derivirana_varijabla>
  </DomainObject.Predmet.ProtustrankaFormatedWithAdress>
  <DomainObject.Predmet.ProtustrankaFormatedWithAdressOIB>
    <izvorni_sadrzaj> BRAMONT izrada metalnih i alu proizvoda d.o.o. u stečaju, OIB 66705884086, Donji Muć 137, 21203 Donji Muć</izvorni_sadrzaj>
    <derivirana_varijabla naziv="DomainObject.Predmet.ProtustrankaFormatedWithAdressOIB_1"> BRAMONT izrada metalnih i alu proizvoda d.o.o. u stečaju, OIB 66705884086, Donji Muć 137, 21203 Donji Muć</derivirana_varijabla>
  </DomainObject.Predmet.ProtustrankaFormatedWithAdressOIB>
  <DomainObject.Predmet.ProtustrankaWithAdress>
    <izvorni_sadrzaj>BRAMONT izrada metalnih i alu proizvoda d.o.o. u stečaju Donji Muć 137, 21203 Donji Muć</izvorni_sadrzaj>
    <derivirana_varijabla naziv="DomainObject.Predmet.ProtustrankaWithAdress_1">BRAMONT izrada metalnih i alu proizvoda d.o.o. u stečaju Donji Muć 137, 21203 Donji Muć</derivirana_varijabla>
  </DomainObject.Predmet.ProtustrankaWithAdress>
  <DomainObject.Predmet.ProtustrankaWithAdressOIB>
    <izvorni_sadrzaj>BRAMONT izrada metalnih i alu proizvoda d.o.o. u stečaju, OIB 66705884086, Donji Muć 137, 21203 Donji Muć</izvorni_sadrzaj>
    <derivirana_varijabla naziv="DomainObject.Predmet.ProtustrankaWithAdressOIB_1">BRAMONT izrada metalnih i alu proizvoda d.o.o. u stečaju, OIB 66705884086, Donji Muć 137, 21203 Donji Muć</derivirana_varijabla>
  </DomainObject.Predmet.ProtustrankaWithAdressOIB>
  <DomainObject.Predmet.ProtustrankaNazivFormated>
    <izvorni_sadrzaj>BRAMONT izrada metalnih i alu proizvoda d.o.o. u stečaju</izvorni_sadrzaj>
    <derivirana_varijabla naziv="DomainObject.Predmet.ProtustrankaNazivFormated_1">BRAMONT izrada metalnih i alu proizvoda d.o.o. u stečaju</derivirana_varijabla>
  </DomainObject.Predmet.ProtustrankaNazivFormated>
  <DomainObject.Predmet.ProtustrankaNazivFormatedOIB>
    <izvorni_sadrzaj>BRAMONT izrada metalnih i alu proizvoda d.o.o. u stečaju, OIB 66705884086</izvorni_sadrzaj>
    <derivirana_varijabla naziv="DomainObject.Predmet.ProtustrankaNazivFormatedOIB_1">BRAMONT izrada metalnih i alu proizvoda d.o.o. u stečaju, OIB 66705884086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Branimir Katić zastupanog po punomoćniku ZOU DRAŽEN VUKOVIĆ I SAŠA LALIĆ; Josip Krolo zastupanog po punomoćniku ZOU DRAŽEN VUKOVIĆ I SAŠA LALIĆ; Vlade Orlović zastupanog po punomoćniku ZOU DRAŽEN VUKOVIĆ I SAŠA LALIĆ; Ivan Katić zastupanog po punomoćniku ZOU DRAŽEN VUKOVIĆ I SAŠA LALIĆ; Ivica Katić zastupanog po punomoćniku ZOU DRAŽEN VUKOVIĆ I SAŠA LALIĆ; Ivica Zoković zastupanog po punomoćniku ZOU DRAŽEN VUKOVIĆ I SAŠA LALIĆ; Zoran Veić zastupanog po punomoćniku ZOU DRAŽEN VUKOVIĆ I SAŠA LALIĆ; Ante Elez zastupanog po punomoćniku ZOU DRAŽEN VUKOVIĆ I SAŠA LALIĆ; Mario Svalina zastupanog po punomoćniku ZOU DRAŽEN VUKOVIĆ I SAŠA LALIĆ; Petar Sočo zastupanog po punomoćniku ZOU DRAŽEN VUKOVIĆ I SAŠA LALIĆ; Nada Sočo zastupanog po punomoćniku ZOU DRAŽEN VUKOVIĆ I SAŠA LALIĆ; Marijo Orlović zastupanog po punomoćniku ZOU DRAŽEN VUKOVIĆ I SAŠA LALIĆ; Ante Kerum zastupanog po punomoćniku ZOU DRAŽEN VUKOVIĆ I SAŠA LALIĆ; Marin Smajić zastupanog po punomoćniku ZOU DRAŽEN VUKOVIĆ I SAŠA LALIĆ; Antonio Modrić zastupanog po punomoćniku ZOU DRAŽEN VUKOVIĆ I SAŠA LALIĆ; Davor Šundov zastupanog po punomoćniku ZOU DRAŽEN VUKOVIĆ I SAŠA LALIĆ; Ivan Zuban zastupanog po punomoćniku ZOU DRAŽEN VUKOVIĆ I SAŠA LALIĆ; Ivan Kunić zastupanog po punomoćniku ZOU DRAŽEN VUKOVIĆ I SAŠA LALIĆ; Goran Odak zastupanog po punomoćniku ZOU DRAŽEN VUKOVIĆ I SAŠA LALIĆ; Paško Blažević zastupanog po punomoćniku ZOU DRAŽEN VUKOVIĆ I SAŠA LALIĆ; Hrvoje Modrić zastupanog po punomoćniku ZOU DRAŽEN VUKOVIĆ I SAŠA LALIĆ; Duje Maleš zastupanog po punomoćniku ZOU DRAŽEN VUKOVIĆ I SAŠA LALIĆ</izvorni_sadrzaj>
    <derivirana_varijabla naziv="DomainObject.Predmet.StrankaFormated_1">  Branimir Katić zastupanog po punomoćniku ZOU DRAŽEN VUKOVIĆ I SAŠA LALIĆ; Josip Krolo zastupanog po punomoćniku ZOU DRAŽEN VUKOVIĆ I SAŠA LALIĆ; Vlade Orlović zastupanog po punomoćniku ZOU DRAŽEN VUKOVIĆ I SAŠA LALIĆ; Ivan Katić zastupanog po punomoćniku ZOU DRAŽEN VUKOVIĆ I SAŠA LALIĆ; Ivica Katić zastupanog po punomoćniku ZOU DRAŽEN VUKOVIĆ I SAŠA LALIĆ; Ivica Zoković zastupanog po punomoćniku ZOU DRAŽEN VUKOVIĆ I SAŠA LALIĆ; Zoran Veić zastupanog po punomoćniku ZOU DRAŽEN VUKOVIĆ I SAŠA LALIĆ; Ante Elez zastupanog po punomoćniku ZOU DRAŽEN VUKOVIĆ I SAŠA LALIĆ; Mario Svalina zastupanog po punomoćniku ZOU DRAŽEN VUKOVIĆ I SAŠA LALIĆ; Petar Sočo zastupanog po punomoćniku ZOU DRAŽEN VUKOVIĆ I SAŠA LALIĆ; Nada Sočo zastupanog po punomoćniku ZOU DRAŽEN VUKOVIĆ I SAŠA LALIĆ; Marijo Orlović zastupanog po punomoćniku ZOU DRAŽEN VUKOVIĆ I SAŠA LALIĆ; Ante Kerum zastupanog po punomoćniku ZOU DRAŽEN VUKOVIĆ I SAŠA LALIĆ; Marin Smajić zastupanog po punomoćniku ZOU DRAŽEN VUKOVIĆ I SAŠA LALIĆ; Antonio Modrić zastupanog po punomoćniku ZOU DRAŽEN VUKOVIĆ I SAŠA LALIĆ; Davor Šundov zastupanog po punomoćniku ZOU DRAŽEN VUKOVIĆ I SAŠA LALIĆ; Ivan Zuban zastupanog po punomoćniku ZOU DRAŽEN VUKOVIĆ I SAŠA LALIĆ; Ivan Kunić zastupanog po punomoćniku ZOU DRAŽEN VUKOVIĆ I SAŠA LALIĆ; Goran Odak zastupanog po punomoćniku ZOU DRAŽEN VUKOVIĆ I SAŠA LALIĆ; Paško Blažević zastupanog po punomoćniku ZOU DRAŽEN VUKOVIĆ I SAŠA LALIĆ; Hrvoje Modrić zastupanog po punomoćniku ZOU DRAŽEN VUKOVIĆ I SAŠA LALIĆ; Duje Maleš zastupanog po punomoćniku ZOU DRAŽEN VUKOVIĆ I SAŠA LALIĆ</derivirana_varijabla>
  </DomainObject.Predmet.StrankaFormated>
  <DomainObject.Predmet.StrankaFormatedOIB>
    <izvorni_sadrzaj>  Branimir Katić, OIB 49495977934 zastupanog po punomoćniku ZOU DRAŽEN VUKOVIĆ I SAŠA LALIĆ; Josip Krolo, OIB 77348544650 zastupanog po punomoćniku ZOU DRAŽEN VUKOVIĆ I SAŠA LALIĆ; Vlade Orlović, OIB 95029185292 zastupanog po punomoćniku ZOU DRAŽEN VUKOVIĆ I SAŠA LALIĆ; Ivan Katić, OIB 10460755596 zastupanog po punomoćniku ZOU DRAŽEN VUKOVIĆ I SAŠA LALIĆ; Ivica Katić, OIB 56892284274 zastupanog po punomoćniku ZOU DRAŽEN VUKOVIĆ I SAŠA LALIĆ; Ivica Zoković, OIB 01020657693 zastupanog po punomoćniku ZOU DRAŽEN VUKOVIĆ I SAŠA LALIĆ; Zoran Veić, OIB 22765317845 zastupanog po punomoćniku ZOU DRAŽEN VUKOVIĆ I SAŠA LALIĆ; Ante Elez, OIB 28155259785 zastupanog po punomoćniku ZOU DRAŽEN VUKOVIĆ I SAŠA LALIĆ; Mario Svalina, OIB 70822909523 zastupanog po punomoćniku ZOU DRAŽEN VUKOVIĆ I SAŠA LALIĆ; Petar Sočo, OIB 97707994329 zastupanog po punomoćniku ZOU DRAŽEN VUKOVIĆ I SAŠA LALIĆ; Nada Sočo, OIB 03209057307 zastupanog po punomoćniku ZOU DRAŽEN VUKOVIĆ I SAŠA LALIĆ; Marijo Orlović, OIB 67367375234 zastupanog po punomoćniku ZOU DRAŽEN VUKOVIĆ I SAŠA LALIĆ; Ante Kerum, OIB 76612434306 zastupanog po punomoćniku ZOU DRAŽEN VUKOVIĆ I SAŠA LALIĆ; Marin Smajić, OIB 08013815580 zastupanog po punomoćniku ZOU DRAŽEN VUKOVIĆ I SAŠA LALIĆ; Antonio Modrić, OIB 96231425337 zastupanog po punomoćniku ZOU DRAŽEN VUKOVIĆ I SAŠA LALIĆ; Davor Šundov, OIB 80146220786 zastupanog po punomoćniku ZOU DRAŽEN VUKOVIĆ I SAŠA LALIĆ; Ivan Zuban, OIB 11669338092 zastupanog po punomoćniku ZOU DRAŽEN VUKOVIĆ I SAŠA LALIĆ; Ivan Kunić, OIB 64343038459 zastupanog po punomoćniku ZOU DRAŽEN VUKOVIĆ I SAŠA LALIĆ; Goran Odak, OIB 15220667287 zastupanog po punomoćniku ZOU DRAŽEN VUKOVIĆ I SAŠA LALIĆ; Paško Blažević, OIB 33917768841 zastupanog po punomoćniku ZOU DRAŽEN VUKOVIĆ I SAŠA LALIĆ; Hrvoje Modrić, OIB 67423884857 zastupanog po punomoćniku ZOU DRAŽEN VUKOVIĆ I SAŠA LALIĆ; Duje Maleš, OIB 13723425874 zastupanog po punomoćniku ZOU DRAŽEN VUKOVIĆ I SAŠA LALIĆ</izvorni_sadrzaj>
    <derivirana_varijabla naziv="DomainObject.Predmet.StrankaFormatedOIB_1">  Branimir Katić, OIB 49495977934 zastupanog po punomoćniku ZOU DRAŽEN VUKOVIĆ I SAŠA LALIĆ; Josip Krolo, OIB 77348544650 zastupanog po punomoćniku ZOU DRAŽEN VUKOVIĆ I SAŠA LALIĆ; Vlade Orlović, OIB 95029185292 zastupanog po punomoćniku ZOU DRAŽEN VUKOVIĆ I SAŠA LALIĆ; Ivan Katić, OIB 10460755596 zastupanog po punomoćniku ZOU DRAŽEN VUKOVIĆ I SAŠA LALIĆ; Ivica Katić, OIB 56892284274 zastupanog po punomoćniku ZOU DRAŽEN VUKOVIĆ I SAŠA LALIĆ; Ivica Zoković, OIB 01020657693 zastupanog po punomoćniku ZOU DRAŽEN VUKOVIĆ I SAŠA LALIĆ; Zoran Veić, OIB 22765317845 zastupanog po punomoćniku ZOU DRAŽEN VUKOVIĆ I SAŠA LALIĆ; Ante Elez, OIB 28155259785 zastupanog po punomoćniku ZOU DRAŽEN VUKOVIĆ I SAŠA LALIĆ; Mario Svalina, OIB 70822909523 zastupanog po punomoćniku ZOU DRAŽEN VUKOVIĆ I SAŠA LALIĆ; Petar Sočo, OIB 97707994329 zastupanog po punomoćniku ZOU DRAŽEN VUKOVIĆ I SAŠA LALIĆ; Nada Sočo, OIB 03209057307 zastupanog po punomoćniku ZOU DRAŽEN VUKOVIĆ I SAŠA LALIĆ; Marijo Orlović, OIB 67367375234 zastupanog po punomoćniku ZOU DRAŽEN VUKOVIĆ I SAŠA LALIĆ; Ante Kerum, OIB 76612434306 zastupanog po punomoćniku ZOU DRAŽEN VUKOVIĆ I SAŠA LALIĆ; Marin Smajić, OIB 08013815580 zastupanog po punomoćniku ZOU DRAŽEN VUKOVIĆ I SAŠA LALIĆ; Antonio Modrić, OIB 96231425337 zastupanog po punomoćniku ZOU DRAŽEN VUKOVIĆ I SAŠA LALIĆ; Davor Šundov, OIB 80146220786 zastupanog po punomoćniku ZOU DRAŽEN VUKOVIĆ I SAŠA LALIĆ; Ivan Zuban, OIB 11669338092 zastupanog po punomoćniku ZOU DRAŽEN VUKOVIĆ I SAŠA LALIĆ; Ivan Kunić, OIB 64343038459 zastupanog po punomoćniku ZOU DRAŽEN VUKOVIĆ I SAŠA LALIĆ; Goran Odak, OIB 15220667287 zastupanog po punomoćniku ZOU DRAŽEN VUKOVIĆ I SAŠA LALIĆ; Paško Blažević, OIB 33917768841 zastupanog po punomoćniku ZOU DRAŽEN VUKOVIĆ I SAŠA LALIĆ; Hrvoje Modrić, OIB 67423884857 zastupanog po punomoćniku ZOU DRAŽEN VUKOVIĆ I SAŠA LALIĆ; Duje Maleš, OIB 13723425874 zastupanog po punomoćniku ZOU DRAŽEN VUKOVIĆ I SAŠA LALIĆ</derivirana_varijabla>
  </DomainObject.Predmet.StrankaFormatedOIB>
  <DomainObject.Predmet.StrankaFormatedWithAdress>
    <izvorni_sadrzaj> Branimir Katić, Katići 13, 21203 Gornje Postinje zastupanog po punomoćniku ZOU DRAŽEN VUKOVIĆ I SAŠA LALIĆ; Josip Krolo, Gardun 1, 21240 Gardun zastupanog po punomoćniku ZOU DRAŽEN VUKOVIĆ I SAŠA LALIĆ; Vlade Orlović, Donji Muć 25, 21203 Donji Muć zastupanog po punomoćniku ZOU DRAŽEN VUKOVIĆ I SAŠA LALIĆ; Ivan Katić, Katići 11, 21203 Gornje Postinje zastupanog po punomoćniku ZOU DRAŽEN VUKOVIĆ I SAŠA LALIĆ; Ivica Katić, Katići Gornji 5p, 21203 Gornje Postinje zastupanog po punomoćniku ZOU DRAŽEN VUKOVIĆ I SAŠA LALIĆ; Ivica Zoković, Gornje Postinje 29, 21203 Gornje Postinje zastupanog po punomoćniku ZOU DRAŽEN VUKOVIĆ I SAŠA LALIĆ; Zoran Veić, Veići 27, 21203 Neorić zastupanog po punomoćniku ZOU DRAŽEN VUKOVIĆ I SAŠA LALIĆ; Ante Elez, Ulica Don Mate Mihanovića 4, 21210 Solin zastupanog po punomoćniku ZOU DRAŽEN VUKOVIĆ I SAŠA LALIĆ; Mario Svalina, Crivac bb, 21203 Crivac zastupanog po punomoćniku ZOU DRAŽEN VUKOVIĆ I SAŠA LALIĆ; Petar Sočo, Progon 3, 21203 Neorić zastupanog po punomoćniku ZOU DRAŽEN VUKOVIĆ I SAŠA LALIĆ; Nada Sočo, Progon 3, 21203 Neorić zastupanog po punomoćniku ZOU DRAŽEN VUKOVIĆ I SAŠA LALIĆ; Marijo Orlović, Donji Muć 192, 21203 Donji Muć zastupanog po punomoćniku ZOU DRAŽEN VUKOVIĆ I SAŠA LALIĆ; Ante Kerum, Gornje Ogorje bb, 21206 Gornje Ogorje zastupanog po punomoćniku ZOU DRAŽEN VUKOVIĆ I SAŠA LALIĆ; Marin Smajić, Biskupa Jurja Dobrile 7, 21000 Split zastupanog po punomoćniku ZOU DRAŽEN VUKOVIĆ I SAŠA LALIĆ; Antonio Modrić, Hrvatskih Velikana 26, 21311 Žrnovnica zastupanog po punomoćniku ZOU DRAŽEN VUKOVIĆ I SAŠA LALIĆ; Davor Šundov, Bračevići 0, 21206 Bračević zastupanog po punomoćniku ZOU DRAŽEN VUKOVIĆ I SAŠA LALIĆ; Ivan Zuban, Centar - Dubrava 20, 21203 Neorić zastupanog po punomoćniku ZOU DRAŽEN VUKOVIĆ I SAŠA LALIĆ; Ivan Kunić, Vukovarska 23, 21214 Kaštel Gomilica zastupanog po punomoćniku ZOU DRAŽEN VUKOVIĆ I SAŠA LALIĆ; Goran Odak, Velebitska 18, 21000 Split zastupanog po punomoćniku ZOU DRAŽEN VUKOVIĆ I SAŠA LALIĆ; Paško Blažević, Sarajevska 21, 21000 Split zastupanog po punomoćniku ZOU DRAŽEN VUKOVIĆ I SAŠA LALIĆ; Hrvoje Modrić, Hrvatskih Velikana 26, 21311 Žrnovnica zastupanog po punomoćniku ZOU DRAŽEN VUKOVIĆ I SAŠA LALIĆ; Duje Maleš, Pometena Brda 12, 21202 Brštanovo zastupanog po punomoćniku ZOU DRAŽEN VUKOVIĆ I SAŠA LALIĆ</izvorni_sadrzaj>
    <derivirana_varijabla naziv="DomainObject.Predmet.StrankaFormatedWithAdress_1"> Branimir Katić, Katići 13, 21203 Gornje Postinje zastupanog po punomoćniku ZOU DRAŽEN VUKOVIĆ I SAŠA LALIĆ; Josip Krolo, Gardun 1, 21240 Gardun zastupanog po punomoćniku ZOU DRAŽEN VUKOVIĆ I SAŠA LALIĆ; Vlade Orlović, Donji Muć 25, 21203 Donji Muć zastupanog po punomoćniku ZOU DRAŽEN VUKOVIĆ I SAŠA LALIĆ; Ivan Katić, Katići 11, 21203 Gornje Postinje zastupanog po punomoćniku ZOU DRAŽEN VUKOVIĆ I SAŠA LALIĆ; Ivica Katić, Katići Gornji 5p, 21203 Gornje Postinje zastupanog po punomoćniku ZOU DRAŽEN VUKOVIĆ I SAŠA LALIĆ; Ivica Zoković, Gornje Postinje 29, 21203 Gornje Postinje zastupanog po punomoćniku ZOU DRAŽEN VUKOVIĆ I SAŠA LALIĆ; Zoran Veić, Veići 27, 21203 Neorić zastupanog po punomoćniku ZOU DRAŽEN VUKOVIĆ I SAŠA LALIĆ; Ante Elez, Ulica Don Mate Mihanovića 4, 21210 Solin zastupanog po punomoćniku ZOU DRAŽEN VUKOVIĆ I SAŠA LALIĆ; Mario Svalina, Crivac bb, 21203 Crivac zastupanog po punomoćniku ZOU DRAŽEN VUKOVIĆ I SAŠA LALIĆ; Petar Sočo, Progon 3, 21203 Neorić zastupanog po punomoćniku ZOU DRAŽEN VUKOVIĆ I SAŠA LALIĆ; Nada Sočo, Progon 3, 21203 Neorić zastupanog po punomoćniku ZOU DRAŽEN VUKOVIĆ I SAŠA LALIĆ; Marijo Orlović, Donji Muć 192, 21203 Donji Muć zastupanog po punomoćniku ZOU DRAŽEN VUKOVIĆ I SAŠA LALIĆ; Ante Kerum, Gornje Ogorje bb, 21206 Gornje Ogorje zastupanog po punomoćniku ZOU DRAŽEN VUKOVIĆ I SAŠA LALIĆ; Marin Smajić, Biskupa Jurja Dobrile 7, 21000 Split zastupanog po punomoćniku ZOU DRAŽEN VUKOVIĆ I SAŠA LALIĆ; Antonio Modrić, Hrvatskih Velikana 26, 21311 Žrnovnica zastupanog po punomoćniku ZOU DRAŽEN VUKOVIĆ I SAŠA LALIĆ; Davor Šundov, Bračevići 0, 21206 Bračević zastupanog po punomoćniku ZOU DRAŽEN VUKOVIĆ I SAŠA LALIĆ; Ivan Zuban, Centar - Dubrava 20, 21203 Neorić zastupanog po punomoćniku ZOU DRAŽEN VUKOVIĆ I SAŠA LALIĆ; Ivan Kunić, Vukovarska 23, 21214 Kaštel Gomilica zastupanog po punomoćniku ZOU DRAŽEN VUKOVIĆ I SAŠA LALIĆ; Goran Odak, Velebitska 18, 21000 Split zastupanog po punomoćniku ZOU DRAŽEN VUKOVIĆ I SAŠA LALIĆ; Paško Blažević, Sarajevska 21, 21000 Split zastupanog po punomoćniku ZOU DRAŽEN VUKOVIĆ I SAŠA LALIĆ; Hrvoje Modrić, Hrvatskih Velikana 26, 21311 Žrnovnica zastupanog po punomoćniku ZOU DRAŽEN VUKOVIĆ I SAŠA LALIĆ; Duje Maleš, Pometena Brda 12, 21202 Brštanovo zastupanog po punomoćniku ZOU DRAŽEN VUKOVIĆ I SAŠA LALIĆ</derivirana_varijabla>
  </DomainObject.Predmet.StrankaFormatedWithAdress>
  <DomainObject.Predmet.StrankaFormatedWithAdressOIB>
    <izvorni_sadrzaj> Branimir Katić, OIB 49495977934, Katići 13, 21203 Gornje Postinje zastupanog po punomoćniku ZOU DRAŽEN VUKOVIĆ I SAŠA LALIĆ; Josip Krolo, OIB 77348544650, Gardun 1, 21240 Gardun zastupanog po punomoćniku ZOU DRAŽEN VUKOVIĆ I SAŠA LALIĆ; Vlade Orlović, OIB 95029185292, Donji Muć 25, 21203 Donji Muć zastupanog po punomoćniku ZOU DRAŽEN VUKOVIĆ I SAŠA LALIĆ; Ivan Katić, OIB 10460755596, Katići 11, 21203 Gornje Postinje zastupanog po punomoćniku ZOU DRAŽEN VUKOVIĆ I SAŠA LALIĆ; Ivica Katić, OIB 56892284274, Katići Gornji 5p, 21203 Gornje Postinje zastupanog po punomoćniku ZOU DRAŽEN VUKOVIĆ I SAŠA LALIĆ; Ivica Zoković, OIB 01020657693, Gornje Postinje 29, 21203 Gornje Postinje zastupanog po punomoćniku ZOU DRAŽEN VUKOVIĆ I SAŠA LALIĆ; Zoran Veić, OIB 22765317845, Veići 27, 21203 Neorić zastupanog po punomoćniku ZOU DRAŽEN VUKOVIĆ I SAŠA LALIĆ; Ante Elez, OIB 28155259785, Ulica Don Mate Mihanovića 4, 21210 Solin zastupanog po punomoćniku ZOU DRAŽEN VUKOVIĆ I SAŠA LALIĆ; Mario Svalina, OIB 70822909523, Crivac bb, 21203 Crivac zastupanog po punomoćniku ZOU DRAŽEN VUKOVIĆ I SAŠA LALIĆ; Petar Sočo, OIB 97707994329, Progon 3, 21203 Neorić zastupanog po punomoćniku ZOU DRAŽEN VUKOVIĆ I SAŠA LALIĆ; Nada Sočo, OIB 03209057307, Progon 3, 21203 Neorić zastupanog po punomoćniku ZOU DRAŽEN VUKOVIĆ I SAŠA LALIĆ; Marijo Orlović, OIB 67367375234, Donji Muć 192, 21203 Donji Muć zastupanog po punomoćniku ZOU DRAŽEN VUKOVIĆ I SAŠA LALIĆ; Ante Kerum, OIB 76612434306, Gornje Ogorje bb, 21206 Gornje Ogorje zastupanog po punomoćniku ZOU DRAŽEN VUKOVIĆ I SAŠA LALIĆ; Marin Smajić, OIB 08013815580, Biskupa Jurja Dobrile 7, 21000 Split zastupanog po punomoćniku ZOU DRAŽEN VUKOVIĆ I SAŠA LALIĆ; Antonio Modrić, OIB 96231425337, Hrvatskih Velikana 26, 21311 Žrnovnica zastupanog po punomoćniku ZOU DRAŽEN VUKOVIĆ I SAŠA LALIĆ; Davor Šundov, OIB 80146220786, Bračevići 0, 21206 Bračević zastupanog po punomoćniku ZOU DRAŽEN VUKOVIĆ I SAŠA LALIĆ; Ivan Zuban, OIB 11669338092, Centar - Dubrava 20, 21203 Neorić zastupanog po punomoćniku ZOU DRAŽEN VUKOVIĆ I SAŠA LALIĆ; Ivan Kunić, OIB 64343038459, Vukovarska 23, 21214 Kaštel Gomilica zastupanog po punomoćniku ZOU DRAŽEN VUKOVIĆ I SAŠA LALIĆ; Goran Odak, OIB 15220667287, Velebitska 18, 21000 Split zastupanog po punomoćniku ZOU DRAŽEN VUKOVIĆ I SAŠA LALIĆ; Paško Blažević, OIB 33917768841, Sarajevska 21, 21000 Split zastupanog po punomoćniku ZOU DRAŽEN VUKOVIĆ I SAŠA LALIĆ; Hrvoje Modrić, OIB 67423884857, Hrvatskih Velikana 26, 21311 Žrnovnica zastupanog po punomoćniku ZOU DRAŽEN VUKOVIĆ I SAŠA LALIĆ; Duje Maleš, OIB 13723425874, Pometena Brda 12, 21202 Brštanovo zastupanog po punomoćniku ZOU DRAŽEN VUKOVIĆ I SAŠA LALIĆ</izvorni_sadrzaj>
    <derivirana_varijabla naziv="DomainObject.Predmet.StrankaFormatedWithAdressOIB_1"> Branimir Katić, OIB 49495977934, Katići 13, 21203 Gornje Postinje zastupanog po punomoćniku ZOU DRAŽEN VUKOVIĆ I SAŠA LALIĆ; Josip Krolo, OIB 77348544650, Gardun 1, 21240 Gardun zastupanog po punomoćniku ZOU DRAŽEN VUKOVIĆ I SAŠA LALIĆ; Vlade Orlović, OIB 95029185292, Donji Muć 25, 21203 Donji Muć zastupanog po punomoćniku ZOU DRAŽEN VUKOVIĆ I SAŠA LALIĆ; Ivan Katić, OIB 10460755596, Katići 11, 21203 Gornje Postinje zastupanog po punomoćniku ZOU DRAŽEN VUKOVIĆ I SAŠA LALIĆ; Ivica Katić, OIB 56892284274, Katići Gornji 5p, 21203 Gornje Postinje zastupanog po punomoćniku ZOU DRAŽEN VUKOVIĆ I SAŠA LALIĆ; Ivica Zoković, OIB 01020657693, Gornje Postinje 29, 21203 Gornje Postinje zastupanog po punomoćniku ZOU DRAŽEN VUKOVIĆ I SAŠA LALIĆ; Zoran Veić, OIB 22765317845, Veići 27, 21203 Neorić zastupanog po punomoćniku ZOU DRAŽEN VUKOVIĆ I SAŠA LALIĆ; Ante Elez, OIB 28155259785, Ulica Don Mate Mihanovića 4, 21210 Solin zastupanog po punomoćniku ZOU DRAŽEN VUKOVIĆ I SAŠA LALIĆ; Mario Svalina, OIB 70822909523, Crivac bb, 21203 Crivac zastupanog po punomoćniku ZOU DRAŽEN VUKOVIĆ I SAŠA LALIĆ; Petar Sočo, OIB 97707994329, Progon 3, 21203 Neorić zastupanog po punomoćniku ZOU DRAŽEN VUKOVIĆ I SAŠA LALIĆ; Nada Sočo, OIB 03209057307, Progon 3, 21203 Neorić zastupanog po punomoćniku ZOU DRAŽEN VUKOVIĆ I SAŠA LALIĆ; Marijo Orlović, OIB 67367375234, Donji Muć 192, 21203 Donji Muć zastupanog po punomoćniku ZOU DRAŽEN VUKOVIĆ I SAŠA LALIĆ; Ante Kerum, OIB 76612434306, Gornje Ogorje bb, 21206 Gornje Ogorje zastupanog po punomoćniku ZOU DRAŽEN VUKOVIĆ I SAŠA LALIĆ; Marin Smajić, OIB 08013815580, Biskupa Jurja Dobrile 7, 21000 Split zastupanog po punomoćniku ZOU DRAŽEN VUKOVIĆ I SAŠA LALIĆ; Antonio Modrić, OIB 96231425337, Hrvatskih Velikana 26, 21311 Žrnovnica zastupanog po punomoćniku ZOU DRAŽEN VUKOVIĆ I SAŠA LALIĆ; Davor Šundov, OIB 80146220786, Bračevići 0, 21206 Bračević zastupanog po punomoćniku ZOU DRAŽEN VUKOVIĆ I SAŠA LALIĆ; Ivan Zuban, OIB 11669338092, Centar - Dubrava 20, 21203 Neorić zastupanog po punomoćniku ZOU DRAŽEN VUKOVIĆ I SAŠA LALIĆ; Ivan Kunić, OIB 64343038459, Vukovarska 23, 21214 Kaštel Gomilica zastupanog po punomoćniku ZOU DRAŽEN VUKOVIĆ I SAŠA LALIĆ; Goran Odak, OIB 15220667287, Velebitska 18, 21000 Split zastupanog po punomoćniku ZOU DRAŽEN VUKOVIĆ I SAŠA LALIĆ; Paško Blažević, OIB 33917768841, Sarajevska 21, 21000 Split zastupanog po punomoćniku ZOU DRAŽEN VUKOVIĆ I SAŠA LALIĆ; Hrvoje Modrić, OIB 67423884857, Hrvatskih Velikana 26, 21311 Žrnovnica zastupanog po punomoćniku ZOU DRAŽEN VUKOVIĆ I SAŠA LALIĆ; Duje Maleš, OIB 13723425874, Pometena Brda 12, 21202 Brštanovo zastupanog po punomoćniku ZOU DRAŽEN VUKOVIĆ I SAŠA LALIĆ</derivirana_varijabla>
  </DomainObject.Predmet.StrankaFormatedWithAdressOIB>
  <DomainObject.Predmet.StrankaWithAdress>
    <izvorni_sadrzaj>Branimir Katić Katići 13,21203 Gornje Postinje,Josip Krolo Gardun 1,21240 Gardun,Vlade Orlović Donji Muć 25,21203 Donji Muć,Ivan Katić Katići 11,21203 Gornje Postinje,Ivica Katić Katići Gornji 5p,21203 Gornje Postinje,Ivica Zoković Gornje Postinje 29,21203 Gornje Postinje,Zoran Veić Veići 27,21203 Neorić,Ante Elez Ulica Don Mate Mihanovića 4,21210 Solin,Mario Svalina Crivac bb,21203 Crivac,Petar Sočo Progon 3,21203 Neorić,Nada Sočo Progon 3,21203 Neorić,Marijo Orlović Donji Muć 192,21203 Donji Muć,Ante Kerum Gornje Ogorje bb,21206 Gornje Ogorje,Marin Smajić Biskupa Jurja Dobrile 7,21000 Split,Antonio Modrić Hrvatskih Velikana 26,21311 Žrnovnica,Davor Šundov Bračevići 0,21206 Bračević,Ivan Zuban Centar - Dubrava 20,21203 Neorić,Ivan Kunić Vukovarska 23,21214 Kaštel Gomilica,Goran Odak Velebitska 18,21000 Split,Paško Blažević Sarajevska 21,21000 Split,Hrvoje Modrić Hrvatskih Velikana 26,21311 Žrnovnica,Duje Maleš Pometena Brda 12,21202 Brštanovo</izvorni_sadrzaj>
    <derivirana_varijabla naziv="DomainObject.Predmet.StrankaWithAdress_1">Branimir Katić Katići 13,21203 Gornje Postinje,Josip Krolo Gardun 1,21240 Gardun,Vlade Orlović Donji Muć 25,21203 Donji Muć,Ivan Katić Katići 11,21203 Gornje Postinje,Ivica Katić Katići Gornji 5p,21203 Gornje Postinje,Ivica Zoković Gornje Postinje 29,21203 Gornje Postinje,Zoran Veić Veići 27,21203 Neorić,Ante Elez Ulica Don Mate Mihanovića 4,21210 Solin,Mario Svalina Crivac bb,21203 Crivac,Petar Sočo Progon 3,21203 Neorić,Nada Sočo Progon 3,21203 Neorić,Marijo Orlović Donji Muć 192,21203 Donji Muć,Ante Kerum Gornje Ogorje bb,21206 Gornje Ogorje,Marin Smajić Biskupa Jurja Dobrile 7,21000 Split,Antonio Modrić Hrvatskih Velikana 26,21311 Žrnovnica,Davor Šundov Bračevići 0,21206 Bračević,Ivan Zuban Centar - Dubrava 20,21203 Neorić,Ivan Kunić Vukovarska 23,21214 Kaštel Gomilica,Goran Odak Velebitska 18,21000 Split,Paško Blažević Sarajevska 21,21000 Split,Hrvoje Modrić Hrvatskih Velikana 26,21311 Žrnovnica,Duje Maleš Pometena Brda 12,21202 Brštanovo</derivirana_varijabla>
  </DomainObject.Predmet.StrankaWithAdress>
  <DomainObject.Predmet.StrankaWithAdressOIB>
    <izvorni_sadrzaj>Branimir Katić, OIB 49495977934, Katići 13,21203 Gornje Postinje,Josip Krolo, OIB 77348544650, Gardun 1,21240 Gardun,Vlade Orlović, OIB 95029185292, Donji Muć 25,21203 Donji Muć,Ivan Katić, OIB 10460755596, Katići 11,21203 Gornje Postinje,Ivica Katić, OIB 56892284274, Katići Gornji 5p,21203 Gornje Postinje,Ivica Zoković, OIB 01020657693, Gornje Postinje 29,21203 Gornje Postinje,Zoran Veić, OIB 22765317845, Veići 27,21203 Neorić,Ante Elez, OIB 28155259785, Ulica Don Mate Mihanovića 4,21210 Solin,Mario Svalina, OIB 70822909523, Crivac bb,21203 Crivac,Petar Sočo, OIB 97707994329, Progon 3,21203 Neorić,Nada Sočo, OIB 03209057307, Progon 3,21203 Neorić,Marijo Orlović, OIB 67367375234, Donji Muć 192,21203 Donji Muć,Ante Kerum, OIB 76612434306, Gornje Ogorje bb,21206 Gornje Ogorje,Marin Smajić, OIB 08013815580, Biskupa Jurja Dobrile 7,21000 Split,Antonio Modrić, OIB 96231425337, Hrvatskih Velikana 26,21311 Žrnovnica,Davor Šundov, OIB 80146220786, Bračevići 0,21206 Bračević,Ivan Zuban, OIB 11669338092, Centar - Dubrava 20,21203 Neorić,Ivan Kunić, OIB 64343038459, Vukovarska 23,21214 Kaštel Gomilica,Goran Odak, OIB 15220667287, Velebitska 18,21000 Split,Paško Blažević, OIB 33917768841, Sarajevska 21,21000 Split,Hrvoje Modrić, OIB 67423884857, Hrvatskih Velikana 26,21311 Žrnovnica,Duje Maleš, OIB 13723425874, Pometena Brda 12,21202 Brštanovo</izvorni_sadrzaj>
    <derivirana_varijabla naziv="DomainObject.Predmet.StrankaWithAdressOIB_1">Branimir Katić, OIB 49495977934, Katići 13,21203 Gornje Postinje,Josip Krolo, OIB 77348544650, Gardun 1,21240 Gardun,Vlade Orlović, OIB 95029185292, Donji Muć 25,21203 Donji Muć,Ivan Katić, OIB 10460755596, Katići 11,21203 Gornje Postinje,Ivica Katić, OIB 56892284274, Katići Gornji 5p,21203 Gornje Postinje,Ivica Zoković, OIB 01020657693, Gornje Postinje 29,21203 Gornje Postinje,Zoran Veić, OIB 22765317845, Veići 27,21203 Neorić,Ante Elez, OIB 28155259785, Ulica Don Mate Mihanovića 4,21210 Solin,Mario Svalina, OIB 70822909523, Crivac bb,21203 Crivac,Petar Sočo, OIB 97707994329, Progon 3,21203 Neorić,Nada Sočo, OIB 03209057307, Progon 3,21203 Neorić,Marijo Orlović, OIB 67367375234, Donji Muć 192,21203 Donji Muć,Ante Kerum, OIB 76612434306, Gornje Ogorje bb,21206 Gornje Ogorje,Marin Smajić, OIB 08013815580, Biskupa Jurja Dobrile 7,21000 Split,Antonio Modrić, OIB 96231425337, Hrvatskih Velikana 26,21311 Žrnovnica,Davor Šundov, OIB 80146220786, Bračevići 0,21206 Bračević,Ivan Zuban, OIB 11669338092, Centar - Dubrava 20,21203 Neorić,Ivan Kunić, OIB 64343038459, Vukovarska 23,21214 Kaštel Gomilica,Goran Odak, OIB 15220667287, Velebitska 18,21000 Split,Paško Blažević, OIB 33917768841, Sarajevska 21,21000 Split,Hrvoje Modrić, OIB 67423884857, Hrvatskih Velikana 26,21311 Žrnovnica,Duje Maleš, OIB 13723425874, Pometena Brda 12,21202 Brštanovo</derivirana_varijabla>
  </DomainObject.Predmet.StrankaWithAdressOIB>
  <DomainObject.Predmet.StrankaNazivFormated>
    <izvorni_sadrzaj>Branimir Katić,Josip Krolo,Vlade Orlović,Ivan Katić,Ivica Katić,Ivica Zoković,Zoran Veić,Ante Elez,Mario Svalina,Petar Sočo,Nada Sočo,Marijo Orlović,Ante Kerum,Marin Smajić,Antonio Modrić,Davor Šundov,Ivan Zuban,Ivan Kunić,Goran Odak,Paško Blažević,Hrvoje Modrić,Duje Maleš</izvorni_sadrzaj>
    <derivirana_varijabla naziv="DomainObject.Predmet.StrankaNazivFormated_1">Branimir Katić,Josip Krolo,Vlade Orlović,Ivan Katić,Ivica Katić,Ivica Zoković,Zoran Veić,Ante Elez,Mario Svalina,Petar Sočo,Nada Sočo,Marijo Orlović,Ante Kerum,Marin Smajić,Antonio Modrić,Davor Šundov,Ivan Zuban,Ivan Kunić,Goran Odak,Paško Blažević,Hrvoje Modrić,Duje Maleš</derivirana_varijabla>
  </DomainObject.Predmet.StrankaNazivFormated>
  <DomainObject.Predmet.StrankaNazivFormatedOIB>
    <izvorni_sadrzaj>Branimir Katić, OIB 49495977934,Josip Krolo, OIB 77348544650,Vlade Orlović, OIB 95029185292,Ivan Katić, OIB 10460755596,Ivica Katić, OIB 56892284274,Ivica Zoković, OIB 01020657693,Zoran Veić, OIB 22765317845,Ante Elez, OIB 28155259785,Mario Svalina, OIB 70822909523,Petar Sočo, OIB 97707994329,Nada Sočo, OIB 03209057307,Marijo Orlović, OIB 67367375234,Ante Kerum, OIB 76612434306,Marin Smajić, OIB 08013815580,Antonio Modrić, OIB 96231425337,Davor Šundov, OIB 80146220786,Ivan Zuban, OIB 11669338092,Ivan Kunić, OIB 64343038459,Goran Odak, OIB 15220667287,Paško Blažević, OIB 33917768841,Hrvoje Modrić, OIB 67423884857,Duje Maleš, OIB 13723425874</izvorni_sadrzaj>
    <derivirana_varijabla naziv="DomainObject.Predmet.StrankaNazivFormatedOIB_1">Branimir Katić, OIB 49495977934,Josip Krolo, OIB 77348544650,Vlade Orlović, OIB 95029185292,Ivan Katić, OIB 10460755596,Ivica Katić, OIB 56892284274,Ivica Zoković, OIB 01020657693,Zoran Veić, OIB 22765317845,Ante Elez, OIB 28155259785,Mario Svalina, OIB 70822909523,Petar Sočo, OIB 97707994329,Nada Sočo, OIB 03209057307,Marijo Orlović, OIB 67367375234,Ante Kerum, OIB 76612434306,Marin Smajić, OIB 08013815580,Antonio Modrić, OIB 96231425337,Davor Šundov, OIB 80146220786,Ivan Zuban, OIB 11669338092,Ivan Kunić, OIB 64343038459,Goran Odak, OIB 15220667287,Paško Blažević, OIB 33917768841,Hrvoje Modrić, OIB 67423884857,Duje Maleš, OIB 13723425874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Branimir Katić zastupanog po punomoćniku ZOU DRAŽEN VUKOVIĆ I SAŠA LALIĆ</item>
      <item>Josip Krolo zastupanog po punomoćniku ZOU DRAŽEN VUKOVIĆ I SAŠA LALIĆ</item>
      <item>Vlade Orlović zastupanog po punomoćniku ZOU DRAŽEN VUKOVIĆ I SAŠA LALIĆ</item>
      <item>Ivan Katić zastupanog po punomoćniku ZOU DRAŽEN VUKOVIĆ I SAŠA LALIĆ</item>
      <item>Ivica Katić zastupanog po punomoćniku ZOU DRAŽEN VUKOVIĆ I SAŠA LALIĆ</item>
      <item>Ivica Zoković zastupanog po punomoćniku ZOU DRAŽEN VUKOVIĆ I SAŠA LALIĆ</item>
      <item>Zoran Veić zastupanog po punomoćniku ZOU DRAŽEN VUKOVIĆ I SAŠA LALIĆ</item>
      <item>Ante Elez zastupanog po punomoćniku ZOU DRAŽEN VUKOVIĆ I SAŠA LALIĆ</item>
      <item>Mario Svalina zastupanog po punomoćniku ZOU DRAŽEN VUKOVIĆ I SAŠA LALIĆ</item>
      <item>Petar Sočo zastupanog po punomoćniku ZOU DRAŽEN VUKOVIĆ I SAŠA LALIĆ</item>
      <item>Nada Sočo zastupanog po punomoćniku ZOU DRAŽEN VUKOVIĆ I SAŠA LALIĆ</item>
      <item>Marijo Orlović zastupanog po punomoćniku ZOU DRAŽEN VUKOVIĆ I SAŠA LALIĆ</item>
      <item>Ante Kerum zastupanog po punomoćniku ZOU DRAŽEN VUKOVIĆ I SAŠA LALIĆ</item>
      <item>Marin Smajić zastupanog po punomoćniku ZOU DRAŽEN VUKOVIĆ I SAŠA LALIĆ</item>
      <item>Antonio Modrić zastupanog po punomoćniku ZOU DRAŽEN VUKOVIĆ I SAŠA LALIĆ</item>
      <item>Davor Šundov zastupanog po punomoćniku ZOU DRAŽEN VUKOVIĆ I SAŠA LALIĆ</item>
      <item>Ivan Zuban zastupanog po punomoćniku ZOU DRAŽEN VUKOVIĆ I SAŠA LALIĆ</item>
      <item>Ivan Kunić zastupanog po punomoćniku ZOU DRAŽEN VUKOVIĆ I SAŠA LALIĆ</item>
      <item>Goran Odak zastupanog po punomoćniku ZOU DRAŽEN VUKOVIĆ I SAŠA LALIĆ</item>
      <item>Paško Blažević zastupanog po punomoćniku ZOU DRAŽEN VUKOVIĆ I SAŠA LALIĆ</item>
      <item>Hrvoje Modrić zastupanog po punomoćniku ZOU DRAŽEN VUKOVIĆ I SAŠA LALIĆ</item>
      <item>Duje Maleš zastupanog po punomoćniku ZOU DRAŽEN VUKOVIĆ I SAŠA LALIĆ</item>
    </izvorni_sadrzaj>
    <derivirana_varijabla naziv="DomainObject.Predmet.StrankaListFormated_1">
      <item>Branimir Katić zastupanog po punomoćniku ZOU DRAŽEN VUKOVIĆ I SAŠA LALIĆ</item>
      <item>Josip Krolo zastupanog po punomoćniku ZOU DRAŽEN VUKOVIĆ I SAŠA LALIĆ</item>
      <item>Vlade Orlović zastupanog po punomoćniku ZOU DRAŽEN VUKOVIĆ I SAŠA LALIĆ</item>
      <item>Ivan Katić zastupanog po punomoćniku ZOU DRAŽEN VUKOVIĆ I SAŠA LALIĆ</item>
      <item>Ivica Katić zastupanog po punomoćniku ZOU DRAŽEN VUKOVIĆ I SAŠA LALIĆ</item>
      <item>Ivica Zoković zastupanog po punomoćniku ZOU DRAŽEN VUKOVIĆ I SAŠA LALIĆ</item>
      <item>Zoran Veić zastupanog po punomoćniku ZOU DRAŽEN VUKOVIĆ I SAŠA LALIĆ</item>
      <item>Ante Elez zastupanog po punomoćniku ZOU DRAŽEN VUKOVIĆ I SAŠA LALIĆ</item>
      <item>Mario Svalina zastupanog po punomoćniku ZOU DRAŽEN VUKOVIĆ I SAŠA LALIĆ</item>
      <item>Petar Sočo zastupanog po punomoćniku ZOU DRAŽEN VUKOVIĆ I SAŠA LALIĆ</item>
      <item>Nada Sočo zastupanog po punomoćniku ZOU DRAŽEN VUKOVIĆ I SAŠA LALIĆ</item>
      <item>Marijo Orlović zastupanog po punomoćniku ZOU DRAŽEN VUKOVIĆ I SAŠA LALIĆ</item>
      <item>Ante Kerum zastupanog po punomoćniku ZOU DRAŽEN VUKOVIĆ I SAŠA LALIĆ</item>
      <item>Marin Smajić zastupanog po punomoćniku ZOU DRAŽEN VUKOVIĆ I SAŠA LALIĆ</item>
      <item>Antonio Modrić zastupanog po punomoćniku ZOU DRAŽEN VUKOVIĆ I SAŠA LALIĆ</item>
      <item>Davor Šundov zastupanog po punomoćniku ZOU DRAŽEN VUKOVIĆ I SAŠA LALIĆ</item>
      <item>Ivan Zuban zastupanog po punomoćniku ZOU DRAŽEN VUKOVIĆ I SAŠA LALIĆ</item>
      <item>Ivan Kunić zastupanog po punomoćniku ZOU DRAŽEN VUKOVIĆ I SAŠA LALIĆ</item>
      <item>Goran Odak zastupanog po punomoćniku ZOU DRAŽEN VUKOVIĆ I SAŠA LALIĆ</item>
      <item>Paško Blažević zastupanog po punomoćniku ZOU DRAŽEN VUKOVIĆ I SAŠA LALIĆ</item>
      <item>Hrvoje Modrić zastupanog po punomoćniku ZOU DRAŽEN VUKOVIĆ I SAŠA LALIĆ</item>
      <item>Duje Maleš zastupanog po punomoćniku ZOU DRAŽEN VUKOVIĆ I SAŠA LALIĆ</item>
    </derivirana_varijabla>
  </DomainObject.Predmet.StrankaListFormated>
  <DomainObject.Predmet.StrankaListFormatedOIB>
    <izvorni_sadrzaj>
      <item>Branimir Katić, OIB 49495977934 zastupanog po punomoćniku ZOU DRAŽEN VUKOVIĆ I SAŠA LALIĆ</item>
      <item>Josip Krolo, OIB 77348544650 zastupanog po punomoćniku ZOU DRAŽEN VUKOVIĆ I SAŠA LALIĆ</item>
      <item>Vlade Orlović, OIB 95029185292 zastupanog po punomoćniku ZOU DRAŽEN VUKOVIĆ I SAŠA LALIĆ</item>
      <item>Ivan Katić, OIB 10460755596 zastupanog po punomoćniku ZOU DRAŽEN VUKOVIĆ I SAŠA LALIĆ</item>
      <item>Ivica Katić, OIB 56892284274 zastupanog po punomoćniku ZOU DRAŽEN VUKOVIĆ I SAŠA LALIĆ</item>
      <item>Ivica Zoković, OIB 01020657693 zastupanog po punomoćniku ZOU DRAŽEN VUKOVIĆ I SAŠA LALIĆ</item>
      <item>Zoran Veić, OIB 22765317845 zastupanog po punomoćniku ZOU DRAŽEN VUKOVIĆ I SAŠA LALIĆ</item>
      <item>Ante Elez, OIB 28155259785 zastupanog po punomoćniku ZOU DRAŽEN VUKOVIĆ I SAŠA LALIĆ</item>
      <item>Mario Svalina, OIB 70822909523 zastupanog po punomoćniku ZOU DRAŽEN VUKOVIĆ I SAŠA LALIĆ</item>
      <item>Petar Sočo, OIB 97707994329 zastupanog po punomoćniku ZOU DRAŽEN VUKOVIĆ I SAŠA LALIĆ</item>
      <item>Nada Sočo, OIB 03209057307 zastupanog po punomoćniku ZOU DRAŽEN VUKOVIĆ I SAŠA LALIĆ</item>
      <item>Marijo Orlović, OIB 67367375234 zastupanog po punomoćniku ZOU DRAŽEN VUKOVIĆ I SAŠA LALIĆ</item>
      <item>Ante Kerum, OIB 76612434306 zastupanog po punomoćniku ZOU DRAŽEN VUKOVIĆ I SAŠA LALIĆ</item>
      <item>Marin Smajić, OIB 08013815580 zastupanog po punomoćniku ZOU DRAŽEN VUKOVIĆ I SAŠA LALIĆ</item>
      <item>Antonio Modrić, OIB 96231425337 zastupanog po punomoćniku ZOU DRAŽEN VUKOVIĆ I SAŠA LALIĆ</item>
      <item>Davor Šundov, OIB 80146220786 zastupanog po punomoćniku ZOU DRAŽEN VUKOVIĆ I SAŠA LALIĆ</item>
      <item>Ivan Zuban, OIB 11669338092 zastupanog po punomoćniku ZOU DRAŽEN VUKOVIĆ I SAŠA LALIĆ</item>
      <item>Ivan Kunić, OIB 64343038459 zastupanog po punomoćniku ZOU DRAŽEN VUKOVIĆ I SAŠA LALIĆ</item>
      <item>Goran Odak, OIB 15220667287 zastupanog po punomoćniku ZOU DRAŽEN VUKOVIĆ I SAŠA LALIĆ</item>
      <item>Paško Blažević, OIB 33917768841 zastupanog po punomoćniku ZOU DRAŽEN VUKOVIĆ I SAŠA LALIĆ</item>
      <item>Hrvoje Modrić, OIB 67423884857 zastupanog po punomoćniku ZOU DRAŽEN VUKOVIĆ I SAŠA LALIĆ</item>
      <item>Duje Maleš, OIB 13723425874 zastupanog po punomoćniku ZOU DRAŽEN VUKOVIĆ I SAŠA LALIĆ</item>
    </izvorni_sadrzaj>
    <derivirana_varijabla naziv="DomainObject.Predmet.StrankaListFormatedOIB_1">
      <item>Branimir Katić, OIB 49495977934 zastupanog po punomoćniku ZOU DRAŽEN VUKOVIĆ I SAŠA LALIĆ</item>
      <item>Josip Krolo, OIB 77348544650 zastupanog po punomoćniku ZOU DRAŽEN VUKOVIĆ I SAŠA LALIĆ</item>
      <item>Vlade Orlović, OIB 95029185292 zastupanog po punomoćniku ZOU DRAŽEN VUKOVIĆ I SAŠA LALIĆ</item>
      <item>Ivan Katić, OIB 10460755596 zastupanog po punomoćniku ZOU DRAŽEN VUKOVIĆ I SAŠA LALIĆ</item>
      <item>Ivica Katić, OIB 56892284274 zastupanog po punomoćniku ZOU DRAŽEN VUKOVIĆ I SAŠA LALIĆ</item>
      <item>Ivica Zoković, OIB 01020657693 zastupanog po punomoćniku ZOU DRAŽEN VUKOVIĆ I SAŠA LALIĆ</item>
      <item>Zoran Veić, OIB 22765317845 zastupanog po punomoćniku ZOU DRAŽEN VUKOVIĆ I SAŠA LALIĆ</item>
      <item>Ante Elez, OIB 28155259785 zastupanog po punomoćniku ZOU DRAŽEN VUKOVIĆ I SAŠA LALIĆ</item>
      <item>Mario Svalina, OIB 70822909523 zastupanog po punomoćniku ZOU DRAŽEN VUKOVIĆ I SAŠA LALIĆ</item>
      <item>Petar Sočo, OIB 97707994329 zastupanog po punomoćniku ZOU DRAŽEN VUKOVIĆ I SAŠA LALIĆ</item>
      <item>Nada Sočo, OIB 03209057307 zastupanog po punomoćniku ZOU DRAŽEN VUKOVIĆ I SAŠA LALIĆ</item>
      <item>Marijo Orlović, OIB 67367375234 zastupanog po punomoćniku ZOU DRAŽEN VUKOVIĆ I SAŠA LALIĆ</item>
      <item>Ante Kerum, OIB 76612434306 zastupanog po punomoćniku ZOU DRAŽEN VUKOVIĆ I SAŠA LALIĆ</item>
      <item>Marin Smajić, OIB 08013815580 zastupanog po punomoćniku ZOU DRAŽEN VUKOVIĆ I SAŠA LALIĆ</item>
      <item>Antonio Modrić, OIB 96231425337 zastupanog po punomoćniku ZOU DRAŽEN VUKOVIĆ I SAŠA LALIĆ</item>
      <item>Davor Šundov, OIB 80146220786 zastupanog po punomoćniku ZOU DRAŽEN VUKOVIĆ I SAŠA LALIĆ</item>
      <item>Ivan Zuban, OIB 11669338092 zastupanog po punomoćniku ZOU DRAŽEN VUKOVIĆ I SAŠA LALIĆ</item>
      <item>Ivan Kunić, OIB 64343038459 zastupanog po punomoćniku ZOU DRAŽEN VUKOVIĆ I SAŠA LALIĆ</item>
      <item>Goran Odak, OIB 15220667287 zastupanog po punomoćniku ZOU DRAŽEN VUKOVIĆ I SAŠA LALIĆ</item>
      <item>Paško Blažević, OIB 33917768841 zastupanog po punomoćniku ZOU DRAŽEN VUKOVIĆ I SAŠA LALIĆ</item>
      <item>Hrvoje Modrić, OIB 67423884857 zastupanog po punomoćniku ZOU DRAŽEN VUKOVIĆ I SAŠA LALIĆ</item>
      <item>Duje Maleš, OIB 13723425874 zastupanog po punomoćniku ZOU DRAŽEN VUKOVIĆ I SAŠA LALIĆ</item>
    </derivirana_varijabla>
  </DomainObject.Predmet.StrankaListFormatedOIB>
  <DomainObject.Predmet.StrankaListFormatedWithAdress>
    <izvorni_sadrzaj>
      <item>Branimir Katić, Katići 13, 21203 Gornje Postinje zastupanog po punomoćniku ZOU DRAŽEN VUKOVIĆ I SAŠA LALIĆ</item>
      <item>Josip Krolo, Gardun 1, 21240 Gardun zastupanog po punomoćniku ZOU DRAŽEN VUKOVIĆ I SAŠA LALIĆ</item>
      <item>Vlade Orlović, Donji Muć 25, 21203 Donji Muć zastupanog po punomoćniku ZOU DRAŽEN VUKOVIĆ I SAŠA LALIĆ</item>
      <item>Ivan Katić, Katići 11, 21203 Gornje Postinje zastupanog po punomoćniku ZOU DRAŽEN VUKOVIĆ I SAŠA LALIĆ</item>
      <item>Ivica Katić, Katići Gornji 5p, 21203 Gornje Postinje zastupanog po punomoćniku ZOU DRAŽEN VUKOVIĆ I SAŠA LALIĆ</item>
      <item>Ivica Zoković, Gornje Postinje 29, 21203 Gornje Postinje zastupanog po punomoćniku ZOU DRAŽEN VUKOVIĆ I SAŠA LALIĆ</item>
      <item>Zoran Veić, Veići 27, 21203 Neorić zastupanog po punomoćniku ZOU DRAŽEN VUKOVIĆ I SAŠA LALIĆ</item>
      <item>Ante Elez, Ulica Don Mate Mihanovića 4, 21210 Solin zastupanog po punomoćniku ZOU DRAŽEN VUKOVIĆ I SAŠA LALIĆ</item>
      <item>Mario Svalina, Crivac bb, 21203 Crivac zastupanog po punomoćniku ZOU DRAŽEN VUKOVIĆ I SAŠA LALIĆ</item>
      <item>Petar Sočo, Progon 3, 21203 Neorić zastupanog po punomoćniku ZOU DRAŽEN VUKOVIĆ I SAŠA LALIĆ</item>
      <item>Nada Sočo, Progon 3, 21203 Neorić zastupanog po punomoćniku ZOU DRAŽEN VUKOVIĆ I SAŠA LALIĆ</item>
      <item>Marijo Orlović, Donji Muć 192, 21203 Donji Muć zastupanog po punomoćniku ZOU DRAŽEN VUKOVIĆ I SAŠA LALIĆ</item>
      <item>Ante Kerum, Gornje Ogorje bb, 21206 Gornje Ogorje zastupanog po punomoćniku ZOU DRAŽEN VUKOVIĆ I SAŠA LALIĆ</item>
      <item>Marin Smajić, Biskupa Jurja Dobrile 7, 21000 Split zastupanog po punomoćniku ZOU DRAŽEN VUKOVIĆ I SAŠA LALIĆ</item>
      <item>Antonio Modrić, Hrvatskih Velikana 26, 21311 Žrnovnica zastupanog po punomoćniku ZOU DRAŽEN VUKOVIĆ I SAŠA LALIĆ</item>
      <item>Davor Šundov, Bračevići 0, 21206 Bračević zastupanog po punomoćniku ZOU DRAŽEN VUKOVIĆ I SAŠA LALIĆ</item>
      <item>Ivan Zuban, Centar - Dubrava 20, 21203 Neorić zastupanog po punomoćniku ZOU DRAŽEN VUKOVIĆ I SAŠA LALIĆ</item>
      <item>Ivan Kunić, Vukovarska 23, 21214 Kaštel Gomilica zastupanog po punomoćniku ZOU DRAŽEN VUKOVIĆ I SAŠA LALIĆ</item>
      <item>Goran Odak, Velebitska 18, 21000 Split zastupanog po punomoćniku ZOU DRAŽEN VUKOVIĆ I SAŠA LALIĆ</item>
      <item>Paško Blažević, Sarajevska 21, 21000 Split zastupanog po punomoćniku ZOU DRAŽEN VUKOVIĆ I SAŠA LALIĆ</item>
      <item>Hrvoje Modrić, Hrvatskih Velikana 26, 21311 Žrnovnica zastupanog po punomoćniku ZOU DRAŽEN VUKOVIĆ I SAŠA LALIĆ</item>
      <item>Duje Maleš, Pometena Brda 12, 21202 Brštanovo zastupanog po punomoćniku ZOU DRAŽEN VUKOVIĆ I SAŠA LALIĆ</item>
    </izvorni_sadrzaj>
    <derivirana_varijabla naziv="DomainObject.Predmet.StrankaListFormatedWithAdress_1">
      <item>Branimir Katić, Katići 13, 21203 Gornje Postinje zastupanog po punomoćniku ZOU DRAŽEN VUKOVIĆ I SAŠA LALIĆ</item>
      <item>Josip Krolo, Gardun 1, 21240 Gardun zastupanog po punomoćniku ZOU DRAŽEN VUKOVIĆ I SAŠA LALIĆ</item>
      <item>Vlade Orlović, Donji Muć 25, 21203 Donji Muć zastupanog po punomoćniku ZOU DRAŽEN VUKOVIĆ I SAŠA LALIĆ</item>
      <item>Ivan Katić, Katići 11, 21203 Gornje Postinje zastupanog po punomoćniku ZOU DRAŽEN VUKOVIĆ I SAŠA LALIĆ</item>
      <item>Ivica Katić, Katići Gornji 5p, 21203 Gornje Postinje zastupanog po punomoćniku ZOU DRAŽEN VUKOVIĆ I SAŠA LALIĆ</item>
      <item>Ivica Zoković, Gornje Postinje 29, 21203 Gornje Postinje zastupanog po punomoćniku ZOU DRAŽEN VUKOVIĆ I SAŠA LALIĆ</item>
      <item>Zoran Veić, Veići 27, 21203 Neorić zastupanog po punomoćniku ZOU DRAŽEN VUKOVIĆ I SAŠA LALIĆ</item>
      <item>Ante Elez, Ulica Don Mate Mihanovića 4, 21210 Solin zastupanog po punomoćniku ZOU DRAŽEN VUKOVIĆ I SAŠA LALIĆ</item>
      <item>Mario Svalina, Crivac bb, 21203 Crivac zastupanog po punomoćniku ZOU DRAŽEN VUKOVIĆ I SAŠA LALIĆ</item>
      <item>Petar Sočo, Progon 3, 21203 Neorić zastupanog po punomoćniku ZOU DRAŽEN VUKOVIĆ I SAŠA LALIĆ</item>
      <item>Nada Sočo, Progon 3, 21203 Neorić zastupanog po punomoćniku ZOU DRAŽEN VUKOVIĆ I SAŠA LALIĆ</item>
      <item>Marijo Orlović, Donji Muć 192, 21203 Donji Muć zastupanog po punomoćniku ZOU DRAŽEN VUKOVIĆ I SAŠA LALIĆ</item>
      <item>Ante Kerum, Gornje Ogorje bb, 21206 Gornje Ogorje zastupanog po punomoćniku ZOU DRAŽEN VUKOVIĆ I SAŠA LALIĆ</item>
      <item>Marin Smajić, Biskupa Jurja Dobrile 7, 21000 Split zastupanog po punomoćniku ZOU DRAŽEN VUKOVIĆ I SAŠA LALIĆ</item>
      <item>Antonio Modrić, Hrvatskih Velikana 26, 21311 Žrnovnica zastupanog po punomoćniku ZOU DRAŽEN VUKOVIĆ I SAŠA LALIĆ</item>
      <item>Davor Šundov, Bračevići 0, 21206 Bračević zastupanog po punomoćniku ZOU DRAŽEN VUKOVIĆ I SAŠA LALIĆ</item>
      <item>Ivan Zuban, Centar - Dubrava 20, 21203 Neorić zastupanog po punomoćniku ZOU DRAŽEN VUKOVIĆ I SAŠA LALIĆ</item>
      <item>Ivan Kunić, Vukovarska 23, 21214 Kaštel Gomilica zastupanog po punomoćniku ZOU DRAŽEN VUKOVIĆ I SAŠA LALIĆ</item>
      <item>Goran Odak, Velebitska 18, 21000 Split zastupanog po punomoćniku ZOU DRAŽEN VUKOVIĆ I SAŠA LALIĆ</item>
      <item>Paško Blažević, Sarajevska 21, 21000 Split zastupanog po punomoćniku ZOU DRAŽEN VUKOVIĆ I SAŠA LALIĆ</item>
      <item>Hrvoje Modrić, Hrvatskih Velikana 26, 21311 Žrnovnica zastupanog po punomoćniku ZOU DRAŽEN VUKOVIĆ I SAŠA LALIĆ</item>
      <item>Duje Maleš, Pometena Brda 12, 21202 Brštanovo zastupanog po punomoćniku ZOU DRAŽEN VUKOVIĆ I SAŠA LALIĆ</item>
    </derivirana_varijabla>
  </DomainObject.Predmet.StrankaListFormatedWithAdress>
  <DomainObject.Predmet.StrankaListFormatedWithAdressOIB>
    <izvorni_sadrzaj>
      <item>Branimir Katić, OIB 49495977934, Katići 13, 21203 Gornje Postinje zastupanog po punomoćniku ZOU DRAŽEN VUKOVIĆ I SAŠA LALIĆ</item>
      <item>Josip Krolo, OIB 77348544650, Gardun 1, 21240 Gardun zastupanog po punomoćniku ZOU DRAŽEN VUKOVIĆ I SAŠA LALIĆ</item>
      <item>Vlade Orlović, OIB 95029185292, Donji Muć 25, 21203 Donji Muć zastupanog po punomoćniku ZOU DRAŽEN VUKOVIĆ I SAŠA LALIĆ</item>
      <item>Ivan Katić, OIB 10460755596, Katići 11, 21203 Gornje Postinje zastupanog po punomoćniku ZOU DRAŽEN VUKOVIĆ I SAŠA LALIĆ</item>
      <item>Ivica Katić, OIB 56892284274, Katići Gornji 5p, 21203 Gornje Postinje zastupanog po punomoćniku ZOU DRAŽEN VUKOVIĆ I SAŠA LALIĆ</item>
      <item>Ivica Zoković, OIB 01020657693, Gornje Postinje 29, 21203 Gornje Postinje zastupanog po punomoćniku ZOU DRAŽEN VUKOVIĆ I SAŠA LALIĆ</item>
      <item>Zoran Veić, OIB 22765317845, Veići 27, 21203 Neorić zastupanog po punomoćniku ZOU DRAŽEN VUKOVIĆ I SAŠA LALIĆ</item>
      <item>Ante Elez, OIB 28155259785, Ulica Don Mate Mihanovića 4, 21210 Solin zastupanog po punomoćniku ZOU DRAŽEN VUKOVIĆ I SAŠA LALIĆ</item>
      <item>Mario Svalina, OIB 70822909523, Crivac bb, 21203 Crivac zastupanog po punomoćniku ZOU DRAŽEN VUKOVIĆ I SAŠA LALIĆ</item>
      <item>Petar Sočo, OIB 97707994329, Progon 3, 21203 Neorić zastupanog po punomoćniku ZOU DRAŽEN VUKOVIĆ I SAŠA LALIĆ</item>
      <item>Nada Sočo, OIB 03209057307, Progon 3, 21203 Neorić zastupanog po punomoćniku ZOU DRAŽEN VUKOVIĆ I SAŠA LALIĆ</item>
      <item>Marijo Orlović, OIB 67367375234, Donji Muć 192, 21203 Donji Muć zastupanog po punomoćniku ZOU DRAŽEN VUKOVIĆ I SAŠA LALIĆ</item>
      <item>Ante Kerum, OIB 76612434306, Gornje Ogorje bb, 21206 Gornje Ogorje zastupanog po punomoćniku ZOU DRAŽEN VUKOVIĆ I SAŠA LALIĆ</item>
      <item>Marin Smajić, OIB 08013815580, Biskupa Jurja Dobrile 7, 21000 Split zastupanog po punomoćniku ZOU DRAŽEN VUKOVIĆ I SAŠA LALIĆ</item>
      <item>Antonio Modrić, OIB 96231425337, Hrvatskih Velikana 26, 21311 Žrnovnica zastupanog po punomoćniku ZOU DRAŽEN VUKOVIĆ I SAŠA LALIĆ</item>
      <item>Davor Šundov, OIB 80146220786, Bračevići 0, 21206 Bračević zastupanog po punomoćniku ZOU DRAŽEN VUKOVIĆ I SAŠA LALIĆ</item>
      <item>Ivan Zuban, OIB 11669338092, Centar - Dubrava 20, 21203 Neorić zastupanog po punomoćniku ZOU DRAŽEN VUKOVIĆ I SAŠA LALIĆ</item>
      <item>Ivan Kunić, OIB 64343038459, Vukovarska 23, 21214 Kaštel Gomilica zastupanog po punomoćniku ZOU DRAŽEN VUKOVIĆ I SAŠA LALIĆ</item>
      <item>Goran Odak, OIB 15220667287, Velebitska 18, 21000 Split zastupanog po punomoćniku ZOU DRAŽEN VUKOVIĆ I SAŠA LALIĆ</item>
      <item>Paško Blažević, OIB 33917768841, Sarajevska 21, 21000 Split zastupanog po punomoćniku ZOU DRAŽEN VUKOVIĆ I SAŠA LALIĆ</item>
      <item>Hrvoje Modrić, OIB 67423884857, Hrvatskih Velikana 26, 21311 Žrnovnica zastupanog po punomoćniku ZOU DRAŽEN VUKOVIĆ I SAŠA LALIĆ</item>
      <item>Duje Maleš, OIB 13723425874, Pometena Brda 12, 21202 Brštanovo zastupanog po punomoćniku ZOU DRAŽEN VUKOVIĆ I SAŠA LALIĆ</item>
    </izvorni_sadrzaj>
    <derivirana_varijabla naziv="DomainObject.Predmet.StrankaListFormatedWithAdressOIB_1">
      <item>Branimir Katić, OIB 49495977934, Katići 13, 21203 Gornje Postinje zastupanog po punomoćniku ZOU DRAŽEN VUKOVIĆ I SAŠA LALIĆ</item>
      <item>Josip Krolo, OIB 77348544650, Gardun 1, 21240 Gardun zastupanog po punomoćniku ZOU DRAŽEN VUKOVIĆ I SAŠA LALIĆ</item>
      <item>Vlade Orlović, OIB 95029185292, Donji Muć 25, 21203 Donji Muć zastupanog po punomoćniku ZOU DRAŽEN VUKOVIĆ I SAŠA LALIĆ</item>
      <item>Ivan Katić, OIB 10460755596, Katići 11, 21203 Gornje Postinje zastupanog po punomoćniku ZOU DRAŽEN VUKOVIĆ I SAŠA LALIĆ</item>
      <item>Ivica Katić, OIB 56892284274, Katići Gornji 5p, 21203 Gornje Postinje zastupanog po punomoćniku ZOU DRAŽEN VUKOVIĆ I SAŠA LALIĆ</item>
      <item>Ivica Zoković, OIB 01020657693, Gornje Postinje 29, 21203 Gornje Postinje zastupanog po punomoćniku ZOU DRAŽEN VUKOVIĆ I SAŠA LALIĆ</item>
      <item>Zoran Veić, OIB 22765317845, Veići 27, 21203 Neorić zastupanog po punomoćniku ZOU DRAŽEN VUKOVIĆ I SAŠA LALIĆ</item>
      <item>Ante Elez, OIB 28155259785, Ulica Don Mate Mihanovića 4, 21210 Solin zastupanog po punomoćniku ZOU DRAŽEN VUKOVIĆ I SAŠA LALIĆ</item>
      <item>Mario Svalina, OIB 70822909523, Crivac bb, 21203 Crivac zastupanog po punomoćniku ZOU DRAŽEN VUKOVIĆ I SAŠA LALIĆ</item>
      <item>Petar Sočo, OIB 97707994329, Progon 3, 21203 Neorić zastupanog po punomoćniku ZOU DRAŽEN VUKOVIĆ I SAŠA LALIĆ</item>
      <item>Nada Sočo, OIB 03209057307, Progon 3, 21203 Neorić zastupanog po punomoćniku ZOU DRAŽEN VUKOVIĆ I SAŠA LALIĆ</item>
      <item>Marijo Orlović, OIB 67367375234, Donji Muć 192, 21203 Donji Muć zastupanog po punomoćniku ZOU DRAŽEN VUKOVIĆ I SAŠA LALIĆ</item>
      <item>Ante Kerum, OIB 76612434306, Gornje Ogorje bb, 21206 Gornje Ogorje zastupanog po punomoćniku ZOU DRAŽEN VUKOVIĆ I SAŠA LALIĆ</item>
      <item>Marin Smajić, OIB 08013815580, Biskupa Jurja Dobrile 7, 21000 Split zastupanog po punomoćniku ZOU DRAŽEN VUKOVIĆ I SAŠA LALIĆ</item>
      <item>Antonio Modrić, OIB 96231425337, Hrvatskih Velikana 26, 21311 Žrnovnica zastupanog po punomoćniku ZOU DRAŽEN VUKOVIĆ I SAŠA LALIĆ</item>
      <item>Davor Šundov, OIB 80146220786, Bračevići 0, 21206 Bračević zastupanog po punomoćniku ZOU DRAŽEN VUKOVIĆ I SAŠA LALIĆ</item>
      <item>Ivan Zuban, OIB 11669338092, Centar - Dubrava 20, 21203 Neorić zastupanog po punomoćniku ZOU DRAŽEN VUKOVIĆ I SAŠA LALIĆ</item>
      <item>Ivan Kunić, OIB 64343038459, Vukovarska 23, 21214 Kaštel Gomilica zastupanog po punomoćniku ZOU DRAŽEN VUKOVIĆ I SAŠA LALIĆ</item>
      <item>Goran Odak, OIB 15220667287, Velebitska 18, 21000 Split zastupanog po punomoćniku ZOU DRAŽEN VUKOVIĆ I SAŠA LALIĆ</item>
      <item>Paško Blažević, OIB 33917768841, Sarajevska 21, 21000 Split zastupanog po punomoćniku ZOU DRAŽEN VUKOVIĆ I SAŠA LALIĆ</item>
      <item>Hrvoje Modrić, OIB 67423884857, Hrvatskih Velikana 26, 21311 Žrnovnica zastupanog po punomoćniku ZOU DRAŽEN VUKOVIĆ I SAŠA LALIĆ</item>
      <item>Duje Maleš, OIB 13723425874, Pometena Brda 12, 21202 Brštanovo zastupanog po punomoćniku ZOU DRAŽEN VUKOVIĆ I SAŠA LALIĆ</item>
    </derivirana_varijabla>
  </DomainObject.Predmet.StrankaListFormatedWithAdressOIB>
  <DomainObject.Predmet.StrankaListNazivFormated>
    <izvorni_sadrzaj>
      <item>Branimir Katić</item>
      <item>Josip Krolo</item>
      <item>Vlade Orlović</item>
      <item>Ivan Katić</item>
      <item>Ivica Katić</item>
      <item>Ivica Zoković</item>
      <item>Zoran Veić</item>
      <item>Ante Elez</item>
      <item>Mario Svalina</item>
      <item>Petar Sočo</item>
      <item>Nada Sočo</item>
      <item>Marijo Orlović</item>
      <item>Ante Kerum</item>
      <item>Marin Smajić</item>
      <item>Antonio Modrić</item>
      <item>Davor Šundov</item>
      <item>Ivan Zuban</item>
      <item>Ivan Kunić</item>
      <item>Goran Odak</item>
      <item>Paško Blažević</item>
      <item>Hrvoje Modrić</item>
      <item>Duje Maleš</item>
    </izvorni_sadrzaj>
    <derivirana_varijabla naziv="DomainObject.Predmet.StrankaListNazivFormated_1">
      <item>Branimir Katić</item>
      <item>Josip Krolo</item>
      <item>Vlade Orlović</item>
      <item>Ivan Katić</item>
      <item>Ivica Katić</item>
      <item>Ivica Zoković</item>
      <item>Zoran Veić</item>
      <item>Ante Elez</item>
      <item>Mario Svalina</item>
      <item>Petar Sočo</item>
      <item>Nada Sočo</item>
      <item>Marijo Orlović</item>
      <item>Ante Kerum</item>
      <item>Marin Smajić</item>
      <item>Antonio Modrić</item>
      <item>Davor Šundov</item>
      <item>Ivan Zuban</item>
      <item>Ivan Kunić</item>
      <item>Goran Odak</item>
      <item>Paško Blažević</item>
      <item>Hrvoje Modrić</item>
      <item>Duje Maleš</item>
    </derivirana_varijabla>
  </DomainObject.Predmet.StrankaListNazivFormated>
  <DomainObject.Predmet.StrankaListNazivFormatedOIB>
    <izvorni_sadrzaj>
      <item>Branimir Katić, OIB 49495977934</item>
      <item>Josip Krolo, OIB 77348544650</item>
      <item>Vlade Orlović, OIB 95029185292</item>
      <item>Ivan Katić, OIB 10460755596</item>
      <item>Ivica Katić, OIB 56892284274</item>
      <item>Ivica Zoković, OIB 01020657693</item>
      <item>Zoran Veić, OIB 22765317845</item>
      <item>Ante Elez, OIB 28155259785</item>
      <item>Mario Svalina, OIB 70822909523</item>
      <item>Petar Sočo, OIB 97707994329</item>
      <item>Nada Sočo, OIB 03209057307</item>
      <item>Marijo Orlović, OIB 67367375234</item>
      <item>Ante Kerum, OIB 76612434306</item>
      <item>Marin Smajić, OIB 08013815580</item>
      <item>Antonio Modrić, OIB 96231425337</item>
      <item>Davor Šundov, OIB 80146220786</item>
      <item>Ivan Zuban, OIB 11669338092</item>
      <item>Ivan Kunić, OIB 64343038459</item>
      <item>Goran Odak, OIB 15220667287</item>
      <item>Paško Blažević, OIB 33917768841</item>
      <item>Hrvoje Modrić, OIB 67423884857</item>
      <item>Duje Maleš, OIB 13723425874</item>
    </izvorni_sadrzaj>
    <derivirana_varijabla naziv="DomainObject.Predmet.StrankaListNazivFormatedOIB_1">
      <item>Branimir Katić, OIB 49495977934</item>
      <item>Josip Krolo, OIB 77348544650</item>
      <item>Vlade Orlović, OIB 95029185292</item>
      <item>Ivan Katić, OIB 10460755596</item>
      <item>Ivica Katić, OIB 56892284274</item>
      <item>Ivica Zoković, OIB 01020657693</item>
      <item>Zoran Veić, OIB 22765317845</item>
      <item>Ante Elez, OIB 28155259785</item>
      <item>Mario Svalina, OIB 70822909523</item>
      <item>Petar Sočo, OIB 97707994329</item>
      <item>Nada Sočo, OIB 03209057307</item>
      <item>Marijo Orlović, OIB 67367375234</item>
      <item>Ante Kerum, OIB 76612434306</item>
      <item>Marin Smajić, OIB 08013815580</item>
      <item>Antonio Modrić, OIB 96231425337</item>
      <item>Davor Šundov, OIB 80146220786</item>
      <item>Ivan Zuban, OIB 11669338092</item>
      <item>Ivan Kunić, OIB 64343038459</item>
      <item>Goran Odak, OIB 15220667287</item>
      <item>Paško Blažević, OIB 33917768841</item>
      <item>Hrvoje Modrić, OIB 67423884857</item>
      <item>Duje Maleš, OIB 13723425874</item>
    </derivirana_varijabla>
  </DomainObject.Predmet.StrankaListNazivFormatedOIB>
  <DomainObject.Predmet.ProtuStrankaListFormated>
    <izvorni_sadrzaj>
      <item>BRAMONT izrada metalnih i alu proizvoda d.o.o. u stečaju</item>
    </izvorni_sadrzaj>
    <derivirana_varijabla naziv="DomainObject.Predmet.ProtuStrankaListFormated_1">
      <item>BRAMONT izrada metalnih i alu proizvoda d.o.o. u stečaju</item>
    </derivirana_varijabla>
  </DomainObject.Predmet.ProtuStrankaListFormated>
  <DomainObject.Predmet.ProtuStrankaListFormatedOIB>
    <izvorni_sadrzaj>
      <item>BRAMONT izrada metalnih i alu proizvoda d.o.o. u stečaju, OIB 66705884086</item>
    </izvorni_sadrzaj>
    <derivirana_varijabla naziv="DomainObject.Predmet.ProtuStrankaListFormatedOIB_1">
      <item>BRAMONT izrada metalnih i alu proizvoda d.o.o. u stečaju, OIB 66705884086</item>
    </derivirana_varijabla>
  </DomainObject.Predmet.ProtuStrankaListFormatedOIB>
  <DomainObject.Predmet.ProtuStrankaListFormatedWithAdress>
    <izvorni_sadrzaj>
      <item>BRAMONT izrada metalnih i alu proizvoda d.o.o. u stečaju, Donji Muć 137, 21203 Donji Muć</item>
    </izvorni_sadrzaj>
    <derivirana_varijabla naziv="DomainObject.Predmet.ProtuStrankaListFormatedWithAdress_1">
      <item>BRAMONT izrada metalnih i alu proizvoda d.o.o. u stečaju, Donji Muć 137, 21203 Donji Muć</item>
    </derivirana_varijabla>
  </DomainObject.Predmet.ProtuStrankaListFormatedWithAdress>
  <DomainObject.Predmet.ProtuStrankaListFormatedWithAdressOIB>
    <izvorni_sadrzaj>
      <item>BRAMONT izrada metalnih i alu proizvoda d.o.o. u stečaju, OIB 66705884086, Donji Muć 137, 21203 Donji Muć</item>
    </izvorni_sadrzaj>
    <derivirana_varijabla naziv="DomainObject.Predmet.ProtuStrankaListFormatedWithAdressOIB_1">
      <item>BRAMONT izrada metalnih i alu proizvoda d.o.o. u stečaju, OIB 66705884086, Donji Muć 137, 21203 Donji Muć</item>
    </derivirana_varijabla>
  </DomainObject.Predmet.ProtuStrankaListFormatedWithAdressOIB>
  <DomainObject.Predmet.ProtuStrankaListNazivFormated>
    <izvorni_sadrzaj>
      <item>BRAMONT izrada metalnih i alu proizvoda d.o.o. u stečaju</item>
    </izvorni_sadrzaj>
    <derivirana_varijabla naziv="DomainObject.Predmet.ProtuStrankaListNazivFormated_1">
      <item>BRAMONT izrada metalnih i alu proizvoda d.o.o. u stečaju</item>
    </derivirana_varijabla>
  </DomainObject.Predmet.ProtuStrankaListNazivFormated>
  <DomainObject.Predmet.ProtuStrankaListNazivFormatedOIB>
    <izvorni_sadrzaj>
      <item>BRAMONT izrada metalnih i alu proizvoda d.o.o. u stečaju, OIB 66705884086</item>
    </izvorni_sadrzaj>
    <derivirana_varijabla naziv="DomainObject.Predmet.ProtuStrankaListNazivFormatedOIB_1">
      <item>BRAMONT izrada metalnih i alu proizvoda d.o.o. u stečaju, OIB 66705884086</item>
    </derivirana_varijabla>
  </DomainObject.Predmet.ProtuStrankaListNazivFormatedOIB>
  <DomainObject.Predmet.OstaliListFormated>
    <izvorni_sadrzaj>
      <item>ZOU DRAŽEN VUKOVIĆ I SAŠA LALIĆ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tem>VJEKOSLAV MLADINEO</item>
    </izvorni_sadrzaj>
    <derivirana_varijabla naziv="DomainObject.Predmet.OstaliListFormated_1">
      <item>ZOU DRAŽEN VUKOVIĆ I SAŠA LALIĆ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tem>VJEKOSLAV MLADINEO</item>
    </derivirana_varijabla>
  </DomainObject.Predmet.OstaliListFormated>
  <DomainObject.Predmet.OstaliListFormatedOIB>
    <izvorni_sadrzaj>
      <item>ZOU DRAŽEN VUKOVIĆ I SAŠA LALIĆ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tem>VJEKOSLAV MLADINEO, OIB 86315846552</item>
    </izvorni_sadrzaj>
    <derivirana_varijabla naziv="DomainObject.Predmet.OstaliListFormatedOIB_1">
      <item>ZOU DRAŽEN VUKOVIĆ I SAŠA LALIĆ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tem>VJEKOSLAV MLADINEO, OIB 86315846552</item>
    </derivirana_varijabla>
  </DomainObject.Predmet.OstaliListFormatedOIB>
  <DomainObject.Predmet.OstaliListFormatedWithAdress>
    <izvorni_sadrzaj>
      <item>ZOU DRAŽEN VUKOVIĆ I SAŠA LALIĆ, Hrvatske mornarice 1d, 21000 Split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tem>VJEKOSLAV MLADINEO, Ljudevita Posavskog 17, 21000 Split</item>
    </izvorni_sadrzaj>
    <derivirana_varijabla naziv="DomainObject.Predmet.OstaliListFormatedWithAdress_1">
      <item>ZOU DRAŽEN VUKOVIĆ I SAŠA LALIĆ, Hrvatske mornarice 1d, 21000 Split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tem>VJEKOSLAV MLADINEO, Ljudevita Posavskog 17, 21000 Split</item>
    </derivirana_varijabla>
  </DomainObject.Predmet.OstaliListFormatedWithAdress>
  <DomainObject.Predmet.OstaliListFormatedWithAdressOIB>
    <izvorni_sadrzaj>
      <item>ZOU DRAŽEN VUKOVIĆ I SAŠA LALIĆ, Hrvatske mornarice 1d, 21000 Split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tem>VJEKOSLAV MLADINEO, OIB 86315846552, Ljudevita Posavskog 17, 21000 Split</item>
    </izvorni_sadrzaj>
    <derivirana_varijabla naziv="DomainObject.Predmet.OstaliListFormatedWithAdressOIB_1">
      <item>ZOU DRAŽEN VUKOVIĆ I SAŠA LALIĆ, Hrvatske mornarice 1d, 21000 Split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tem>VJEKOSLAV MLADINEO, OIB 86315846552, Ljudevita Posavskog 17, 21000 Split</item>
    </derivirana_varijabla>
  </DomainObject.Predmet.OstaliListFormatedWithAdressOIB>
  <DomainObject.Predmet.OstaliListNazivFormated>
    <izvorni_sadrzaj>
      <item>ZOU DRAŽEN VUKOVIĆ I SAŠA LALIĆ</item>
      <item>ZOU BORO RAJIĆ I TOMISLAV KASALO</item>
      <item>VJEKOSLAV MLADINEO</item>
    </izvorni_sadrzaj>
    <derivirana_varijabla naziv="DomainObject.Predmet.OstaliListNazivFormated_1">
      <item>ZOU DRAŽEN VUKOVIĆ I SAŠA LALIĆ</item>
      <item>ZOU BORO RAJIĆ I TOMISLAV KASALO</item>
      <item>VJEKOSLAV MLADINEO</item>
    </derivirana_varijabla>
  </DomainObject.Predmet.OstaliListNazivFormated>
  <DomainObject.Predmet.OstaliListNazivFormatedOIB>
    <izvorni_sadrzaj>
      <item>ZOU DRAŽEN VUKOVIĆ I SAŠA LALIĆ</item>
      <item>ZOU BORO RAJIĆ I TOMISLAV KASALO</item>
      <item>VJEKOSLAV MLADINEO, OIB 86315846552</item>
    </izvorni_sadrzaj>
    <derivirana_varijabla naziv="DomainObject.Predmet.OstaliListNazivFormatedOIB_1">
      <item>ZOU DRAŽEN VUKOVIĆ I SAŠA LALIĆ</item>
      <item>ZOU BORO RAJIĆ I TOMISLAV KASALO</item>
      <item>VJEKOSLAV MLADINEO, OIB 86315846552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St-30/2015-82</izvorni_sadrzaj>
    <derivirana_varijabla naziv="DomainObject.PoslovniBrojDokumenta_1">St-30/2015-82</derivirana_varijabla>
  </DomainObject.PoslovniBrojDokumenta>
  <DomainObject.Predmet.StrankaIDrugi>
    <izvorni_sadrzaj>Branimir Katić i dr.</izvorni_sadrzaj>
    <derivirana_varijabla naziv="DomainObject.Predmet.StrankaIDrugi_1">Branimir Katić i dr.</derivirana_varijabla>
  </DomainObject.Predmet.StrankaIDrugi>
  <DomainObject.Predmet.ProtustrankaIDrugi>
    <izvorni_sadrzaj>BRAMONT izrada metalnih i alu proizvoda d.o.o. u stečaju</izvorni_sadrzaj>
    <derivirana_varijabla naziv="DomainObject.Predmet.ProtustrankaIDrugi_1">BRAMONT izrada metalnih i alu proizvoda d.o.o. u stečaju</derivirana_varijabla>
  </DomainObject.Predmet.ProtustrankaIDrugi>
  <DomainObject.Predmet.StrankaIDrugiAdressOIB>
    <izvorni_sadrzaj>Branimir Katić, OIB 49495977934, Katići 13, 21203 Gornje Postinje i dr.</izvorni_sadrzaj>
    <derivirana_varijabla naziv="DomainObject.Predmet.StrankaIDrugiAdressOIB_1">Branimir Katić, OIB 49495977934, Katići 13, 21203 Gornje Postinje i dr.</derivirana_varijabla>
  </DomainObject.Predmet.StrankaIDrugiAdressOIB>
  <DomainObject.Predmet.ProtustrankaIDrugiAdressOIB>
    <izvorni_sadrzaj>BRAMONT izrada metalnih i alu proizvoda d.o.o. u stečaju, OIB 66705884086, Donji Muć 137, 21203 Donji Muć</izvorni_sadrzaj>
    <derivirana_varijabla naziv="DomainObject.Predmet.ProtustrankaIDrugiAdressOIB_1">BRAMONT izrada metalnih i alu proizvoda d.o.o. u stečaju, OIB 66705884086, Donji Muć 137, 21203 Donji Muć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Branimir Katić</item>
      <item>Josip Krolo</item>
      <item>BRAMONT izrada metalnih i alu proizvoda d.o.o. u stečaju</item>
      <item>Vlade Orlović</item>
      <item>Ivan Katić</item>
      <item>Ivica Katić</item>
      <item>Ivica Zoković</item>
      <item>Zoran Veić</item>
      <item>Ante Elez</item>
      <item>Mario Svalina</item>
      <item>Petar Sočo</item>
      <item>Nada Sočo</item>
      <item>Marijo Orlović</item>
      <item>Ante Kerum</item>
      <item>Marin Smajić</item>
      <item>Antonio Modrić</item>
      <item>Davor Šundov</item>
      <item>Ivan Zuban</item>
      <item>Ivan Kunić</item>
      <item>Goran Odak</item>
      <item>Paško Blažević</item>
      <item>Hrvoje Modrić</item>
      <item>Duje Maleš</item>
      <item>ZOU DRAŽEN VUKOVIĆ I SAŠA LALIĆ</item>
      <item>ZOU BORO RAJIĆ I TOMISLAV KASALO</item>
      <item>VJEKOSLAV MLADINEO</item>
    </izvorni_sadrzaj>
    <derivirana_varijabla naziv="DomainObject.Predmet.SudioniciListNaziv_1">
      <item>Branimir Katić</item>
      <item>Josip Krolo</item>
      <item>BRAMONT izrada metalnih i alu proizvoda d.o.o. u stečaju</item>
      <item>Vlade Orlović</item>
      <item>Ivan Katić</item>
      <item>Ivica Katić</item>
      <item>Ivica Zoković</item>
      <item>Zoran Veić</item>
      <item>Ante Elez</item>
      <item>Mario Svalina</item>
      <item>Petar Sočo</item>
      <item>Nada Sočo</item>
      <item>Marijo Orlović</item>
      <item>Ante Kerum</item>
      <item>Marin Smajić</item>
      <item>Antonio Modrić</item>
      <item>Davor Šundov</item>
      <item>Ivan Zuban</item>
      <item>Ivan Kunić</item>
      <item>Goran Odak</item>
      <item>Paško Blažević</item>
      <item>Hrvoje Modrić</item>
      <item>Duje Maleš</item>
      <item>ZOU DRAŽEN VUKOVIĆ I SAŠA LALIĆ</item>
      <item>ZOU BORO RAJIĆ I TOMISLAV KASALO</item>
      <item>VJEKOSLAV MLADINEO</item>
    </derivirana_varijabla>
  </DomainObject.Predmet.SudioniciListNaziv>
  <DomainObject.Predmet.SudioniciListAdressOIB>
    <izvorni_sadrzaj>
      <item>Branimir Katić, OIB 49495977934, Katići 13,21203 Gornje Postinje</item>
      <item>Josip Krolo, OIB 77348544650, Gardun 1,21240 Gardun</item>
      <item>BRAMONT izrada metalnih i alu proizvoda d.o.o. u stečaju, OIB 66705884086, Donji Muć 137,21203 Donji Muć</item>
      <item>Vlade Orlović, OIB 95029185292, Donji Muć 25,21203 Donji Muć</item>
      <item>Ivan Katić, OIB 10460755596, Katići 11,21203 Gornje Postinje</item>
      <item>Ivica Katić, OIB 56892284274, Katići Gornji 5p,21203 Gornje Postinje</item>
      <item>Ivica Zoković, OIB 01020657693, Gornje Postinje 29,21203 Gornje Postinje</item>
      <item>Zoran Veić, OIB 22765317845, Veići 27,21203 Neorić</item>
      <item>Ante Elez, OIB 28155259785, Ulica Don Mate Mihanovića 4,21210 Solin</item>
      <item>Mario Svalina, OIB 70822909523, Crivac bb,21203 Crivac</item>
      <item>Petar Sočo, OIB 97707994329, Progon 3,21203 Neorić</item>
      <item>Nada Sočo, OIB 03209057307, Progon 3,21203 Neorić</item>
      <item>Marijo Orlović, OIB 67367375234, Donji Muć 192,21203 Donji Muć</item>
      <item>Ante Kerum, OIB 76612434306, Gornje Ogorje bb,21206 Gornje Ogorje</item>
      <item>Marin Smajić, OIB 08013815580, Biskupa Jurja Dobrile 7,21000 Split</item>
      <item>Antonio Modrić, OIB 96231425337, Hrvatskih Velikana 26,21311 Žrnovnica</item>
      <item>Davor Šundov, OIB 80146220786, Bračevići 0,21206 Bračević</item>
      <item>Ivan Zuban, OIB 11669338092, Centar - Dubrava 20,21203 Neorić</item>
      <item>Ivan Kunić, OIB 64343038459, Vukovarska 23,21214 Kaštel Gomilica</item>
      <item>Goran Odak, OIB 15220667287, Velebitska 18,21000 Split</item>
      <item>Paško Blažević, OIB 33917768841, Sarajevska 21,21000 Split</item>
      <item>Hrvoje Modrić, OIB 67423884857, Hrvatskih Velikana 26,21311 Žrnovnica</item>
      <item>Duje Maleš, OIB 13723425874, Pometena Brda 12,21202 Brštanovo</item>
      <item>ZOU DRAŽEN VUKOVIĆ I SAŠA LALIĆ, Hrvatske mornarice 1d,21000 Split</item>
      <item>ZOU BORO RAJIĆ I TOMISLAV KASALO</item>
      <item>VJEKOSLAV MLADINEO, OIB 86315846552, Ljudevita Posavskog 17,21000 Split</item>
    </izvorni_sadrzaj>
    <derivirana_varijabla naziv="DomainObject.Predmet.SudioniciListAdressOIB_1">
      <item>Branimir Katić, OIB 49495977934, Katići 13,21203 Gornje Postinje</item>
      <item>Josip Krolo, OIB 77348544650, Gardun 1,21240 Gardun</item>
      <item>BRAMONT izrada metalnih i alu proizvoda d.o.o. u stečaju, OIB 66705884086, Donji Muć 137,21203 Donji Muć</item>
      <item>Vlade Orlović, OIB 95029185292, Donji Muć 25,21203 Donji Muć</item>
      <item>Ivan Katić, OIB 10460755596, Katići 11,21203 Gornje Postinje</item>
      <item>Ivica Katić, OIB 56892284274, Katići Gornji 5p,21203 Gornje Postinje</item>
      <item>Ivica Zoković, OIB 01020657693, Gornje Postinje 29,21203 Gornje Postinje</item>
      <item>Zoran Veić, OIB 22765317845, Veići 27,21203 Neorić</item>
      <item>Ante Elez, OIB 28155259785, Ulica Don Mate Mihanovića 4,21210 Solin</item>
      <item>Mario Svalina, OIB 70822909523, Crivac bb,21203 Crivac</item>
      <item>Petar Sočo, OIB 97707994329, Progon 3,21203 Neorić</item>
      <item>Nada Sočo, OIB 03209057307, Progon 3,21203 Neorić</item>
      <item>Marijo Orlović, OIB 67367375234, Donji Muć 192,21203 Donji Muć</item>
      <item>Ante Kerum, OIB 76612434306, Gornje Ogorje bb,21206 Gornje Ogorje</item>
      <item>Marin Smajić, OIB 08013815580, Biskupa Jurja Dobrile 7,21000 Split</item>
      <item>Antonio Modrić, OIB 96231425337, Hrvatskih Velikana 26,21311 Žrnovnica</item>
      <item>Davor Šundov, OIB 80146220786, Bračevići 0,21206 Bračević</item>
      <item>Ivan Zuban, OIB 11669338092, Centar - Dubrava 20,21203 Neorić</item>
      <item>Ivan Kunić, OIB 64343038459, Vukovarska 23,21214 Kaštel Gomilica</item>
      <item>Goran Odak, OIB 15220667287, Velebitska 18,21000 Split</item>
      <item>Paško Blažević, OIB 33917768841, Sarajevska 21,21000 Split</item>
      <item>Hrvoje Modrić, OIB 67423884857, Hrvatskih Velikana 26,21311 Žrnovnica</item>
      <item>Duje Maleš, OIB 13723425874, Pometena Brda 12,21202 Brštanovo</item>
      <item>ZOU DRAŽEN VUKOVIĆ I SAŠA LALIĆ, Hrvatske mornarice 1d,21000 Split</item>
      <item>ZOU BORO RAJIĆ I TOMISLAV KASALO</item>
      <item>VJEKOSLAV MLADINEO, OIB 86315846552, Ljudevita Posavskog 17,21000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51FF25-0A37-45BE-B308-2ED007A9CF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440</properties:Words>
  <properties:Characters>2217</properties:Characters>
  <properties:Lines>73</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Paško Bačić</cp:lastModifiedBy>
  <dcterms:modified xmlns:xsi="http://www.w3.org/2001/XMLSchema-instance" xsi:type="dcterms:W3CDTF">2018-02-23T09:39:00Z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St-30/2015-82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