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3391" w14:paraId="05f3391" w:rsidRDefault="00977559" w:rsidP="00977559" w:rsidR="00977559">
      <w:pPr>
        <w:jc w:val="right"/>
        <w15:collapsed w:val="false"/>
      </w:pPr>
      <w:bookmarkStart w:name="_GoBack" w:id="0"/>
      <w:bookmarkEnd w:id="0"/>
      <w:r>
        <w:t>Broj: St-</w:t>
      </w:r>
      <w:r w:rsidR="009F645C">
        <w:t>657/16-7</w:t>
      </w:r>
    </w:p>
    <w:p w:rsidRDefault="00977559" w:rsidP="00977559" w:rsidR="009775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559" w:rsidP="00977559" w:rsidR="00977559" w:rsidRPr="00D21A2C"/>
    <w:p w:rsidRDefault="00977559" w:rsidP="00977559" w:rsidR="0097755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7559" w:rsidP="00977559" w:rsidR="0097755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7559" w:rsidP="00977559" w:rsidR="00977559"/>
    <w:p w:rsidRDefault="00977559" w:rsidP="00977559" w:rsidR="00977559">
      <w:pPr>
        <w:jc w:val="center"/>
      </w:pPr>
      <w:r>
        <w:t>R E P U B L I K A  H R V A T S K A</w:t>
      </w:r>
    </w:p>
    <w:p w:rsidRDefault="00977559" w:rsidP="00977559" w:rsidR="00977559"/>
    <w:p w:rsidRDefault="00977559" w:rsidP="00977559" w:rsidR="00977559" w:rsidRPr="0013209D">
      <w:pPr>
        <w:jc w:val="center"/>
      </w:pPr>
      <w:r w:rsidRPr="0013209D">
        <w:t>R J E Š E N J E</w:t>
      </w:r>
    </w:p>
    <w:p w:rsidRDefault="00977559" w:rsidP="00977559" w:rsidR="00977559" w:rsidRPr="0013209D"/>
    <w:p w:rsidRDefault="00977559" w:rsidP="00977559" w:rsidR="00977559">
      <w:pPr>
        <w:rPr>
          <w:b/>
        </w:rPr>
      </w:pPr>
    </w:p>
    <w:p w:rsidRDefault="00977559" w:rsidP="00977559" w:rsidR="00977559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9F645C" w:rsidRPr="009F645C">
        <w:t xml:space="preserve">FINA RC Osijek Podružnica Osijek za otvaranje stečajnog postupka nad dužnikom </w:t>
      </w:r>
      <w:r w:rsidR="009F645C" w:rsidRPr="009F645C">
        <w:rPr>
          <w:b/>
        </w:rPr>
        <w:t>HOOK UP j.d.o.o. za posredovanje u zapošljavanju, Osijek, Trg Slobode 8/I, OIB: 85648797932, MBS: 030158887</w:t>
      </w:r>
      <w:r>
        <w:rPr>
          <w:b/>
        </w:rPr>
        <w:t xml:space="preserve">, </w:t>
      </w:r>
      <w:r>
        <w:t>dana 9. rujna 2016.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9F645C" w:rsidRPr="009F645C">
        <w:t xml:space="preserve">Dalibor </w:t>
      </w:r>
      <w:proofErr w:type="spellStart"/>
      <w:r w:rsidR="009F645C" w:rsidRPr="009F645C">
        <w:t>Goričkić</w:t>
      </w:r>
      <w:proofErr w:type="spellEnd"/>
      <w:r w:rsidR="009F645C" w:rsidRPr="009F645C">
        <w:t>, OIB: 20140219540, Osijek, Bračka 118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F645C">
        <w:t>657</w:t>
      </w:r>
      <w:r w:rsidR="002B4543">
        <w:t>-16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9F645C" w:rsidRPr="009F645C">
        <w:t xml:space="preserve">Dalibor </w:t>
      </w:r>
      <w:proofErr w:type="spellStart"/>
      <w:r w:rsidR="009F645C" w:rsidRPr="009F645C">
        <w:t>Goričkić</w:t>
      </w:r>
      <w:proofErr w:type="spellEnd"/>
      <w:r w:rsidR="009F645C" w:rsidRPr="009F645C">
        <w:t>, OIB: 20140219540, Osijek, Bračka 118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9F645C">
        <w:t>657</w:t>
      </w:r>
      <w:r w:rsidR="002B4543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9F645C" w:rsidRPr="009F645C">
        <w:t xml:space="preserve">Dalibor </w:t>
      </w:r>
      <w:proofErr w:type="spellStart"/>
      <w:r w:rsidR="009F645C" w:rsidRPr="009F645C">
        <w:t>Goričkić</w:t>
      </w:r>
      <w:proofErr w:type="spellEnd"/>
      <w:r w:rsidR="009F645C" w:rsidRPr="009F645C">
        <w:t>, OIB: 20140219540, Osijek, Bračka 118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9F645C" w:rsidRPr="009F645C">
        <w:t xml:space="preserve">Dalibor </w:t>
      </w:r>
      <w:proofErr w:type="spellStart"/>
      <w:r w:rsidR="009F645C" w:rsidRPr="009F645C">
        <w:t>Goričkić</w:t>
      </w:r>
      <w:proofErr w:type="spellEnd"/>
      <w:r w:rsidR="009F645C" w:rsidRPr="009F645C">
        <w:t>, OIB: 20140219540, Osijek, Bračka 118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9F645C" w:rsidR="009F645C">
      <w:pPr>
        <w:jc w:val="right"/>
      </w:pPr>
      <w:r>
        <w:lastRenderedPageBreak/>
        <w:t xml:space="preserve">    </w:t>
      </w:r>
      <w:r w:rsidR="009F645C">
        <w:t>Broj: St-657/16-7</w:t>
      </w: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A72B9C">
        <w:rPr>
          <w:bCs/>
        </w:rPr>
        <w:t>1</w:t>
      </w:r>
      <w:r w:rsidR="009F645C">
        <w:rPr>
          <w:bCs/>
        </w:rPr>
        <w:t>8</w:t>
      </w:r>
      <w:r w:rsidR="002B4543">
        <w:rPr>
          <w:bCs/>
        </w:rPr>
        <w:t>. ožujka 2016. g.</w:t>
      </w:r>
      <w:r w:rsidR="00742CE9">
        <w:rPr>
          <w:bCs/>
        </w:rPr>
        <w:t xml:space="preserve"> podnijela ovom sudu prijedlog za pokretanje stečajnog postupka nad dužnikom </w:t>
      </w:r>
      <w:r w:rsidR="009F645C" w:rsidRPr="009F645C">
        <w:rPr>
          <w:b/>
        </w:rPr>
        <w:t xml:space="preserve"> HOOK UP j.d.o.o. za posredovanje u zapošljavanju, Osijek, Trg Slobode 8/I, OIB: 85648797932, MBS: 030158887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9F645C">
        <w:t>657</w:t>
      </w:r>
      <w:r w:rsidR="002B4543">
        <w:t xml:space="preserve">/16 od </w:t>
      </w:r>
      <w:r w:rsidR="009F645C">
        <w:t>12</w:t>
      </w:r>
      <w:r w:rsidR="002B4543">
        <w:t>.4.2016.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9F645C" w:rsidRPr="009F645C">
        <w:t xml:space="preserve">Dalibor </w:t>
      </w:r>
      <w:proofErr w:type="spellStart"/>
      <w:r w:rsidR="009F645C" w:rsidRPr="009F645C">
        <w:t>Goričkić</w:t>
      </w:r>
      <w:proofErr w:type="spellEnd"/>
      <w:r w:rsidR="009F645C" w:rsidRPr="009F645C">
        <w:t>, OIB: 20140219540, Osijek, Bračka 118</w:t>
      </w:r>
      <w:r w:rsidR="007E6D1A">
        <w:t xml:space="preserve">, na uplatu predujma u iznosu od 1.000,00 kn u Fond za namirenje troškova stečajnog postupka </w:t>
      </w:r>
      <w:r w:rsidR="00A72B9C">
        <w:t>te zaključkom broj St-</w:t>
      </w:r>
      <w:r w:rsidR="009F645C">
        <w:t>657</w:t>
      </w:r>
      <w:r w:rsidR="002B4543">
        <w:t xml:space="preserve">/16 od </w:t>
      </w:r>
      <w:r w:rsidR="009F645C">
        <w:t>9</w:t>
      </w:r>
      <w:r w:rsidR="002B4543">
        <w:t>. lipnja</w:t>
      </w:r>
      <w:r w:rsidR="00A72B9C">
        <w:t xml:space="preserve"> 2016. 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9F645C">
        <w:t>657</w:t>
      </w:r>
      <w:r w:rsidR="002B4543">
        <w:t xml:space="preserve">/16 od </w:t>
      </w:r>
      <w:r w:rsidR="009F645C">
        <w:t>12</w:t>
      </w:r>
      <w:r w:rsidR="002B4543">
        <w:t>.4.2016. g.</w:t>
      </w:r>
      <w:r>
        <w:t xml:space="preserve"> osoba ovlaštena za zastupanje dužnika </w:t>
      </w:r>
      <w:r w:rsidR="009F645C" w:rsidRPr="009F645C">
        <w:t xml:space="preserve">Dalibor </w:t>
      </w:r>
      <w:proofErr w:type="spellStart"/>
      <w:r w:rsidR="009F645C" w:rsidRPr="009F645C">
        <w:t>Goričkić</w:t>
      </w:r>
      <w:proofErr w:type="spellEnd"/>
      <w:r w:rsidR="009F645C" w:rsidRPr="009F645C">
        <w:t>, OIB: 20140219540, Osijek, Bračka 118</w:t>
      </w:r>
      <w:r w:rsidR="009F645C">
        <w:t xml:space="preserve"> </w:t>
      </w:r>
      <w:r>
        <w:t>zaprimio je dana</w:t>
      </w:r>
      <w:r w:rsidR="002B4543">
        <w:t xml:space="preserve"> 1</w:t>
      </w:r>
      <w:r w:rsidR="009F645C">
        <w:t>5</w:t>
      </w:r>
      <w:r w:rsidR="002B4543">
        <w:t>.4.2016. g.</w:t>
      </w:r>
      <w:r>
        <w:t xml:space="preserve"> a zaključak od </w:t>
      </w:r>
      <w:r w:rsidR="009F645C">
        <w:t>9</w:t>
      </w:r>
      <w:r w:rsidR="002B4543">
        <w:t>.6.2016. g. dana 1</w:t>
      </w:r>
      <w:r w:rsidR="00977559">
        <w:t>0</w:t>
      </w:r>
      <w:r w:rsidR="002B4543">
        <w:t>.6.2016. g.</w:t>
      </w:r>
      <w:r>
        <w:t xml:space="preserve">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B4543">
        <w:t>9</w:t>
      </w:r>
      <w:r w:rsidR="00FC5EFA">
        <w:t>. rujna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9F645C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9F645C" w:rsidRPr="009F645C">
        <w:t xml:space="preserve">Dalibor </w:t>
      </w:r>
      <w:proofErr w:type="spellStart"/>
      <w:r w:rsidR="009F645C" w:rsidRPr="009F645C">
        <w:t>Goričkić</w:t>
      </w:r>
      <w:proofErr w:type="spellEnd"/>
      <w:r w:rsidR="009F645C" w:rsidRPr="009F645C">
        <w:t>, Osijek, Bračka 118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2B4543" w:rsidP="007E6D1A" w:rsidR="007E6D1A">
      <w:pPr>
        <w:numPr>
          <w:ilvl w:val="0"/>
          <w:numId w:val="11"/>
        </w:numPr>
      </w:pPr>
      <w:r>
        <w:t>R-1</w:t>
      </w:r>
      <w:r w:rsidR="00B63703">
        <w:t>3</w:t>
      </w:r>
      <w:r>
        <w:t>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2B4543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977559" w:rsidR="00E75FA5" w:rsidRPr="00EF33B5">
      <w:pPr>
        <w:ind w:firstLine="708"/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851" w:rsidP="00C06AA6" w:rsidR="00A60851">
      <w:r>
        <w:separator/>
      </w:r>
    </w:p>
  </w:endnote>
  <w:endnote w:id="0" w:type="continuationSeparator">
    <w:p w:rsidRDefault="00A60851" w:rsidP="00C06AA6" w:rsidR="00A6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851" w:rsidP="00C06AA6" w:rsidR="00A60851">
      <w:r>
        <w:separator/>
      </w:r>
    </w:p>
  </w:footnote>
  <w:footnote w:id="0" w:type="continuationSeparator">
    <w:p w:rsidRDefault="00A60851" w:rsidP="00C06AA6" w:rsidR="00A60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C55C8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55C8"/>
    <w:rsid w:val="009C670C"/>
    <w:rsid w:val="009F01BD"/>
    <w:rsid w:val="009F645C"/>
    <w:rsid w:val="00A07CA2"/>
    <w:rsid w:val="00A10C19"/>
    <w:rsid w:val="00A46436"/>
    <w:rsid w:val="00A60851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55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5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55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5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HOOK UP j.d.o.o. za posredovanje u zapošljavanju</izvorni_sadrzaj>
    <derivirana_varijabla naziv="DomainObject.Predmet.ProtustrankaFormated_1">  HOOK UP j.d.o.o. za posredovanje u zapošljavanju</derivirana_varijabla>
  </DomainObject.Predmet.ProtustrankaFormated>
  <DomainObject.Predmet.ProtustrankaFormatedOIB>
    <izvorni_sadrzaj>  HOOK UP j.d.o.o. za posredovanje u zapošljavanju, OIB 85648797932</izvorni_sadrzaj>
    <derivirana_varijabla naziv="DomainObject.Predmet.ProtustrankaFormatedOIB_1">  HOOK UP j.d.o.o. za posredovanje u zapošljavanju, OIB 85648797932</derivirana_varijabla>
  </DomainObject.Predmet.ProtustrankaFormatedOIB>
  <DomainObject.Predmet.ProtustrankaFormatedWithAdress>
    <izvorni_sadrzaj> HOOK UP j.d.o.o. za posredovanje u zapošljavanju, Trg Slobode 8I, 31000 Osijek</izvorni_sadrzaj>
    <derivirana_varijabla naziv="DomainObject.Predmet.ProtustrankaFormatedWithAdress_1"> HOOK UP j.d.o.o. za posredovanje u zapošljavanju, Trg Slobode 8I, 31000 Osijek</derivirana_varijabla>
  </DomainObject.Predmet.ProtustrankaFormatedWithAdress>
  <DomainObject.Predmet.ProtustrankaFormatedWithAdressOIB>
    <izvorni_sadrzaj> HOOK UP j.d.o.o. za posredovanje u zapošljavanju, OIB 85648797932, Trg Slobode 8I, 31000 Osijek</izvorni_sadrzaj>
    <derivirana_varijabla naziv="DomainObject.Predmet.ProtustrankaFormatedWithAdressOIB_1"> HOOK UP j.d.o.o. za posredovanje u zapošljavanju, OIB 85648797932, Trg Slobode 8I, 31000 Osijek</derivirana_varijabla>
  </DomainObject.Predmet.ProtustrankaFormatedWithAdressOIB>
  <DomainObject.Predmet.ProtustrankaWithAdress>
    <izvorni_sadrzaj>HOOK UP j.d.o.o. za posredovanje u zapošljavanju Trg Slobode 8I, 31000 Osijek</izvorni_sadrzaj>
    <derivirana_varijabla naziv="DomainObject.Predmet.ProtustrankaWithAdress_1">HOOK UP j.d.o.o. za posredovanje u zapošljavanju Trg Slobode 8I, 31000 Osijek</derivirana_varijabla>
  </DomainObject.Predmet.ProtustrankaWithAdress>
  <DomainObject.Predmet.ProtustrankaWithAdressOIB>
    <izvorni_sadrzaj>HOOK UP j.d.o.o. za posredovanje u zapošljavanju, OIB 85648797932, Trg Slobode 8I, 31000 Osijek</izvorni_sadrzaj>
    <derivirana_varijabla naziv="DomainObject.Predmet.ProtustrankaWithAdressOIB_1">HOOK UP j.d.o.o. za posredovanje u zapošljavanju, OIB 85648797932, Trg Slobode 8I, 31000 Osijek</derivirana_varijabla>
  </DomainObject.Predmet.ProtustrankaWithAdressOIB>
  <DomainObject.Predmet.ProtustrankaNazivFormated>
    <izvorni_sadrzaj>HOOK UP j.d.o.o. za posredovanje u zapošljavanju</izvorni_sadrzaj>
    <derivirana_varijabla naziv="DomainObject.Predmet.ProtustrankaNazivFormated_1">HOOK UP j.d.o.o. za posredovanje u zapošljavanju</derivirana_varijabla>
  </DomainObject.Predmet.ProtustrankaNazivFormated>
  <DomainObject.Predmet.ProtustrankaNazivFormatedOIB>
    <izvorni_sadrzaj>HOOK UP j.d.o.o. za posredovanje u zapošljavanju, OIB 85648797932</izvorni_sadrzaj>
    <derivirana_varijabla naziv="DomainObject.Predmet.ProtustrankaNazivFormatedOIB_1">HOOK UP j.d.o.o. za posredovanje u zapošljavanju, OIB 85648797932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HOOK UP j.d.o.o. za posredovanje u zapošljavanju</item>
    </izvorni_sadrzaj>
    <derivirana_varijabla naziv="DomainObject.Predmet.ProtuStrankaListFormated_1">
      <item>HOOK UP j.d.o.o. za posredovanje u zapošljavanju</item>
    </derivirana_varijabla>
  </DomainObject.Predmet.ProtuStrankaListFormated>
  <DomainObject.Predmet.ProtuStrankaListFormatedOIB>
    <izvorni_sadrzaj>
      <item>HOOK UP j.d.o.o. za posredovanje u zapošljavanju, OIB 85648797932</item>
    </izvorni_sadrzaj>
    <derivirana_varijabla naziv="DomainObject.Predmet.ProtuStrankaListFormatedOIB_1">
      <item>HOOK UP j.d.o.o. za posredovanje u zapošljavanju, OIB 85648797932</item>
    </derivirana_varijabla>
  </DomainObject.Predmet.ProtuStrankaListFormatedOIB>
  <DomainObject.Predmet.ProtuStrankaListFormatedWithAdress>
    <izvorni_sadrzaj>
      <item>HOOK UP j.d.o.o. za posredovanje u zapošljavanju, Trg Slobode 8I, 31000 Osijek</item>
    </izvorni_sadrzaj>
    <derivirana_varijabla naziv="DomainObject.Predmet.ProtuStrankaListFormatedWithAdress_1">
      <item>HOOK UP j.d.o.o. za posredovanje u zapošljavanju, Trg Slobode 8I, 31000 Osijek</item>
    </derivirana_varijabla>
  </DomainObject.Predmet.ProtuStrankaListFormatedWithAdress>
  <DomainObject.Predmet.ProtuStrankaListFormatedWithAdressOIB>
    <izvorni_sadrzaj>
      <item>HOOK UP j.d.o.o. za posredovanje u zapošljavanju, OIB 85648797932, Trg Slobode 8I, 31000 Osijek</item>
    </izvorni_sadrzaj>
    <derivirana_varijabla naziv="DomainObject.Predmet.ProtuStrankaListFormatedWithAdressOIB_1">
      <item>HOOK UP j.d.o.o. za posredovanje u zapošljavanju, OIB 85648797932, Trg Slobode 8I, 31000 Osijek</item>
    </derivirana_varijabla>
  </DomainObject.Predmet.ProtuStrankaListFormatedWithAdressOIB>
  <DomainObject.Predmet.ProtuStrankaListNazivFormated>
    <izvorni_sadrzaj>
      <item>HOOK UP j.d.o.o. za posredovanje u zapošljavanju</item>
    </izvorni_sadrzaj>
    <derivirana_varijabla naziv="DomainObject.Predmet.ProtuStrankaListNazivFormated_1">
      <item>HOOK UP j.d.o.o. za posredovanje u zapošljavanju</item>
    </derivirana_varijabla>
  </DomainObject.Predmet.ProtuStrankaListNazivFormated>
  <DomainObject.Predmet.ProtuStrankaListNazivFormatedOIB>
    <izvorni_sadrzaj>
      <item>HOOK UP j.d.o.o. za posredovanje u zapošljavanju, OIB 85648797932</item>
    </izvorni_sadrzaj>
    <derivirana_varijabla naziv="DomainObject.Predmet.ProtuStrankaListNazivFormatedOIB_1">
      <item>HOOK UP j.d.o.o. za posredovanje u zapošljavanju, OIB 85648797932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HOOK UP j.d.o.o. za posredovanje u zapošljavanju</izvorni_sadrzaj>
    <derivirana_varijabla naziv="DomainObject.Predmet.ProtustrankaIDrugi_1">HOOK UP j.d.o.o. za posredovanje u zapošljavanju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HOOK UP j.d.o.o. za posredovanje u zapošljavanju, OIB 85648797932, Trg Slobode 8I, 31000 Osijek</izvorni_sadrzaj>
    <derivirana_varijabla naziv="DomainObject.Predmet.ProtustrankaIDrugiAdressOIB_1">HOOK UP j.d.o.o. za posredovanje u zapošljavanju, OIB 85648797932, Trg Slobode 8I,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HOOK UP j.d.o.o. za posredovanje u zapošljavanju</item>
    </izvorni_sadrzaj>
    <derivirana_varijabla naziv="DomainObject.Predmet.SudioniciListNaziv_1">
      <item>FINA RC OSIJEK</item>
      <item>HOOK UP j.d.o.o. za posredovanje u zapošljavanju</item>
    </derivirana_varijabla>
  </DomainObject.Predmet.SudioniciListNaziv>
  <DomainObject.Predmet.SudioniciListAdressOIB>
    <izvorni_sadrzaj>
      <item>FINA RC OSIJEK, OIB 85821130368</item>
      <item>HOOK UP j.d.o.o. za posredovanje u zapošljavanju, OIB 85648797932, Trg Slobode 8I,31000 Osijek</item>
    </izvorni_sadrzaj>
    <derivirana_varijabla naziv="DomainObject.Predmet.SudioniciListAdressOIB_1">
      <item>FINA RC OSIJEK, OIB 85821130368</item>
      <item>HOOK UP j.d.o.o. za posredovanje u zapošljavanju, OIB 85648797932, Trg Slobode 8I,31000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85648797932</item>
    </izvorni_sadrzaj>
    <derivirana_varijabla naziv="DomainObject.Predmet.SudioniciListNazivOIB_1">
      <item>, OIB 85821130368</item>
      <item>, OIB 85648797932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9F3B5-2E21-46B6-A49D-856EE16CE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669</properties:Words>
  <properties:Characters>3520</properties:Characters>
  <properties:Lines>128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2016-09-08T06:49:00Z</dcterms:created>
  <dc:creator>Korisnik</dc:creator>
  <cp:lastModifiedBy>Danijela Sekulić</cp:lastModifiedBy>
  <cp:lastPrinted>2016-09-09T11:23:00Z</cp:lastPrinted>
  <dcterms:modified xmlns:xsi="http://www.w3.org/2001/XMLSchema-instance" xsi:type="dcterms:W3CDTF">2016-09-09T11:24:00Z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