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58f7" w14:paraId="4bd58f7" w:rsidRDefault="0051459E" w:rsidP="0051459E" w:rsidR="0051459E">
      <w:pPr>
        <w:spacing w:after="0"/>
        <w15:collapsed w:val="false"/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4565" cx="72517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59E" w:rsidP="0051459E" w:rsidR="0051459E">
      <w:pPr>
        <w:spacing w:after="0"/>
      </w:pPr>
      <w:r>
        <w:t xml:space="preserve">         REPUBLIKA HRVATSKA</w:t>
      </w:r>
    </w:p>
    <w:p w:rsidRDefault="0051459E" w:rsidP="0051459E" w:rsidR="0051459E">
      <w:pPr>
        <w:spacing w:after="0"/>
      </w:pPr>
      <w:r>
        <w:t xml:space="preserve"> TRGOVAČKI SUD U VARAŽDINU</w:t>
      </w:r>
    </w:p>
    <w:p w:rsidRDefault="0051459E" w:rsidP="0051459E" w:rsidR="0051459E">
      <w:pPr>
        <w:spacing w:after="0"/>
        <w:ind w:firstLine="720"/>
      </w:pPr>
      <w:r>
        <w:t xml:space="preserve">         B. Radić 2</w:t>
      </w:r>
    </w:p>
    <w:p w:rsidRDefault="0051459E" w:rsidP="0051459E" w:rsidR="0051459E">
      <w:pPr>
        <w:spacing w:after="0"/>
        <w:jc w:val="center"/>
      </w:pPr>
    </w:p>
    <w:p w:rsidRDefault="0051459E" w:rsidP="0051459E" w:rsidR="0051459E">
      <w:pPr>
        <w:spacing w:after="0"/>
        <w:jc w:val="center"/>
      </w:pPr>
    </w:p>
    <w:p w:rsidRDefault="0051459E" w:rsidP="0051459E" w:rsidR="0051459E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PURGER USLUŽNA ZADRUGA, OIB: 93438788776</w:t>
      </w:r>
      <w:r>
        <w:t>, sa sjedištem u</w:t>
      </w:r>
      <w:r>
        <w:t xml:space="preserve"> Ulice Franje Markovića 83</w:t>
      </w:r>
      <w:r>
        <w:t xml:space="preserve">, </w:t>
      </w:r>
      <w:r>
        <w:t>48260 Križevci</w:t>
      </w:r>
      <w:r>
        <w:t>, dana 9. studenog 2015. godine, temeljem čl. 430. Stečajnog zakona ("Narodne novine" 71/15, u daljnjem tekstu SZ) objavljuje slijedeći</w:t>
      </w:r>
    </w:p>
    <w:p w:rsidRDefault="0051459E" w:rsidP="0051459E" w:rsidR="0051459E">
      <w:pPr>
        <w:spacing w:after="0"/>
        <w:jc w:val="both"/>
      </w:pPr>
    </w:p>
    <w:p w:rsidRDefault="0051459E" w:rsidP="0051459E" w:rsidR="0051459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1459E" w:rsidP="0051459E" w:rsidR="0051459E">
      <w:pPr>
        <w:spacing w:after="0"/>
        <w:jc w:val="both"/>
      </w:pPr>
    </w:p>
    <w:p w:rsidRDefault="0051459E" w:rsidP="0051459E" w:rsidR="0051459E">
      <w:pPr>
        <w:spacing w:after="0"/>
        <w:jc w:val="both"/>
        <w:rPr>
          <w:lang w:val="en-US"/>
        </w:rPr>
      </w:pPr>
      <w:r>
        <w:tab/>
        <w:t>I/ Utvrđuje se da ukupni iznos evidentiranog duga dužnika PURGER USLUŽNA ZADRUGA, OIB: 93438788776, sa sjedištem u Ulice Franje Markovića 83, 48260 Križevci</w:t>
      </w:r>
      <w:r>
        <w:t>, iznosi 237.628,61</w:t>
      </w:r>
      <w:r>
        <w:t xml:space="preserve"> kn.</w:t>
      </w:r>
    </w:p>
    <w:p w:rsidRDefault="0051459E" w:rsidP="0051459E" w:rsidR="0051459E">
      <w:pPr>
        <w:spacing w:after="0"/>
        <w:jc w:val="both"/>
      </w:pPr>
    </w:p>
    <w:p w:rsidRDefault="0051459E" w:rsidP="0051459E" w:rsidR="0051459E">
      <w:pPr>
        <w:spacing w:after="0"/>
        <w:jc w:val="both"/>
      </w:pPr>
      <w:r>
        <w:tab/>
        <w:t>II/ Poziva se uprav</w:t>
      </w:r>
      <w:r>
        <w:t>itelj dužnika Miljenko Siročić, OIB: 47283638114, Križevci</w:t>
      </w:r>
      <w:r>
        <w:t xml:space="preserve">, </w:t>
      </w:r>
      <w:r>
        <w:t>Markovićeva ulica 83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1459E" w:rsidP="0051459E" w:rsidR="0051459E">
      <w:pPr>
        <w:spacing w:after="0"/>
        <w:jc w:val="both"/>
      </w:pPr>
    </w:p>
    <w:p w:rsidRDefault="0051459E" w:rsidP="0051459E" w:rsidR="0051459E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1459E" w:rsidP="0051459E" w:rsidR="0051459E">
      <w:pPr>
        <w:spacing w:after="0"/>
        <w:jc w:val="both"/>
      </w:pPr>
    </w:p>
    <w:p w:rsidRDefault="0051459E" w:rsidP="0051459E" w:rsidR="0051459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1459E" w:rsidP="0051459E" w:rsidR="0051459E">
      <w:pPr>
        <w:spacing w:after="0"/>
        <w:ind w:firstLine="720"/>
        <w:jc w:val="both"/>
      </w:pPr>
    </w:p>
    <w:p w:rsidRDefault="0051459E" w:rsidP="0051459E" w:rsidR="0051459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1459E" w:rsidP="0051459E" w:rsidR="0051459E">
      <w:pPr>
        <w:spacing w:after="0"/>
        <w:outlineLvl w:val="0"/>
      </w:pPr>
    </w:p>
    <w:p w:rsidRDefault="0051459E" w:rsidP="0051459E" w:rsidR="0051459E">
      <w:pPr>
        <w:spacing w:after="0"/>
        <w:jc w:val="center"/>
        <w:outlineLvl w:val="0"/>
      </w:pPr>
    </w:p>
    <w:p w:rsidRDefault="0051459E" w:rsidP="0051459E" w:rsidR="0051459E">
      <w:pPr>
        <w:spacing w:after="0"/>
        <w:jc w:val="center"/>
        <w:outlineLvl w:val="0"/>
      </w:pPr>
    </w:p>
    <w:p w:rsidRDefault="0051459E" w:rsidP="0051459E" w:rsidR="0051459E">
      <w:pPr>
        <w:spacing w:after="0"/>
        <w:jc w:val="center"/>
        <w:outlineLvl w:val="0"/>
      </w:pPr>
      <w:r>
        <w:lastRenderedPageBreak/>
        <w:t>Obrazloženje</w:t>
      </w:r>
    </w:p>
    <w:p w:rsidRDefault="0051459E" w:rsidP="0051459E" w:rsidR="0051459E">
      <w:pPr>
        <w:spacing w:after="0"/>
        <w:outlineLvl w:val="0"/>
      </w:pPr>
    </w:p>
    <w:p w:rsidRDefault="0051459E" w:rsidP="0051459E" w:rsidR="0051459E">
      <w:pPr>
        <w:spacing w:after="0"/>
        <w:jc w:val="both"/>
        <w:outlineLvl w:val="0"/>
      </w:pPr>
      <w:r>
        <w:tab/>
        <w:t>Dana 30. listopada 2015. godine, predlagatelj Financijska agencija, Regionalni centar Zagreb Podružnica Varaždin, podnio je prijedlog  za otvaranje stečajnog postupka nad dužnikom PURGER USLUŽNA ZADRUGA, OIB: 93438788776, sa sjedištem u Ulice Franje Markovića 83, 48260 Križevci, navodeći da dužnik na dan 1. rujna 2015. u Očevidniku redoslijeda osnova za plaćanje ima evidentirane neizvršene osnove za plaćanj</w:t>
      </w:r>
      <w:r>
        <w:t>e u ukupnom iznosu od 237.628,61</w:t>
      </w:r>
      <w:r>
        <w:t xml:space="preserve"> kn te da dužnik nema zaposlenih.</w:t>
      </w:r>
    </w:p>
    <w:p w:rsidRDefault="0051459E" w:rsidP="0051459E" w:rsidR="0051459E">
      <w:pPr>
        <w:spacing w:after="0"/>
        <w:jc w:val="both"/>
        <w:outlineLvl w:val="0"/>
      </w:pPr>
    </w:p>
    <w:p w:rsidRDefault="0051459E" w:rsidP="0051459E" w:rsidR="0051459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1459E" w:rsidP="0051459E" w:rsidR="0051459E">
      <w:pPr>
        <w:spacing w:after="0"/>
        <w:jc w:val="both"/>
        <w:outlineLvl w:val="0"/>
      </w:pPr>
    </w:p>
    <w:p w:rsidRDefault="0051459E" w:rsidP="0051459E" w:rsidR="0051459E">
      <w:pPr>
        <w:spacing w:after="0"/>
        <w:jc w:val="center"/>
        <w:outlineLvl w:val="0"/>
      </w:pPr>
    </w:p>
    <w:p w:rsidRDefault="0051459E" w:rsidP="0051459E" w:rsidR="0051459E">
      <w:pPr>
        <w:spacing w:after="0"/>
        <w:jc w:val="center"/>
        <w:outlineLvl w:val="0"/>
      </w:pPr>
      <w:r>
        <w:t>U Varaždinu, 9. studenog 2015. godine</w:t>
      </w:r>
    </w:p>
    <w:p w:rsidRDefault="0051459E" w:rsidP="0051459E" w:rsidR="0051459E">
      <w:pPr>
        <w:spacing w:after="0"/>
        <w:jc w:val="center"/>
        <w:outlineLvl w:val="0"/>
      </w:pPr>
    </w:p>
    <w:p w:rsidRDefault="0051459E" w:rsidP="0051459E" w:rsidR="0051459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459E" w:rsidP="0051459E" w:rsidR="0051459E">
      <w:pPr>
        <w:spacing w:after="0"/>
        <w:jc w:val="center"/>
        <w:outlineLvl w:val="0"/>
      </w:pPr>
    </w:p>
    <w:p w:rsidRDefault="0051459E" w:rsidP="0051459E" w:rsidR="0051459E">
      <w:pPr>
        <w:spacing w:after="0"/>
        <w:ind w:firstLine="720" w:left="3600"/>
        <w:jc w:val="center"/>
        <w:outlineLvl w:val="0"/>
      </w:pPr>
      <w:r>
        <w:t>STEČAJNI SUDAC:</w:t>
      </w:r>
    </w:p>
    <w:p w:rsidRDefault="0051459E" w:rsidP="0051459E" w:rsidR="0051459E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51459E" w:rsidP="0051459E" w:rsidR="0051459E">
      <w:pPr>
        <w:spacing w:after="0"/>
        <w:ind w:firstLine="720" w:left="3600"/>
        <w:jc w:val="center"/>
        <w:outlineLvl w:val="0"/>
      </w:pPr>
    </w:p>
    <w:p w:rsidRDefault="0051459E" w:rsidP="0051459E" w:rsidR="0051459E">
      <w:pPr>
        <w:spacing w:after="0"/>
        <w:outlineLvl w:val="0"/>
      </w:pPr>
    </w:p>
    <w:p w:rsidRDefault="0051459E" w:rsidP="0051459E" w:rsidR="0051459E">
      <w:pPr>
        <w:spacing w:after="0"/>
        <w:outlineLvl w:val="0"/>
      </w:pPr>
    </w:p>
    <w:p w:rsidRDefault="0051459E" w:rsidP="0051459E" w:rsidR="0051459E">
      <w:pPr>
        <w:spacing w:after="0"/>
        <w:outlineLvl w:val="0"/>
      </w:pPr>
    </w:p>
    <w:p w:rsidRDefault="0051459E" w:rsidP="0051459E" w:rsidR="0051459E">
      <w:pPr>
        <w:spacing w:after="0"/>
        <w:outlineLvl w:val="0"/>
      </w:pPr>
    </w:p>
    <w:p w:rsidRDefault="0051459E" w:rsidP="0051459E" w:rsidR="0051459E">
      <w:pPr>
        <w:spacing w:after="0"/>
        <w:outlineLvl w:val="0"/>
      </w:pPr>
      <w:r>
        <w:t>DNA:</w:t>
      </w:r>
    </w:p>
    <w:p w:rsidRDefault="0051459E" w:rsidP="0051459E" w:rsidR="0051459E">
      <w:pPr>
        <w:spacing w:after="0"/>
        <w:outlineLvl w:val="0"/>
      </w:pPr>
      <w:r>
        <w:t>- e-Oglasna ploča suda</w:t>
      </w:r>
    </w:p>
    <w:bookmarkEnd w:id="0"/>
    <w:p w:rsidRDefault="00AE649C" w:rsidP="0051459E" w:rsidR="00AE649C" w:rsidRPr="00B76F3C">
      <w:pPr>
        <w:pStyle w:val="Naslov3"/>
        <w:numPr>
          <w:ilvl w:val="0"/>
          <w:numId w:val="0"/>
        </w:numPr>
      </w:pPr>
    </w:p>
    <w:p w:rsidRDefault="00B475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1459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87" w:rsidP="00537B78" w:rsidR="00B47587">
      <w:r>
        <w:separator/>
      </w:r>
    </w:p>
  </w:endnote>
  <w:endnote w:id="0" w:type="continuationSeparator">
    <w:p w:rsidRDefault="00B47587" w:rsidP="00537B78" w:rsidR="00B4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87" w:rsidP="00537B78" w:rsidR="00B47587">
      <w:r>
        <w:separator/>
      </w:r>
    </w:p>
  </w:footnote>
  <w:footnote w:id="0" w:type="continuationSeparator">
    <w:p w:rsidRDefault="00B47587" w:rsidP="00537B78" w:rsidR="00B47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59E" w:rsidP="0051459E" w:rsidR="008333A9">
    <w:pPr>
      <w:pStyle w:val="Zaglavlje"/>
      <w:tabs>
        <w:tab w:pos="4536" w:val="center"/>
      </w:tabs>
      <w:jc w:val="left"/>
    </w:pPr>
    <w:r>
      <w:tab/>
    </w:r>
    <w:sdt>
      <w:sdtPr>
        <w:id w:val="-68425618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5FFB">
          <w:t>2</w:t>
        </w:r>
        <w:r>
          <w:fldChar w:fldCharType="end"/>
        </w:r>
      </w:sdtContent>
    </w:sdt>
    <w:r>
      <w:tab/>
      <w:t>Poslovni broj: 1 St-610/15-4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59E" w:rsidR="0051459E">
    <w:pPr>
      <w:pStyle w:val="Zaglavlje"/>
    </w:pPr>
    <w:r>
      <w:t>Poslovni broj: 1 St-610/15-4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FFB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59E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587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83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St-610/2015-4</izvorni_sadrzaj>
    <derivirana_varijabla naziv="DomainObject.Oznaka_1">St-610/2015-4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PURGER uslužna zadruga, ugostiteljstvo i trgovina</izvorni_sadrzaj>
    <derivirana_varijabla naziv="DomainObject.Predmet.ProtustrankaFormated_1">  PURGER uslužna zadruga, ugostiteljstvo i trgovina</derivirana_varijabla>
  </DomainObject.Predmet.ProtustrankaFormated>
  <DomainObject.Predmet.ProtustrankaFormatedOIB>
    <izvorni_sadrzaj>  PURGER uslužna zadruga, ugostiteljstvo i trgovina, OIB 93438788776</izvorni_sadrzaj>
    <derivirana_varijabla naziv="DomainObject.Predmet.ProtustrankaFormatedOIB_1">  PURGER uslužna zadruga, ugostiteljstvo i trgovina, OIB 93438788776</derivirana_varijabla>
  </DomainObject.Predmet.ProtustrankaFormatedOIB>
  <DomainObject.Predmet.ProtustrankaFormatedWithAdress>
    <izvorni_sadrzaj> PURGER uslužna zadruga, ugostiteljstvo i trgovina, Ulica Franje Markovića 83, 48260 Križevci</izvorni_sadrzaj>
    <derivirana_varijabla naziv="DomainObject.Predmet.ProtustrankaFormatedWithAdress_1"> PURGER uslužna zadruga, ugostiteljstvo i trgovina, Ulica Franje Markovića 83, 48260 Križevci</derivirana_varijabla>
  </DomainObject.Predmet.ProtustrankaFormatedWithAdress>
  <DomainObject.Predmet.ProtustrankaFormatedWithAdressOIB>
    <izvorni_sadrzaj> PURGER uslužna zadruga, ugostiteljstvo i trgovina, OIB 93438788776, Ulica Franje Markovića 83, 48260 Križevci</izvorni_sadrzaj>
    <derivirana_varijabla naziv="DomainObject.Predmet.ProtustrankaFormatedWithAdressOIB_1"> PURGER uslužna zadruga, ugostiteljstvo i trgovina, OIB 93438788776, Ulica Franje Markovića 83, 48260 Križevci</derivirana_varijabla>
  </DomainObject.Predmet.ProtustrankaFormatedWithAdressOIB>
  <DomainObject.Predmet.ProtustrankaWithAdress>
    <izvorni_sadrzaj>PURGER uslužna zadruga, ugostiteljstvo i trgovina Ulica Franje Markovića 83, 48260 Križevci</izvorni_sadrzaj>
    <derivirana_varijabla naziv="DomainObject.Predmet.ProtustrankaWithAdress_1">PURGER uslužna zadruga, ugostiteljstvo i trgovina Ulica Franje Markovića 83, 48260 Križevci</derivirana_varijabla>
  </DomainObject.Predmet.ProtustrankaWithAdress>
  <DomainObject.Predmet.ProtustrankaWithAdressOIB>
    <izvorni_sadrzaj>PURGER uslužna zadruga, ugostiteljstvo i trgovina, OIB 93438788776, Ulica Franje Markovića 83, 48260 Križevci</izvorni_sadrzaj>
    <derivirana_varijabla naziv="DomainObject.Predmet.ProtustrankaWithAdressOIB_1">PURGER uslužna zadruga, ugostiteljstvo i trgovina, OIB 93438788776, Ulica Franje Markovića 83, 48260 Križevci</derivirana_varijabla>
  </DomainObject.Predmet.ProtustrankaWithAdressOIB>
  <DomainObject.Predmet.ProtustrankaNazivFormated>
    <izvorni_sadrzaj>PURGER uslužna zadruga, ugostiteljstvo i trgovina</izvorni_sadrzaj>
    <derivirana_varijabla naziv="DomainObject.Predmet.ProtustrankaNazivFormated_1">PURGER uslužna zadruga, ugostiteljstvo i trgovina</derivirana_varijabla>
  </DomainObject.Predmet.ProtustrankaNazivFormated>
  <DomainObject.Predmet.ProtustrankaNazivFormatedOIB>
    <izvorni_sadrzaj>PURGER uslužna zadruga, ugostiteljstvo i trgovina, OIB 93438788776</izvorni_sadrzaj>
    <derivirana_varijabla naziv="DomainObject.Predmet.ProtustrankaNazivFormatedOIB_1">PURGER uslužna zadruga, ugostiteljstvo i trgovina, OIB 93438788776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237628.61</izvorni_sadrzaj>
    <derivirana_varijabla naziv="DomainObject.Predmet.TrenutnaVrijednost_1">237628.61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PURGER uslužna zadruga, ugostiteljstvo i trgovina</item>
    </izvorni_sadrzaj>
    <derivirana_varijabla naziv="DomainObject.Predmet.ProtuStrankaListFormated_1">
      <item>PURGER uslužna zadruga, ugostiteljstvo i trgovina</item>
    </derivirana_varijabla>
  </DomainObject.Predmet.ProtuStrankaListFormated>
  <DomainObject.Predmet.ProtuStrankaListFormatedOIB>
    <izvorni_sadrzaj>
      <item>PURGER uslužna zadruga, ugostiteljstvo i trgovina, OIB 93438788776</item>
    </izvorni_sadrzaj>
    <derivirana_varijabla naziv="DomainObject.Predmet.ProtuStrankaListFormatedOIB_1">
      <item>PURGER uslužna zadruga, ugostiteljstvo i trgovina, OIB 93438788776</item>
    </derivirana_varijabla>
  </DomainObject.Predmet.ProtuStrankaListFormatedOIB>
  <DomainObject.Predmet.ProtuStrankaListFormatedWithAdress>
    <izvorni_sadrzaj>
      <item>PURGER uslužna zadruga, ugostiteljstvo i trgovina, Ulica Franje Markovića 83, 48260 Križevci</item>
    </izvorni_sadrzaj>
    <derivirana_varijabla naziv="DomainObject.Predmet.ProtuStrankaListFormatedWithAdress_1">
      <item>PURGER uslužna zadruga, ugostiteljstvo i trgovina, Ulica Franje Markovića 83, 48260 Križevci</item>
    </derivirana_varijabla>
  </DomainObject.Predmet.ProtuStrankaListFormatedWithAdress>
  <DomainObject.Predmet.ProtuStrankaListFormatedWithAdressOIB>
    <izvorni_sadrzaj>
      <item>PURGER uslužna zadruga, ugostiteljstvo i trgovina, OIB 93438788776, Ulica Franje Markovića 83, 48260 Križevci</item>
    </izvorni_sadrzaj>
    <derivirana_varijabla naziv="DomainObject.Predmet.ProtuStrankaListFormatedWithAdressOIB_1">
      <item>PURGER uslužna zadruga, ugostiteljstvo i trgovina, OIB 93438788776, Ulica Franje Markovića 83, 48260 Križevci</item>
    </derivirana_varijabla>
  </DomainObject.Predmet.ProtuStrankaListFormatedWithAdressOIB>
  <DomainObject.Predmet.ProtuStrankaListNazivFormated>
    <izvorni_sadrzaj>
      <item>PURGER uslužna zadruga, ugostiteljstvo i trgovina</item>
    </izvorni_sadrzaj>
    <derivirana_varijabla naziv="DomainObject.Predmet.ProtuStrankaListNazivFormated_1">
      <item>PURGER uslužna zadruga, ugostiteljstvo i trgovina</item>
    </derivirana_varijabla>
  </DomainObject.Predmet.ProtuStrankaListNazivFormated>
  <DomainObject.Predmet.ProtuStrankaListNazivFormatedOIB>
    <izvorni_sadrzaj>
      <item>PURGER uslužna zadruga, ugostiteljstvo i trgovina, OIB 93438788776</item>
    </izvorni_sadrzaj>
    <derivirana_varijabla naziv="DomainObject.Predmet.ProtuStrankaListNazivFormatedOIB_1">
      <item>PURGER uslužna zadruga, ugostiteljstvo i trgovina, OIB 93438788776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St-610/2015-4</izvorni_sadrzaj>
    <derivirana_varijabla naziv="DomainObject.PoslovniBrojDokumenta_1">St-610/2015-4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PURGER uslužna zadruga, ugostiteljstvo i trgovina</izvorni_sadrzaj>
    <derivirana_varijabla naziv="DomainObject.Predmet.ProtustrankaIDrugi_1">PURGER uslužna zadruga, ugostiteljstvo i trgovina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PURGER uslužna zadruga, ugostiteljstvo i trgovina, OIB 93438788776, Ulica Franje Markovića 83, 48260 Križevci</izvorni_sadrzaj>
    <derivirana_varijabla naziv="DomainObject.Predmet.ProtustrankaIDrugiAdressOIB_1">PURGER uslužna zadruga, ugostiteljstvo i trgovina, OIB 93438788776, Ulica Franje Markovića 83,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PURGER uslužna zadruga, ugostiteljstvo i trgovina</item>
      <item>E-oglasna ploča</item>
      <item>Sudski registar, Trgovački sud u Varaždinu</item>
    </izvorni_sadrzaj>
    <derivirana_varijabla naziv="DomainObject.Predmet.SudioniciListNaziv_1">
      <item>Financijska agencija</item>
      <item>PURGER uslužna zadruga, ugostiteljstvo i trgovina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PURGER uslužna zadruga, ugostiteljstvo i trgovina, OIB 93438788776, Ulica Franje Markovića 83,48260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PURGER uslužna zadruga, ugostiteljstvo i trgovina, OIB 93438788776, Ulica Franje Markovića 83,48260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ADADB-5105-4B9F-AC83-E90107630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2553</properties:Characters>
  <properties:Lines>75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Bosiljka Stević</cp:lastModifiedBy>
  <cp:lastPrinted>2015-11-09T06:43:00Z</cp:lastPrinted>
  <dcterms:modified xmlns:xsi="http://www.w3.org/2001/XMLSchema-instance" xsi:type="dcterms:W3CDTF">2015-11-09T06:43:00Z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