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34576" w14:paraId="be3457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0C2E92">
        <w:t>BUDIMIR INTERIJERI d.o.o., Viktora Vide 2, Split, OIB:22535912997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0C2E92">
        <w:t xml:space="preserve">BUDIMIR INTERIJERI d.o.o., Viktora Vide 2, Split, OIB:22535912997 </w:t>
      </w:r>
      <w:r>
        <w:rPr>
          <w:lang w:val="hr-HR"/>
        </w:rPr>
        <w:t xml:space="preserve">na dan </w:t>
      </w:r>
      <w:r w:rsidR="001D12C0">
        <w:rPr>
          <w:lang w:val="hr-HR"/>
        </w:rPr>
        <w:t>1. rujna</w:t>
      </w:r>
      <w:r>
        <w:rPr>
          <w:lang w:val="hr-HR"/>
        </w:rPr>
        <w:t xml:space="preserve">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0C2E92">
        <w:rPr>
          <w:lang w:val="hr-HR"/>
        </w:rPr>
        <w:t>43.831,56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1F623D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92E56" w:rsidP="00693AB7" w:rsidR="00592E56">
      <w:pPr>
        <w:ind w:firstLine="708"/>
        <w:jc w:val="center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592E56" w:rsidP="00693AB7" w:rsidR="00592E56">
      <w:pPr>
        <w:ind w:firstLine="708" w:left="7080"/>
        <w:jc w:val="right"/>
      </w:pP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92E56" w:rsidP="00693AB7" w:rsidR="00592E56">
      <w:pPr>
        <w:ind w:firstLine="708" w:left="7080"/>
        <w:jc w:val="right"/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F623D" w:rsidRPr="001F623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DB7900" w:rsidR="00473132">
    <w:pPr>
      <w:pStyle w:val="Zaglavlje"/>
      <w:jc w:val="center"/>
    </w:pPr>
  </w:p>
  <w:p w:rsidRDefault="00DB7900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0C2E92">
      <w:t>1407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B4D96"/>
    <w:rsid w:val="000C2E92"/>
    <w:rsid w:val="000F03A8"/>
    <w:rsid w:val="001D12C0"/>
    <w:rsid w:val="001F623D"/>
    <w:rsid w:val="00247A1A"/>
    <w:rsid w:val="00291D1D"/>
    <w:rsid w:val="002E06E3"/>
    <w:rsid w:val="003059DD"/>
    <w:rsid w:val="00335C91"/>
    <w:rsid w:val="003652A6"/>
    <w:rsid w:val="00394F80"/>
    <w:rsid w:val="003C2F22"/>
    <w:rsid w:val="00405933"/>
    <w:rsid w:val="00417EA6"/>
    <w:rsid w:val="00443416"/>
    <w:rsid w:val="004D4338"/>
    <w:rsid w:val="00511ED2"/>
    <w:rsid w:val="00592E56"/>
    <w:rsid w:val="005A61D0"/>
    <w:rsid w:val="00601A06"/>
    <w:rsid w:val="00656D2D"/>
    <w:rsid w:val="00667B63"/>
    <w:rsid w:val="00684A08"/>
    <w:rsid w:val="00693AB7"/>
    <w:rsid w:val="006B60D2"/>
    <w:rsid w:val="0071519E"/>
    <w:rsid w:val="007F7A84"/>
    <w:rsid w:val="00814EDB"/>
    <w:rsid w:val="00815142"/>
    <w:rsid w:val="0084057F"/>
    <w:rsid w:val="00853B3E"/>
    <w:rsid w:val="008B7982"/>
    <w:rsid w:val="008D2D97"/>
    <w:rsid w:val="00945ED9"/>
    <w:rsid w:val="009771F7"/>
    <w:rsid w:val="00981D37"/>
    <w:rsid w:val="00A51DE9"/>
    <w:rsid w:val="00A62777"/>
    <w:rsid w:val="00B7506F"/>
    <w:rsid w:val="00C3076D"/>
    <w:rsid w:val="00C553FA"/>
    <w:rsid w:val="00D170AD"/>
    <w:rsid w:val="00D54741"/>
    <w:rsid w:val="00DA3487"/>
    <w:rsid w:val="00DB7900"/>
    <w:rsid w:val="00DD0D50"/>
    <w:rsid w:val="00E67493"/>
    <w:rsid w:val="00EA4F9E"/>
    <w:rsid w:val="00EB6A52"/>
    <w:rsid w:val="00EC361F"/>
    <w:rsid w:val="00F2599E"/>
    <w:rsid w:val="00F9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79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9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9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9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9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B79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9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9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9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9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St-1407/2015</izvorni_sadrzaj>
    <derivirana_varijabla naziv="DomainObject.Predmet.OznakaBroj_1">St-1407/2015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BUDIMIR INTERIJERI d.o.o. za proizvodnju i trgovinu</izvorni_sadrzaj>
    <derivirana_varijabla naziv="DomainObject.Predmet.ProtustrankaFormated_1">  BUDIMIR INTERIJERI d.o.o. za proizvodnju i trgovinu</derivirana_varijabla>
  </DomainObject.Predmet.ProtustrankaFormated>
  <DomainObject.Predmet.ProtustrankaFormatedOIB>
    <izvorni_sadrzaj>  BUDIMIR INTERIJERI d.o.o. za proizvodnju i trgovinu, OIB 22535912997</izvorni_sadrzaj>
    <derivirana_varijabla naziv="DomainObject.Predmet.ProtustrankaFormatedOIB_1">  BUDIMIR INTERIJERI d.o.o. za proizvodnju i trgovinu, OIB 22535912997</derivirana_varijabla>
  </DomainObject.Predmet.ProtustrankaFormatedOIB>
  <DomainObject.Predmet.ProtustrankaFormatedWithAdress>
    <izvorni_sadrzaj> BUDIMIR INTERIJERI d.o.o. za proizvodnju i trgovinu, Viktora Vide 2, 21000 Split</izvorni_sadrzaj>
    <derivirana_varijabla naziv="DomainObject.Predmet.ProtustrankaFormatedWithAdress_1"> BUDIMIR INTERIJERI d.o.o. za proizvodnju i trgovinu, Viktora Vide 2, 21000 Split</derivirana_varijabla>
  </DomainObject.Predmet.ProtustrankaFormatedWithAdress>
  <DomainObject.Predmet.ProtustrankaFormatedWithAdressOIB>
    <izvorni_sadrzaj> BUDIMIR INTERIJERI d.o.o. za proizvodnju i trgovinu, OIB 22535912997, Viktora Vide 2, 21000 Split</izvorni_sadrzaj>
    <derivirana_varijabla naziv="DomainObject.Predmet.ProtustrankaFormatedWithAdressOIB_1"> BUDIMIR INTERIJERI d.o.o. za proizvodnju i trgovinu, OIB 22535912997, Viktora Vide 2, 21000 Split</derivirana_varijabla>
  </DomainObject.Predmet.ProtustrankaFormatedWithAdressOIB>
  <DomainObject.Predmet.ProtustrankaWithAdress>
    <izvorni_sadrzaj>BUDIMIR INTERIJERI d.o.o. za proizvodnju i trgovinu Viktora Vide 2, 21000 Split</izvorni_sadrzaj>
    <derivirana_varijabla naziv="DomainObject.Predmet.ProtustrankaWithAdress_1">BUDIMIR INTERIJERI d.o.o. za proizvodnju i trgovinu Viktora Vide 2, 21000 Split</derivirana_varijabla>
  </DomainObject.Predmet.ProtustrankaWithAdress>
  <DomainObject.Predmet.ProtustrankaWithAdressOIB>
    <izvorni_sadrzaj>BUDIMIR INTERIJERI d.o.o. za proizvodnju i trgovinu, OIB 22535912997, Viktora Vide 2, 21000 Split</izvorni_sadrzaj>
    <derivirana_varijabla naziv="DomainObject.Predmet.ProtustrankaWithAdressOIB_1">BUDIMIR INTERIJERI d.o.o. za proizvodnju i trgovinu, OIB 22535912997, Viktora Vide 2, 21000 Split</derivirana_varijabla>
  </DomainObject.Predmet.ProtustrankaWithAdressOIB>
  <DomainObject.Predmet.ProtustrankaNazivFormated>
    <izvorni_sadrzaj>BUDIMIR INTERIJERI d.o.o. za proizvodnju i trgovinu</izvorni_sadrzaj>
    <derivirana_varijabla naziv="DomainObject.Predmet.ProtustrankaNazivFormated_1">BUDIMIR INTERIJERI d.o.o. za proizvodnju i trgovinu</derivirana_varijabla>
  </DomainObject.Predmet.ProtustrankaNazivFormated>
  <DomainObject.Predmet.ProtustrankaNazivFormatedOIB>
    <izvorni_sadrzaj>BUDIMIR INTERIJERI d.o.o. za proizvodnju i trgovinu, OIB 22535912997</izvorni_sadrzaj>
    <derivirana_varijabla naziv="DomainObject.Predmet.ProtustrankaNazivFormatedOIB_1">BUDIMIR INTERIJERI d.o.o. za proizvodnju i trgovinu, OIB 22535912997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43831.56</izvorni_sadrzaj>
    <derivirana_varijabla naziv="DomainObject.Predmet.TrenutnaVrijednost_1">43831.56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BUDIMIR INTERIJERI d.o.o. za proizvodnju i trgovinu</item>
    </izvorni_sadrzaj>
    <derivirana_varijabla naziv="DomainObject.Predmet.ProtuStrankaListFormated_1">
      <item>BUDIMIR INTERIJERI d.o.o. za proizvodnju i trgovinu</item>
    </derivirana_varijabla>
  </DomainObject.Predmet.ProtuStrankaListFormated>
  <DomainObject.Predmet.ProtuStrankaListFormatedOIB>
    <izvorni_sadrzaj>
      <item>BUDIMIR INTERIJERI d.o.o. za proizvodnju i trgovinu, OIB 22535912997</item>
    </izvorni_sadrzaj>
    <derivirana_varijabla naziv="DomainObject.Predmet.ProtuStrankaListFormatedOIB_1">
      <item>BUDIMIR INTERIJERI d.o.o. za proizvodnju i trgovinu, OIB 22535912997</item>
    </derivirana_varijabla>
  </DomainObject.Predmet.ProtuStrankaListFormatedOIB>
  <DomainObject.Predmet.ProtuStrankaListFormatedWithAdress>
    <izvorni_sadrzaj>
      <item>BUDIMIR INTERIJERI d.o.o. za proizvodnju i trgovinu, Viktora Vide 2, 21000 Split</item>
    </izvorni_sadrzaj>
    <derivirana_varijabla naziv="DomainObject.Predmet.ProtuStrankaListFormatedWithAdress_1">
      <item>BUDIMIR INTERIJERI d.o.o. za proizvodnju i trgovinu, Viktora Vide 2, 21000 Split</item>
    </derivirana_varijabla>
  </DomainObject.Predmet.ProtuStrankaListFormatedWithAdress>
  <DomainObject.Predmet.ProtuStrankaListFormatedWithAdressOIB>
    <izvorni_sadrzaj>
      <item>BUDIMIR INTERIJERI d.o.o. za proizvodnju i trgovinu, OIB 22535912997, Viktora Vide 2, 21000 Split</item>
    </izvorni_sadrzaj>
    <derivirana_varijabla naziv="DomainObject.Predmet.ProtuStrankaListFormatedWithAdressOIB_1">
      <item>BUDIMIR INTERIJERI d.o.o. za proizvodnju i trgovinu, OIB 22535912997, Viktora Vide 2, 21000 Split</item>
    </derivirana_varijabla>
  </DomainObject.Predmet.ProtuStrankaListFormatedWithAdressOIB>
  <DomainObject.Predmet.ProtuStrankaListNazivFormated>
    <izvorni_sadrzaj>
      <item>BUDIMIR INTERIJERI d.o.o. za proizvodnju i trgovinu</item>
    </izvorni_sadrzaj>
    <derivirana_varijabla naziv="DomainObject.Predmet.ProtuStrankaListNazivFormated_1">
      <item>BUDIMIR INTERIJERI d.o.o. za proizvodnju i trgovinu</item>
    </derivirana_varijabla>
  </DomainObject.Predmet.ProtuStrankaListNazivFormated>
  <DomainObject.Predmet.ProtuStrankaListNazivFormatedOIB>
    <izvorni_sadrzaj>
      <item>BUDIMIR INTERIJERI d.o.o. za proizvodnju i trgovinu, OIB 22535912997</item>
    </izvorni_sadrzaj>
    <derivirana_varijabla naziv="DomainObject.Predmet.ProtuStrankaListNazivFormatedOIB_1">
      <item>BUDIMIR INTERIJERI d.o.o. za proizvodnju i trgovinu, OIB 22535912997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BUDIMIR INTERIJERI d.o.o. za proizvodnju i trgovinu</izvorni_sadrzaj>
    <derivirana_varijabla naziv="DomainObject.Predmet.ProtustrankaIDrugi_1">BUDIMIR INTERIJERI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BUDIMIR INTERIJERI d.o.o. za proizvodnju i trgovinu, OIB 22535912997, Viktora Vide 2, 21000 Split</izvorni_sadrzaj>
    <derivirana_varijabla naziv="DomainObject.Predmet.ProtustrankaIDrugiAdressOIB_1">BUDIMIR INTERIJERI d.o.o. za proizvodnju i trgovinu, OIB 22535912997, Viktora Vide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BUDIMIR INTERIJERI d.o.o. za proizvodnju i trgovinu</item>
      <item>FINANCIJSKA AGENCIJA, RC SPLIT</item>
    </izvorni_sadrzaj>
    <derivirana_varijabla naziv="DomainObject.Predmet.SudioniciListNaziv_1">
      <item>BUDIMIR INTERIJERI d.o.o. za proizvodnju i trgovinu</item>
      <item>FINANCIJSKA AGENCIJA, RC SPLIT</item>
    </derivirana_varijabla>
  </DomainObject.Predmet.SudioniciListNaziv>
  <DomainObject.Predmet.SudioniciListAdressOIB>
    <izvorni_sadrzaj>
      <item>BUDIMIR INTERIJERI d.o.o. za proizvodnju i trgovinu, OIB 22535912997, Viktora Vide 2,21000 Split</item>
      <item>FINANCIJSKA AGENCIJA, RC SPLIT, OIB 85821130368, Mažuranićevo šetalište 24 b,21000 Split</item>
    </izvorni_sadrzaj>
    <derivirana_varijabla naziv="DomainObject.Predmet.SudioniciListAdressOIB_1">
      <item>BUDIMIR INTERIJERI d.o.o. za proizvodnju i trgovinu, OIB 22535912997, Viktora Vide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22535912997</item>
      <item>, OIB 85821130368</item>
    </izvorni_sadrzaj>
    <derivirana_varijabla naziv="DomainObject.Predmet.SudioniciListNazivOIB_1">
      <item>, OIB 22535912997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1740</properties:Characters>
  <properties:Lines>46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2016-03-21T09:49:00Z</cp:lastPrinted>
  <dcterms:modified xmlns:xsi="http://www.w3.org/2001/XMLSchema-instance" xsi:type="dcterms:W3CDTF">2016-03-21T10:39:00Z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