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141e" w14:paraId="8ce141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A011EA">
        <w:rPr>
          <w:rFonts w:cs="Times New Roman" w:hAnsi="Times New Roman" w:ascii="Times New Roman"/>
          <w:sz w:val="24"/>
          <w:szCs w:val="24"/>
        </w:rPr>
        <w:t xml:space="preserve">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011EA">
        <w:rPr>
          <w:rFonts w:cs="Times New Roman" w:hAnsi="Times New Roman" w:ascii="Times New Roman"/>
          <w:b w:val="false"/>
          <w:sz w:val="24"/>
          <w:szCs w:val="24"/>
        </w:rPr>
        <w:t>5126/16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</w:t>
      </w:r>
      <w:r w:rsidR="004C7B5A">
        <w:t>Karlovac, Ulica Pavla Vitezovića 1,</w:t>
      </w:r>
      <w:r w:rsidR="00C7419C" w:rsidRPr="00C7419C">
        <w:t xml:space="preserve"> OIB: 85821130368, za otvaranje stečajnog postupka nad dužnikom</w:t>
      </w:r>
      <w:r w:rsidR="002372CB">
        <w:t xml:space="preserve"> </w:t>
      </w:r>
      <w:r w:rsidR="00A011EA">
        <w:t xml:space="preserve">ROTO GAT d.o.o., Donji </w:t>
      </w:r>
      <w:proofErr w:type="spellStart"/>
      <w:r w:rsidR="00A011EA">
        <w:t>Stupnik</w:t>
      </w:r>
      <w:proofErr w:type="spellEnd"/>
      <w:r w:rsidR="00A011EA">
        <w:t xml:space="preserve">, </w:t>
      </w:r>
      <w:proofErr w:type="spellStart"/>
      <w:r w:rsidR="00A011EA">
        <w:t>Božići</w:t>
      </w:r>
      <w:proofErr w:type="spellEnd"/>
      <w:r w:rsidR="00A011EA">
        <w:t xml:space="preserve"> 9, OIB: 42944241789</w:t>
      </w:r>
      <w:r w:rsidR="004C7B5A">
        <w:t>,</w:t>
      </w:r>
      <w:r w:rsidR="00F32EC9">
        <w:t xml:space="preserve"> </w:t>
      </w:r>
      <w:r w:rsidR="00A011EA">
        <w:t>6. ožujka</w:t>
      </w:r>
      <w:r w:rsidR="009358F5">
        <w:t xml:space="preserve"> 2018</w:t>
      </w:r>
      <w:r w:rsidR="00924DF6">
        <w:t>.</w:t>
      </w:r>
    </w:p>
    <w:p w:rsidRDefault="003C5353" w:rsidP="003C5353" w:rsidR="003C5353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</w:t>
      </w:r>
      <w:r w:rsidR="00FF05F3">
        <w:t xml:space="preserve">rasprave o pretpostavkama </w:t>
      </w:r>
      <w:r>
        <w:t>za otvaranje stečajnog postupka</w:t>
      </w:r>
      <w:r w:rsidR="00A011EA">
        <w:t xml:space="preserve"> nad dužnikom ROTO GAT d.o.o., Donji </w:t>
      </w:r>
      <w:proofErr w:type="spellStart"/>
      <w:r w:rsidR="00A011EA">
        <w:t>Stupnik</w:t>
      </w:r>
      <w:proofErr w:type="spellEnd"/>
      <w:r w:rsidR="00A011EA">
        <w:t xml:space="preserve">, </w:t>
      </w:r>
      <w:proofErr w:type="spellStart"/>
      <w:r w:rsidR="00A011EA">
        <w:t>Božići</w:t>
      </w:r>
      <w:proofErr w:type="spellEnd"/>
      <w:r w:rsidR="00A011EA">
        <w:t xml:space="preserve"> 9, OIB: 42944241789, </w:t>
      </w:r>
      <w:r>
        <w:t xml:space="preserve">za dan </w:t>
      </w:r>
      <w:r w:rsidR="009358F5">
        <w:rPr>
          <w:b/>
        </w:rPr>
        <w:t>1</w:t>
      </w:r>
      <w:r w:rsidR="00A011EA">
        <w:rPr>
          <w:b/>
        </w:rPr>
        <w:t>8</w:t>
      </w:r>
      <w:r w:rsidR="009358F5">
        <w:rPr>
          <w:b/>
        </w:rPr>
        <w:t>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A011EA">
        <w:rPr>
          <w:b/>
        </w:rPr>
        <w:t>10,30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A011EA">
      <w:pPr>
        <w:numPr>
          <w:ilvl w:val="1"/>
          <w:numId w:val="6"/>
        </w:numPr>
        <w:jc w:val="both"/>
      </w:pPr>
      <w:r>
        <w:t>FINA</w:t>
      </w:r>
      <w:r w:rsidR="00A011EA">
        <w:t>,</w:t>
      </w:r>
    </w:p>
    <w:p w:rsidRDefault="00A011EA" w:rsidP="002365A1" w:rsidR="002365A1">
      <w:pPr>
        <w:numPr>
          <w:ilvl w:val="1"/>
          <w:numId w:val="6"/>
        </w:numPr>
        <w:jc w:val="both"/>
      </w:pPr>
      <w:r>
        <w:t>privremeni stečajni upravitelj Mateo Erceg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/>
    <w:p w:rsidRDefault="00D971AC" w:rsidP="00D971AC" w:rsidR="00D971AC" w:rsidRPr="00DE5FCD">
      <w:pPr>
        <w:jc w:val="center"/>
      </w:pPr>
      <w:r w:rsidRPr="00DE5FCD">
        <w:t xml:space="preserve">U Karlovcu </w:t>
      </w:r>
      <w:r w:rsidR="00A011EA">
        <w:t>6. ožujka</w:t>
      </w:r>
      <w:r w:rsidR="009358F5">
        <w:t xml:space="preserve"> 2018</w:t>
      </w:r>
      <w:r w:rsidR="005A46FA">
        <w:t>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DD4" w:rsidR="00107DD4">
      <w:r>
        <w:separator/>
      </w:r>
    </w:p>
  </w:endnote>
  <w:endnote w:id="0" w:type="continuationSeparator">
    <w:p w:rsidRDefault="00107DD4" w:rsidR="00107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DD4" w:rsidR="00107DD4">
      <w:r>
        <w:separator/>
      </w:r>
    </w:p>
  </w:footnote>
  <w:footnote w:id="0" w:type="continuationSeparator">
    <w:p w:rsidRDefault="00107DD4" w:rsidR="00107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5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C7B5A">
      <w:rPr>
        <w:rFonts w:hAnsi="Verdana" w:ascii="Verdana"/>
        <w:b w:val="false"/>
        <w:sz w:val="24"/>
        <w:szCs w:val="24"/>
      </w:rPr>
      <w:t>86/17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634B8B"/>
    <w:multiLevelType w:val="hybridMultilevel"/>
    <w:tmpl w:val="386A92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07DD4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90051"/>
    <w:rsid w:val="004A22AB"/>
    <w:rsid w:val="004B1855"/>
    <w:rsid w:val="004B585B"/>
    <w:rsid w:val="004C7B5A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358F5"/>
    <w:rsid w:val="00954AC7"/>
    <w:rsid w:val="00987BB6"/>
    <w:rsid w:val="00994B16"/>
    <w:rsid w:val="009A1085"/>
    <w:rsid w:val="009A2D0F"/>
    <w:rsid w:val="00A011EA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9740C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0B0E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460"/>
    <w:rsid w:val="00FB1E50"/>
    <w:rsid w:val="00FB5EA1"/>
    <w:rsid w:val="00FD147F"/>
    <w:rsid w:val="00FE36F2"/>
    <w:rsid w:val="00FF05F3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0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0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0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0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St-5126/2016-20</izvorni_sadrzaj>
    <derivirana_varijabla naziv="DomainObject.Oznaka_1">St-5126/2016-20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 GAT d.o.o. zastupanog po punomoćniku Tomislav Jutriša</izvorni_sadrzaj>
    <derivirana_varijabla naziv="DomainObject.Predmet.ProtustrankaFormated_1">  ROTO GAT d.o.o. zastupanog po punomoćniku Tomislav Jutriša</derivirana_varijabla>
  </DomainObject.Predmet.ProtustrankaFormated>
  <DomainObject.Predmet.ProtustrankaFormatedOIB>
    <izvorni_sadrzaj>  ROTO GAT d.o.o., OIB 42944241789 zastupanog po punomoćniku Tomislav Jutriša</izvorni_sadrzaj>
    <derivirana_varijabla naziv="DomainObject.Predmet.ProtustrankaFormatedOIB_1">  ROTO GAT d.o.o., OIB 42944241789 zastupanog po punomoćniku Tomislav Jutriša</derivirana_varijabla>
  </DomainObject.Predmet.ProtustrankaFormatedOIB>
  <DomainObject.Predmet.ProtustrankaFormatedWithAdress>
    <izvorni_sadrzaj> ROTO GAT d.o.o., Božići 9, 10255 Donji Stupnik zastupanog po punomoćniku Tomislav Jutriša</izvorni_sadrzaj>
    <derivirana_varijabla naziv="DomainObject.Predmet.ProtustrankaFormatedWithAdress_1"> ROTO GAT d.o.o., Božići 9, 10255 Donji Stupnik zastupanog po punomoćniku Tomislav Jutriša</derivirana_varijabla>
  </DomainObject.Predmet.ProtustrankaFormatedWithAdress>
  <DomainObject.Predmet.ProtustrankaFormatedWithAdressOIB>
    <izvorni_sadrzaj> ROTO GAT d.o.o., OIB 42944241789, Božići 9, 10255 Donji Stupnik zastupanog po punomoćniku Tomislav Jutriša</izvorni_sadrzaj>
    <derivirana_varijabla naziv="DomainObject.Predmet.ProtustrankaFormatedWithAdressOIB_1"> ROTO GAT d.o.o., OIB 42944241789, Božići 9, 10255 Donji Stupnik zastupanog po punomoćniku Tomislav Jutriša</derivirana_varijabla>
  </DomainObject.Predmet.ProtustrankaFormatedWithAdressOIB>
  <DomainObject.Predmet.ProtustrankaWithAdress>
    <izvorni_sadrzaj>ROTO GAT d.o.o. Božići 9, 10255 Donji Stupnik</izvorni_sadrzaj>
    <derivirana_varijabla naziv="DomainObject.Predmet.ProtustrankaWithAdress_1">ROTO GAT d.o.o. Božići 9, 10255 Donji Stupnik</derivirana_varijabla>
  </DomainObject.Predmet.ProtustrankaWithAdress>
  <DomainObject.Predmet.ProtustrankaWithAdressOIB>
    <izvorni_sadrzaj>ROTO GAT d.o.o., OIB 42944241789, Božići 9, 10255 Donji Stupnik</izvorni_sadrzaj>
    <derivirana_varijabla naziv="DomainObject.Predmet.ProtustrankaWithAdressOIB_1">ROTO GAT d.o.o., OIB 42944241789, Božići 9, 10255 Donji Stupnik</derivirana_varijabla>
  </DomainObject.Predmet.ProtustrankaWithAdressOIB>
  <DomainObject.Predmet.ProtustrankaNazivFormated>
    <izvorni_sadrzaj>ROTO GAT d.o.o.</izvorni_sadrzaj>
    <derivirana_varijabla naziv="DomainObject.Predmet.ProtustrankaNazivFormated_1">ROTO GAT d.o.o.</derivirana_varijabla>
  </DomainObject.Predmet.ProtustrankaNazivFormated>
  <DomainObject.Predmet.ProtustrankaNazivFormatedOIB>
    <izvorni_sadrzaj>ROTO GAT d.o.o., OIB 42944241789</izvorni_sadrzaj>
    <derivirana_varijabla naziv="DomainObject.Predmet.ProtustrankaNazivFormatedOIB_1">ROTO GAT d.o.o.,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zastupanog po punomoćniku Tomislav Jutriša</item>
    </izvorni_sadrzaj>
    <derivirana_varijabla naziv="DomainObject.Predmet.ProtuStrankaListFormated_1">
      <item>ROTO GAT d.o.o. zastupanog po punomoćniku Tomislav Jutriša</item>
    </derivirana_varijabla>
  </DomainObject.Predmet.ProtuStrankaListFormated>
  <DomainObject.Predmet.ProtuStrankaListFormatedOIB>
    <izvorni_sadrzaj>
      <item>ROTO GAT d.o.o., OIB 42944241789 zastupanog po punomoćniku Tomislav Jutriša</item>
    </izvorni_sadrzaj>
    <derivirana_varijabla naziv="DomainObject.Predmet.ProtuStrankaListFormatedOIB_1">
      <item>ROTO GAT d.o.o., OIB 42944241789 zastupanog po punomoćniku Tomislav Jutriša</item>
    </derivirana_varijabla>
  </DomainObject.Predmet.ProtuStrankaListFormatedOIB>
  <DomainObject.Predmet.ProtuStrankaListFormatedWithAdress>
    <izvorni_sadrzaj>
      <item>ROTO GAT d.o.o., Božići 9, 10255 Donji Stupnik zastupanog po punomoćniku Tomislav Jutriša</item>
    </izvorni_sadrzaj>
    <derivirana_varijabla naziv="DomainObject.Predmet.ProtuStrankaListFormatedWithAdress_1">
      <item>ROTO GAT d.o.o.,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d.o.o., OIB 42944241789, Božići 9, 10255 Donji Stupnik zastupanog po punomoćniku Tomislav Jutriša</item>
    </izvorni_sadrzaj>
    <derivirana_varijabla naziv="DomainObject.Predmet.ProtuStrankaListFormatedWithAdressOIB_1">
      <item>ROTO GAT d.o.o.,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</item>
    </izvorni_sadrzaj>
    <derivirana_varijabla naziv="DomainObject.Predmet.ProtuStrankaListNazivFormated_1">
      <item>ROTO GAT d.o.o.</item>
    </derivirana_varijabla>
  </DomainObject.Predmet.ProtuStrankaListNazivFormated>
  <DomainObject.Predmet.ProtuStrankaListNazivFormatedOIB>
    <izvorni_sadrzaj>
      <item>ROTO GAT d.o.o., OIB 42944241789</item>
    </izvorni_sadrzaj>
    <derivirana_varijabla naziv="DomainObject.Predmet.ProtuStrankaListNazivFormatedOIB_1">
      <item>ROTO GAT d.o.o., OIB 42944241789</item>
    </derivirana_varijabla>
  </DomainObject.Predmet.ProtuStrankaListNazivFormatedOIB>
  <DomainObject.Predmet.OstaliListFormated>
    <izvorni_sadrzaj>
      <item>Tomislav Jutriša punomoćnik sudionika u postupku ROTO GAT d.o.o.</item>
    </izvorni_sadrzaj>
    <derivirana_varijabla naziv="DomainObject.Predmet.OstaliListFormated_1">
      <item>Tomislav Jutriša punomoćnik sudionika u postupku ROTO GAT d.o.o.</item>
    </derivirana_varijabla>
  </DomainObject.Predmet.OstaliListFormated>
  <DomainObject.Predmet.OstaliListFormatedOIB>
    <izvorni_sadrzaj>
      <item>Tomislav Jutriša, OIB 24605523702 punomoćnik sudionika u postupku ROTO GAT d.o.o.</item>
    </izvorni_sadrzaj>
    <derivirana_varijabla naziv="DomainObject.Predmet.OstaliListFormatedOIB_1">
      <item>Tomislav Jutriša, OIB 24605523702 punomoćnik sudionika u postupku ROTO GAT d.o.o.</item>
    </derivirana_varijabla>
  </DomainObject.Predmet.OstaliListFormatedOIB>
  <DomainObject.Predmet.OstaliListFormatedWithAdress>
    <izvorni_sadrzaj>
      <item>Tomislav Jutriša, Božići 9, 10255 Donji Stupnik punomoćnik sudionika u postupku ROTO GAT d.o.o.</item>
    </izvorni_sadrzaj>
    <derivirana_varijabla naziv="DomainObject.Predmet.OstaliListFormatedWithAdress_1">
      <item>Tomislav Jutriša, Božići 9, 10255 Donji Stupnik punomoćnik sudionika u postupku ROTO GAT d.o.o.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</item>
    </izvorni_sadrzaj>
    <derivirana_varijabla naziv="DomainObject.Predmet.OstaliListFormatedWithAdressOIB_1">
      <item>Tomislav Jutriša, OIB 24605523702, Božići 9, 10255 Donji Stupnik punomoćnik sudionika u postupku ROTO GAT d.o.o.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St-5126/2016-20</izvorni_sadrzaj>
    <derivirana_varijabla naziv="DomainObject.PoslovniBrojDokumenta_1">St-5126/2016-20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</izvorni_sadrzaj>
    <derivirana_varijabla naziv="DomainObject.Predmet.ProtustrankaIDrugi_1">ROTO GAT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d.o.o., OIB 42944241789, Božići 9, 10255 Donji Stupnik</izvorni_sadrzaj>
    <derivirana_varijabla naziv="DomainObject.Predmet.ProtustrankaIDrugiAdressOIB_1">ROTO GAT d.o.o.,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</item>
      <item>Tomislav Jutriša</item>
    </izvorni_sadrzaj>
    <derivirana_varijabla naziv="DomainObject.Predmet.SudioniciListNaziv_1">
      <item>FINA Regionalni centar Zagreb</item>
      <item>ROTO GAT d.o.o.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42944241789</item>
      <item>, OIB 24605523702</item>
    </izvorni_sadrzaj>
    <derivirana_varijabla naziv="DomainObject.Predmet.SudioniciListNazivOIB_1">
      <item>, OIB 85821130368</item>
      <item>, OIB 42944241789</item>
      <item>, OIB 24605523702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DCCD7-A747-4A74-82BA-E1BE14016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211</properties:Words>
  <properties:Characters>1042</properties:Characters>
  <properties:Lines>42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2018-03-06T09:47:00Z</dcterms:created>
  <dc:creator>Korisnik</dc:creator>
  <cp:lastModifiedBy>Draženka Prpić</cp:lastModifiedBy>
  <cp:lastPrinted>2018-03-06T11:19:00Z</cp:lastPrinted>
  <dcterms:modified xmlns:xsi="http://www.w3.org/2001/XMLSchema-instance" xsi:type="dcterms:W3CDTF">2018-03-06T11:22:00Z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St-5126/2016-20 / Odluka - Zaključak (ZAKLJUČAK-ROČIŠTE_RADI_OČITOVANJA_O_PRIJEDLOGU_ZA_OTVARANJA_STEČAJNOG_POSTUPKA-St-5126-16.docx)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