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0710" w14:paraId="ab30710" w:rsidRDefault="00A85724" w:rsidP="00A85724" w:rsidR="00A85724">
      <w:pPr>
        <w:jc w:val="right"/>
        <w15:collapsed w:val="false"/>
      </w:pPr>
      <w:r>
        <w:t>Broj: St-</w:t>
      </w:r>
      <w:r w:rsidR="00AA6092">
        <w:t>813</w:t>
      </w:r>
      <w:r w:rsidR="004427CD">
        <w:t>/1</w:t>
      </w:r>
      <w:r w:rsidR="00A95075">
        <w:t>6-</w:t>
      </w:r>
      <w:r w:rsidR="00AA6092">
        <w:t>19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AA6092">
        <w:rPr>
          <w:b/>
        </w:rPr>
        <w:t>PROLES d.o.o., Đakovo, Ante Starčevića 43, OIB: 64221819482, MBS: 030103380</w:t>
      </w:r>
      <w:r w:rsidR="00231114" w:rsidRPr="00231114">
        <w:rPr>
          <w:b/>
        </w:rPr>
        <w:t>,</w:t>
      </w:r>
      <w:r w:rsidRPr="00131686">
        <w:t xml:space="preserve"> dana </w:t>
      </w:r>
      <w:r w:rsidR="00AA6092">
        <w:t>3. listopada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AA6092">
        <w:rPr>
          <w:b/>
        </w:rPr>
        <w:t>PROLES d.o.o., Đakovo, Ante Starčevića 43, OIB: 64221819482, MBS: 030103380</w:t>
      </w:r>
      <w:r w:rsidR="00EB4F43">
        <w:t xml:space="preserve">, </w:t>
      </w:r>
      <w:r w:rsidR="009F17E3" w:rsidRPr="00131686">
        <w:t>za dan</w:t>
      </w:r>
    </w:p>
    <w:p w:rsidRDefault="00B52DAF" w:rsidP="004427CD" w:rsidR="009F17E3" w:rsidRPr="00131686">
      <w:pPr>
        <w:tabs>
          <w:tab w:pos="1650" w:val="left"/>
          <w:tab w:pos="6315" w:val="left"/>
        </w:tabs>
        <w:jc w:val="both"/>
      </w:pPr>
      <w:r>
        <w:tab/>
      </w:r>
      <w:r w:rsidR="004427CD">
        <w:tab/>
      </w:r>
    </w:p>
    <w:p w:rsidRDefault="00AA6092" w:rsidP="00B05E94" w:rsidR="009F17E3" w:rsidRPr="00131686">
      <w:pPr>
        <w:jc w:val="center"/>
        <w:rPr>
          <w:b/>
        </w:rPr>
      </w:pPr>
      <w:r>
        <w:rPr>
          <w:b/>
        </w:rPr>
        <w:t>29. studenog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A95075">
        <w:rPr>
          <w:b/>
        </w:rPr>
        <w:t>1</w:t>
      </w:r>
      <w:r>
        <w:rPr>
          <w:b/>
        </w:rPr>
        <w:t>1</w:t>
      </w:r>
      <w:r w:rsidR="00A95075">
        <w:rPr>
          <w:b/>
        </w:rPr>
        <w:t>,00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AA6092">
        <w:t>Osijek</w:t>
      </w:r>
    </w:p>
    <w:p w:rsidRDefault="0004468C" w:rsidP="004427CD" w:rsidR="004427CD">
      <w:pPr>
        <w:jc w:val="both"/>
      </w:pPr>
      <w:r>
        <w:t xml:space="preserve">- </w:t>
      </w:r>
      <w:r w:rsidR="00A95075">
        <w:t>dužnik</w:t>
      </w:r>
      <w:r w:rsidR="00AA6092">
        <w:t xml:space="preserve"> zastupan po pun. Damir </w:t>
      </w:r>
      <w:proofErr w:type="spellStart"/>
      <w:r w:rsidR="00AA6092">
        <w:t>Zagorščak</w:t>
      </w:r>
      <w:proofErr w:type="spellEnd"/>
      <w:r w:rsidR="00AA6092">
        <w:t xml:space="preserve"> odvjetnik iz OD </w:t>
      </w:r>
      <w:proofErr w:type="spellStart"/>
      <w:r w:rsidR="00AA6092">
        <w:t>Zagorščak</w:t>
      </w:r>
      <w:proofErr w:type="spellEnd"/>
      <w:r w:rsidR="00AA6092">
        <w:t xml:space="preserve"> i partneri d.o.o. Zagreb, Ul. D. </w:t>
      </w:r>
      <w:proofErr w:type="spellStart"/>
      <w:r w:rsidR="00AA6092">
        <w:t>Domjanića</w:t>
      </w:r>
      <w:proofErr w:type="spellEnd"/>
      <w:r w:rsidR="00AA6092">
        <w:t xml:space="preserve"> 3</w:t>
      </w:r>
    </w:p>
    <w:p w:rsidRDefault="00CD7B14" w:rsidP="00A95075" w:rsidR="00CD7B14" w:rsidRPr="00AA609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392" w:val="center"/>
        </w:tabs>
        <w:jc w:val="both"/>
      </w:pPr>
      <w:r w:rsidRPr="004714E0">
        <w:t xml:space="preserve">- </w:t>
      </w:r>
      <w:proofErr w:type="spellStart"/>
      <w:r w:rsidRPr="004714E0">
        <w:t>priv</w:t>
      </w:r>
      <w:proofErr w:type="spellEnd"/>
      <w:r w:rsidRPr="004714E0">
        <w:t xml:space="preserve">. st. uprav. </w:t>
      </w:r>
      <w:r w:rsidR="00AA6092">
        <w:t xml:space="preserve">Marko Tominac, </w:t>
      </w:r>
      <w:r w:rsidR="00AA6092" w:rsidRPr="00AA6092">
        <w:t>Vinkovci, Vladimira Nazora 3</w:t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AA6092">
        <w:t>3. listopada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4427CD" w:rsidP="004427CD" w:rsidR="004427CD">
      <w:pPr>
        <w:pStyle w:val="Odlomakpopisa"/>
        <w:numPr>
          <w:ilvl w:val="0"/>
          <w:numId w:val="19"/>
        </w:numPr>
        <w:jc w:val="both"/>
      </w:pPr>
      <w:r>
        <w:t xml:space="preserve">ŽDO </w:t>
      </w:r>
      <w:r w:rsidR="00AA6092">
        <w:t>Osijek</w:t>
      </w:r>
    </w:p>
    <w:p w:rsidRDefault="00AA6092" w:rsidP="00AA6092" w:rsidR="004427CD">
      <w:pPr>
        <w:pStyle w:val="Odlomakpopisa"/>
        <w:numPr>
          <w:ilvl w:val="0"/>
          <w:numId w:val="19"/>
        </w:numPr>
        <w:jc w:val="both"/>
      </w:pPr>
      <w:r>
        <w:t xml:space="preserve">za </w:t>
      </w:r>
      <w:r w:rsidR="003E623B">
        <w:t>dužnik</w:t>
      </w:r>
      <w:r>
        <w:t xml:space="preserve">a Damir </w:t>
      </w:r>
      <w:proofErr w:type="spellStart"/>
      <w:r>
        <w:t>Zagorščak</w:t>
      </w:r>
      <w:proofErr w:type="spellEnd"/>
      <w:r>
        <w:t xml:space="preserve"> odvjetnik iz OD </w:t>
      </w:r>
      <w:proofErr w:type="spellStart"/>
      <w:r>
        <w:t>Zagorščak</w:t>
      </w:r>
      <w:proofErr w:type="spellEnd"/>
      <w:r>
        <w:t xml:space="preserve"> i partneri d.o.o. Zagreb, Ul. D. </w:t>
      </w:r>
      <w:proofErr w:type="spellStart"/>
      <w:r>
        <w:t>Domjanića</w:t>
      </w:r>
      <w:proofErr w:type="spellEnd"/>
      <w:r>
        <w:t xml:space="preserve"> 3</w:t>
      </w:r>
    </w:p>
    <w:p w:rsidRDefault="003E623B" w:rsidP="004427CD" w:rsidR="00AA6092" w:rsidRPr="00AA6092">
      <w:pPr>
        <w:pStyle w:val="Odlomakpopisa"/>
        <w:numPr>
          <w:ilvl w:val="0"/>
          <w:numId w:val="19"/>
        </w:numPr>
        <w:jc w:val="both"/>
      </w:pPr>
      <w:proofErr w:type="spellStart"/>
      <w:r w:rsidRPr="004714E0">
        <w:t>priv</w:t>
      </w:r>
      <w:proofErr w:type="spellEnd"/>
      <w:r w:rsidRPr="004714E0">
        <w:t xml:space="preserve">. st. uprav. </w:t>
      </w:r>
      <w:r w:rsidR="00AA6092">
        <w:t xml:space="preserve">Marko Tominac, </w:t>
      </w:r>
      <w:r w:rsidR="00AA6092" w:rsidRPr="00AA6092">
        <w:t>Vinkovci, Vladimira Nazora 3</w:t>
      </w:r>
    </w:p>
    <w:p w:rsidRDefault="002F12A7" w:rsidP="004427CD" w:rsidR="001208B2">
      <w:pPr>
        <w:pStyle w:val="Odlomakpopisa"/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A6092">
        <w:t>uz izvješće (2x) (str. 42-44 i 45-47 spisa)</w:t>
      </w:r>
    </w:p>
    <w:p w:rsidRDefault="00855A25" w:rsidP="004427CD" w:rsidR="009F2DA4">
      <w:pPr>
        <w:pStyle w:val="Odlomakpopisa"/>
        <w:numPr>
          <w:ilvl w:val="0"/>
          <w:numId w:val="19"/>
        </w:numPr>
        <w:jc w:val="both"/>
      </w:pPr>
      <w:r>
        <w:t>R-</w:t>
      </w:r>
      <w:r w:rsidR="00AA6092">
        <w:t>29.11.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5B5079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079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50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50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11213-9E93-44DD-9751-9EC35C8B7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946</properties:Characters>
  <properties:Lines>65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2017-10-03T11:06:00Z</cp:lastPrinted>
  <dcterms:modified xmlns:xsi="http://www.w3.org/2001/XMLSchema-instance" xsi:type="dcterms:W3CDTF">2017-10-03T11:07:00Z</dcterms:modified>
  <cp:revision>18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