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Trgovački sud u Zagrebu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  Zagreb, </w:t>
            </w:r>
            <w:proofErr w:type="spellStart"/>
            <w:r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6f7a521" w14:paraId="6f7a521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154027">
        <w:rPr>
          <w:rFonts w:eastAsia="Times New Roman"/>
          <w:szCs w:val="20"/>
          <w:lang w:eastAsia="hr-HR"/>
        </w:rPr>
        <w:t>37</w:t>
      </w:r>
      <w:r w:rsidR="00DC408F">
        <w:rPr>
          <w:rFonts w:eastAsia="Times New Roman"/>
          <w:szCs w:val="20"/>
          <w:lang w:eastAsia="hr-HR"/>
        </w:rPr>
        <w:t>16</w:t>
      </w:r>
      <w:r w:rsidRPr="009C4219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>
        <w:rPr>
          <w:rFonts w:eastAsia="Times New Roman"/>
          <w:szCs w:val="24"/>
          <w:lang w:eastAsia="hr-HR"/>
        </w:rPr>
        <w:t xml:space="preserve">postupku pokrenutom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DC408F">
        <w:rPr>
          <w:rFonts w:eastAsia="Times New Roman"/>
          <w:szCs w:val="24"/>
          <w:lang w:eastAsia="hr-HR"/>
        </w:rPr>
        <w:t>ŽENSKI KOŠARKAŠKI KLUB "DUBRAVA-ZAGREB", Zagreb, Avenija Dubrava 222</w:t>
      </w:r>
      <w:r w:rsidR="00154027">
        <w:rPr>
          <w:rFonts w:eastAsia="Times New Roman"/>
          <w:szCs w:val="24"/>
          <w:lang w:eastAsia="hr-HR"/>
        </w:rPr>
        <w:t>,</w:t>
      </w:r>
      <w:r w:rsidR="00DC408F">
        <w:rPr>
          <w:rFonts w:eastAsia="Times New Roman"/>
          <w:szCs w:val="24"/>
          <w:lang w:eastAsia="hr-HR"/>
        </w:rPr>
        <w:t xml:space="preserve"> reg. broj: 21005289,</w:t>
      </w:r>
      <w:r w:rsidRPr="009C4219">
        <w:rPr>
          <w:rFonts w:eastAsia="Times New Roman"/>
          <w:szCs w:val="24"/>
          <w:lang w:eastAsia="hr-HR"/>
        </w:rPr>
        <w:t xml:space="preserve"> OIB:</w:t>
      </w:r>
      <w:r w:rsidR="00DC408F">
        <w:rPr>
          <w:rFonts w:eastAsia="Times New Roman"/>
          <w:szCs w:val="24"/>
          <w:lang w:eastAsia="hr-HR"/>
        </w:rPr>
        <w:t>45825798383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430E0A">
        <w:rPr>
          <w:rFonts w:eastAsia="Times New Roman"/>
          <w:szCs w:val="24"/>
          <w:lang w:eastAsia="hr-HR"/>
        </w:rPr>
        <w:t>8</w:t>
      </w:r>
      <w:r>
        <w:rPr>
          <w:rFonts w:eastAsia="Times New Roman"/>
          <w:szCs w:val="24"/>
          <w:lang w:eastAsia="hr-HR"/>
        </w:rPr>
        <w:t>. rujna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C30EF8">
        <w:t xml:space="preserve">  </w:t>
      </w:r>
      <w:r w:rsidR="009C4219">
        <w:t>Otvara se stečajni postupak nad dužnikom</w:t>
      </w:r>
      <w:r w:rsidR="00DC408F" w:rsidRPr="00DC408F">
        <w:t xml:space="preserve"> ŽENSKI KOŠARKAŠKI KLUB "DUBRAVA-ZAGREB", Zagreb, Avenija Dubrava 222, reg. broj: 21005289, OIB:45825798383</w:t>
      </w:r>
      <w:r w:rsidR="00470517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430E0A">
        <w:t>8</w:t>
      </w:r>
      <w:r w:rsidR="004D318E">
        <w:t>. rujna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DC408F" w:rsidRPr="00DC408F">
        <w:t xml:space="preserve"> ŽENSKI KOŠARKAŠKI KLUB "DUBRAVA-ZAGREB", Zagreb, Avenija Dubrava 222, reg. broj: 21005289, OIB:45825798383</w:t>
      </w:r>
      <w:r w:rsidR="00470517">
        <w:t>.</w:t>
      </w:r>
    </w:p>
    <w:p w:rsidRDefault="00470517" w:rsidP="00430E0A" w:rsidR="00470517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DC408F" w:rsidP="009C4219" w:rsidR="00DC408F">
      <w:pPr>
        <w:pStyle w:val="Bezproreda"/>
        <w:jc w:val="both"/>
      </w:pPr>
    </w:p>
    <w:p w:rsidRDefault="00DC408F" w:rsidP="00DC408F" w:rsidR="00DC408F" w:rsidRPr="00DC408F">
      <w:pPr>
        <w:jc w:val="center"/>
      </w:pPr>
      <w:r>
        <w:lastRenderedPageBreak/>
        <w:t xml:space="preserve">                                       </w:t>
      </w:r>
      <w:r w:rsidRPr="00DC408F">
        <w:t>2</w:t>
      </w:r>
      <w:r w:rsidRPr="00DC408F">
        <w:tab/>
        <w:t xml:space="preserve">     </w:t>
      </w:r>
      <w:r>
        <w:t xml:space="preserve">                        81. St-3716</w:t>
      </w:r>
      <w:r w:rsidRPr="00DC408F">
        <w:t>/2015</w:t>
      </w:r>
    </w:p>
    <w:p w:rsidRDefault="00DC408F" w:rsidP="009C4219" w:rsidR="00DC408F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F5146F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>Zagrebu 8</w:t>
      </w:r>
      <w:r>
        <w:t>. rujna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  <w:r w:rsidR="002D3A04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Podnositelju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zahtjeva</w:t>
      </w:r>
      <w:proofErr w:type="spellEnd"/>
      <w:r w:rsidRPr="009C4219">
        <w:rPr>
          <w:rFonts w:eastAsia="Times New Roman"/>
          <w:szCs w:val="20"/>
          <w:lang w:eastAsia="hr-HR" w:val="en-GB"/>
        </w:rPr>
        <w:t>: FINA-</w:t>
      </w:r>
      <w:proofErr w:type="spellStart"/>
      <w:r w:rsidRPr="009C4219">
        <w:rPr>
          <w:rFonts w:eastAsia="Times New Roman"/>
          <w:szCs w:val="20"/>
          <w:lang w:eastAsia="hr-HR" w:val="en-GB"/>
        </w:rPr>
        <w:t>i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Dužnik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zakonski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zastupnik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dužnika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Ministarstvo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pravosuđa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Sudski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registar-elektronski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neposredno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pravomoćnosti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Mrežna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stranica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e-</w:t>
      </w:r>
      <w:proofErr w:type="spellStart"/>
      <w:r w:rsidRPr="009C4219">
        <w:rPr>
          <w:rFonts w:eastAsia="Times New Roman"/>
          <w:szCs w:val="20"/>
          <w:lang w:eastAsia="hr-HR" w:val="en-GB"/>
        </w:rPr>
        <w:t>Oglasne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ploče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Porezna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uprava</w:t>
      </w:r>
      <w:proofErr w:type="spellEnd"/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2D3A04" w:rsidP="009C4219" w:rsidR="009C4219">
      <w:pPr>
        <w:pStyle w:val="Bezprored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D3A04" w:rsidP="009C4219" w:rsidR="002D3A04">
      <w:pPr>
        <w:pStyle w:val="Bezproreda"/>
      </w:pPr>
      <w:r>
        <w:t>Lidija Klinčić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154027"/>
    <w:rsid w:val="00160A41"/>
    <w:rsid w:val="002D3A04"/>
    <w:rsid w:val="00307086"/>
    <w:rsid w:val="00430E0A"/>
    <w:rsid w:val="004439D8"/>
    <w:rsid w:val="00470517"/>
    <w:rsid w:val="004A254C"/>
    <w:rsid w:val="004D318E"/>
    <w:rsid w:val="006D6243"/>
    <w:rsid w:val="00756A5F"/>
    <w:rsid w:val="008C665D"/>
    <w:rsid w:val="00974536"/>
    <w:rsid w:val="009C4219"/>
    <w:rsid w:val="00A55785"/>
    <w:rsid w:val="00B82EC1"/>
    <w:rsid w:val="00C30EF8"/>
    <w:rsid w:val="00C32E72"/>
    <w:rsid w:val="00C464A2"/>
    <w:rsid w:val="00C72C52"/>
    <w:rsid w:val="00D40CCE"/>
    <w:rsid w:val="00DC408F"/>
    <w:rsid w:val="00DD369A"/>
    <w:rsid w:val="00E433EF"/>
    <w:rsid w:val="00F51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0A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0A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0A41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0A41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0A41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0A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0A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0A41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0A41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0A41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3716</izvorni_sadrzaj>
    <derivirana_varijabla naziv="DomainObject.Predmet.Broj_1">3716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St-3716/2015</izvorni_sadrzaj>
    <derivirana_varijabla naziv="DomainObject.Predmet.OznakaBroj_1">St-3716/2015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ŽENSKI KOŠARKAŠKI KLUB DUBRAVA - ZAGREB</izvorni_sadrzaj>
    <derivirana_varijabla naziv="DomainObject.Predmet.ProtustrankaFormated_1">  ŽENSKI KOŠARKAŠKI KLUB DUBRAVA - ZAGREB</derivirana_varijabla>
  </DomainObject.Predmet.ProtustrankaFormated>
  <DomainObject.Predmet.ProtustrankaFormatedOIB>
    <izvorni_sadrzaj>  ŽENSKI KOŠARKAŠKI KLUB DUBRAVA - ZAGREB, OIB 45825798383</izvorni_sadrzaj>
    <derivirana_varijabla naziv="DomainObject.Predmet.ProtustrankaFormatedOIB_1">  ŽENSKI KOŠARKAŠKI KLUB DUBRAVA - ZAGREB, OIB 45825798383</derivirana_varijabla>
  </DomainObject.Predmet.ProtustrankaFormatedOIB>
  <DomainObject.Predmet.ProtustrankaFormatedWithAdress>
    <izvorni_sadrzaj> ŽENSKI KOŠARKAŠKI KLUB DUBRAVA - ZAGREB, AV.DUBRAVA 222, 10000 Zagreb</izvorni_sadrzaj>
    <derivirana_varijabla naziv="DomainObject.Predmet.ProtustrankaFormatedWithAdress_1"> ŽENSKI KOŠARKAŠKI KLUB DUBRAVA - ZAGREB, AV.DUBRAVA 222, 10000 Zagreb</derivirana_varijabla>
  </DomainObject.Predmet.ProtustrankaFormatedWithAdress>
  <DomainObject.Predmet.ProtustrankaFormatedWithAdressOIB>
    <izvorni_sadrzaj> ŽENSKI KOŠARKAŠKI KLUB DUBRAVA - ZAGREB, OIB 45825798383, AV.DUBRAVA 222, 10000 Zagreb</izvorni_sadrzaj>
    <derivirana_varijabla naziv="DomainObject.Predmet.ProtustrankaFormatedWithAdressOIB_1"> ŽENSKI KOŠARKAŠKI KLUB DUBRAVA - ZAGREB, OIB 45825798383, AV.DUBRAVA 222, 10000 Zagreb</derivirana_varijabla>
  </DomainObject.Predmet.ProtustrankaFormatedWithAdressOIB>
  <DomainObject.Predmet.ProtustrankaWithAdress>
    <izvorni_sadrzaj>ŽENSKI KOŠARKAŠKI KLUB DUBRAVA - ZAGREB AV.DUBRAVA 222, 10000 Zagreb</izvorni_sadrzaj>
    <derivirana_varijabla naziv="DomainObject.Predmet.ProtustrankaWithAdress_1">ŽENSKI KOŠARKAŠKI KLUB DUBRAVA - ZAGREB AV.DUBRAVA 222, 10000 Zagreb</derivirana_varijabla>
  </DomainObject.Predmet.ProtustrankaWithAdress>
  <DomainObject.Predmet.ProtustrankaWithAdressOIB>
    <izvorni_sadrzaj>ŽENSKI KOŠARKAŠKI KLUB DUBRAVA - ZAGREB, OIB 45825798383, AV.DUBRAVA 222, 10000 Zagreb</izvorni_sadrzaj>
    <derivirana_varijabla naziv="DomainObject.Predmet.ProtustrankaWithAdressOIB_1">ŽENSKI KOŠARKAŠKI KLUB DUBRAVA - ZAGREB, OIB 45825798383, AV.DUBRAVA 222, 10000 Zagreb</derivirana_varijabla>
  </DomainObject.Predmet.ProtustrankaWithAdressOIB>
  <DomainObject.Predmet.ProtustrankaNazivFormated>
    <izvorni_sadrzaj>ŽENSKI KOŠARKAŠKI KLUB DUBRAVA - ZAGREB</izvorni_sadrzaj>
    <derivirana_varijabla naziv="DomainObject.Predmet.ProtustrankaNazivFormated_1">ŽENSKI KOŠARKAŠKI KLUB DUBRAVA - ZAGREB</derivirana_varijabla>
  </DomainObject.Predmet.ProtustrankaNazivFormated>
  <DomainObject.Predmet.ProtustrankaNazivFormatedOIB>
    <izvorni_sadrzaj>ŽENSKI KOŠARKAŠKI KLUB DUBRAVA - ZAGREB, OIB 45825798383</izvorni_sadrzaj>
    <derivirana_varijabla naziv="DomainObject.Predmet.ProtustrankaNazivFormatedOIB_1">ŽENSKI KOŠARKAŠKI KLUB DUBRAVA - ZAGREB, OIB 45825798383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ŽENSKI KOŠARKAŠKI KLUB DUBRAVA - ZAGREB</item>
    </izvorni_sadrzaj>
    <derivirana_varijabla naziv="DomainObject.Predmet.ProtuStrankaListFormated_1">
      <item>ŽENSKI KOŠARKAŠKI KLUB DUBRAVA - ZAGREB</item>
    </derivirana_varijabla>
  </DomainObject.Predmet.ProtuStrankaListFormated>
  <DomainObject.Predmet.ProtuStrankaListFormatedOIB>
    <izvorni_sadrzaj>
      <item>ŽENSKI KOŠARKAŠKI KLUB DUBRAVA - ZAGREB, OIB 45825798383</item>
    </izvorni_sadrzaj>
    <derivirana_varijabla naziv="DomainObject.Predmet.ProtuStrankaListFormatedOIB_1">
      <item>ŽENSKI KOŠARKAŠKI KLUB DUBRAVA - ZAGREB, OIB 45825798383</item>
    </derivirana_varijabla>
  </DomainObject.Predmet.ProtuStrankaListFormatedOIB>
  <DomainObject.Predmet.ProtuStrankaListFormatedWithAdress>
    <izvorni_sadrzaj>
      <item>ŽENSKI KOŠARKAŠKI KLUB DUBRAVA - ZAGREB, AV.DUBRAVA 222, 10000 Zagreb</item>
    </izvorni_sadrzaj>
    <derivirana_varijabla naziv="DomainObject.Predmet.ProtuStrankaListFormatedWithAdress_1">
      <item>ŽENSKI KOŠARKAŠKI KLUB DUBRAVA - ZAGREB, AV.DUBRAVA 222, 10000 Zagreb</item>
    </derivirana_varijabla>
  </DomainObject.Predmet.ProtuStrankaListFormatedWithAdress>
  <DomainObject.Predmet.ProtuStrankaListFormatedWithAdressOIB>
    <izvorni_sadrzaj>
      <item>ŽENSKI KOŠARKAŠKI KLUB DUBRAVA - ZAGREB, OIB 45825798383, AV.DUBRAVA 222, 10000 Zagreb</item>
    </izvorni_sadrzaj>
    <derivirana_varijabla naziv="DomainObject.Predmet.ProtuStrankaListFormatedWithAdressOIB_1">
      <item>ŽENSKI KOŠARKAŠKI KLUB DUBRAVA - ZAGREB, OIB 45825798383, AV.DUBRAVA 222, 10000 Zagreb</item>
    </derivirana_varijabla>
  </DomainObject.Predmet.ProtuStrankaListFormatedWithAdressOIB>
  <DomainObject.Predmet.ProtuStrankaListNazivFormated>
    <izvorni_sadrzaj>
      <item>ŽENSKI KOŠARKAŠKI KLUB DUBRAVA - ZAGREB</item>
    </izvorni_sadrzaj>
    <derivirana_varijabla naziv="DomainObject.Predmet.ProtuStrankaListNazivFormated_1">
      <item>ŽENSKI KOŠARKAŠKI KLUB DUBRAVA - ZAGREB</item>
    </derivirana_varijabla>
  </DomainObject.Predmet.ProtuStrankaListNazivFormated>
  <DomainObject.Predmet.ProtuStrankaListNazivFormatedOIB>
    <izvorni_sadrzaj>
      <item>ŽENSKI KOŠARKAŠKI KLUB DUBRAVA - ZAGREB, OIB 45825798383</item>
    </izvorni_sadrzaj>
    <derivirana_varijabla naziv="DomainObject.Predmet.ProtuStrankaListNazivFormatedOIB_1">
      <item>ŽENSKI KOŠARKAŠKI KLUB DUBRAVA - ZAGREB, OIB 45825798383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ŽENSKI KOŠARKAŠKI KLUB DUBRAVA - ZAGREB</izvorni_sadrzaj>
    <derivirana_varijabla naziv="DomainObject.Predmet.ProtustrankaIDrugi_1">ŽENSKI KOŠARKAŠKI KLUB DUBRAVA -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ŽENSKI KOŠARKAŠKI KLUB DUBRAVA - ZAGREB, OIB 45825798383, AV.DUBRAVA 222, 10000 Zagreb</izvorni_sadrzaj>
    <derivirana_varijabla naziv="DomainObject.Predmet.ProtustrankaIDrugiAdressOIB_1">ŽENSKI KOŠARKAŠKI KLUB DUBRAVA - ZAGREB, OIB 45825798383, AV.DUBRAVA 222,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ŽENSKI KOŠARKAŠKI KLUB DUBRAVA - ZAGREB</item>
    </izvorni_sadrzaj>
    <derivirana_varijabla naziv="DomainObject.Predmet.SudioniciListNaziv_1">
      <item>FINA Regionalni centar Zagreb</item>
      <item>ŽENSKI KOŠARKAŠKI KLUB DUBRAVA -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ŽENSKI KOŠARKAŠKI KLUB DUBRAVA - ZAGREB, OIB 45825798383, AV.DUBRAVA 222,10000 Zagreb</item>
    </izvorni_sadrzaj>
    <derivirana_varijabla naziv="DomainObject.Predmet.SudioniciListAdressOIB_1">
      <item>FINA Regionalni centar Zagreb, OIB 85821130368, Trg svibanjskih žrtava 1995. 1,10000 Zagreb</item>
      <item>ŽENSKI KOŠARKAŠKI KLUB DUBRAVA - ZAGREB, OIB 45825798383, AV.DUBRAVA 222,10000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45825798383</item>
    </izvorni_sadrzaj>
    <derivirana_varijabla naziv="DomainObject.Predmet.SudioniciListNazivOIB_1">
      <item>, OIB 85821130368</item>
      <item>, OIB 45825798383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2344</properties:Characters>
  <properties:Lines>79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2016-09-07T09:19:00Z</dcterms:created>
  <dc:creator>Mario Žišković</dc:creator>
  <cp:lastModifiedBy>Lidija Klinčić</cp:lastModifiedBy>
  <cp:lastPrinted>2016-09-07T09:19:00Z</cp:lastPrinted>
  <dcterms:modified xmlns:xsi="http://www.w3.org/2001/XMLSchema-instance" xsi:type="dcterms:W3CDTF">2016-09-08T08:09:00Z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