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ad6b" w14:paraId="7a6ad6b" w:rsidRDefault="00937FF9" w:rsidP="0026109F" w:rsidR="0026109F" w:rsidRPr="0026109F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109F" w:rsidRPr="0026109F">
        <w:rPr>
          <w:rFonts w:cs="Times New Roman" w:eastAsia="Times New Roman"/>
          <w:lang w:eastAsia="hr-HR"/>
        </w:rPr>
        <w:t xml:space="preserve">      </w:t>
      </w:r>
      <w:r w:rsidR="0026109F" w:rsidRPr="0026109F">
        <w:rPr>
          <w:rFonts w:cs="Times New Roman" w:eastAsia="Times New Roman"/>
          <w:b w:val="false"/>
          <w:lang w:eastAsia="hr-HR"/>
        </w:rPr>
        <w:t>REPUBLIKA HRVATSKA</w:t>
      </w:r>
    </w:p>
    <w:p w:rsidRDefault="0026109F" w:rsidP="0026109F" w:rsidR="0026109F" w:rsidRPr="0026109F">
      <w:pPr>
        <w:spacing w:after="0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 xml:space="preserve"> TRGOVAČKI SUD U ZAGREBU</w:t>
      </w:r>
    </w:p>
    <w:p w:rsidRDefault="0026109F" w:rsidP="0026109F" w:rsidR="0026109F" w:rsidRPr="0026109F">
      <w:pPr>
        <w:spacing w:after="0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 xml:space="preserve">           STALNA SLUŽBA </w:t>
      </w:r>
      <w:r w:rsidRPr="0026109F">
        <w:rPr>
          <w:rFonts w:cs="Times New Roman" w:eastAsia="Times New Roman"/>
          <w:lang w:eastAsia="hr-HR"/>
        </w:rPr>
        <w:br/>
        <w:t>Karlovac, Ljudevita Šestića 4</w:t>
      </w:r>
    </w:p>
    <w:p w:rsidRDefault="0026109F" w:rsidP="0026109F" w:rsidR="0026109F" w:rsidRPr="0026109F">
      <w:pPr>
        <w:spacing w:after="0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jc w:val="center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>R E P U B  L I K A   H R V A  T S K A</w:t>
      </w:r>
    </w:p>
    <w:p w:rsidRDefault="0026109F" w:rsidP="0026109F" w:rsidR="0026109F" w:rsidRPr="0026109F">
      <w:pPr>
        <w:spacing w:after="0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>R J E Š E N J E</w:t>
      </w:r>
    </w:p>
    <w:p w:rsidRDefault="0026109F" w:rsidP="0026109F" w:rsidR="0026109F" w:rsidRPr="0026109F">
      <w:pPr>
        <w:spacing w:after="0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jc w:val="both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ab/>
        <w:t>TRGOVAČKI SUD U ZAGREBU, Stalna služba</w:t>
      </w:r>
      <w:r w:rsidRPr="0026109F">
        <w:rPr>
          <w:rFonts w:cs="Times New Roman" w:eastAsia="Times New Roman"/>
          <w:b/>
          <w:lang w:eastAsia="hr-HR"/>
        </w:rPr>
        <w:t>,</w:t>
      </w:r>
      <w:r w:rsidRPr="0026109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G.M.-SADRIĆ d.o.o. u stečaju, Zagreb, Pirovec Gornji 24, OIB: 61437196927,  26. siječnja 2017.</w:t>
      </w:r>
    </w:p>
    <w:p w:rsidRDefault="0026109F" w:rsidP="0026109F" w:rsidR="0026109F" w:rsidRPr="002610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109F">
        <w:rPr>
          <w:rFonts w:cs="Times New Roman" w:eastAsia="Times New Roman"/>
          <w:lang w:eastAsia="hr-HR"/>
        </w:rPr>
        <w:t>r i j e š i o   j e</w:t>
      </w:r>
    </w:p>
    <w:p w:rsidRDefault="0026109F" w:rsidP="0026109F" w:rsidR="0026109F" w:rsidRPr="0026109F">
      <w:pPr>
        <w:spacing w:after="0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>Utvrđene su slijedeće tražbine:</w:t>
      </w:r>
    </w:p>
    <w:p w:rsidRDefault="0026109F" w:rsidP="0026109F" w:rsidR="0026109F" w:rsidRPr="0026109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 xml:space="preserve">Prvi viši isplatni red                                      </w:t>
      </w:r>
    </w:p>
    <w:p w:rsidRDefault="0026109F" w:rsidP="0026109F" w:rsidR="0026109F" w:rsidRPr="0026109F">
      <w:pPr>
        <w:spacing w:after="0"/>
        <w:jc w:val="both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 xml:space="preserve">                              1.1. RH, Ministarstvo financija, Porezna uprava,</w:t>
      </w:r>
    </w:p>
    <w:p w:rsidRDefault="0026109F" w:rsidP="0026109F" w:rsidR="0026109F" w:rsidRPr="0026109F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 xml:space="preserve"> Područni ured Zagreb, Zagreb, Savska cesta 41,</w:t>
      </w:r>
    </w:p>
    <w:p w:rsidRDefault="0026109F" w:rsidP="0026109F" w:rsidR="0026109F" w:rsidRPr="0026109F">
      <w:pPr>
        <w:spacing w:after="0"/>
        <w:ind w:left="2148"/>
        <w:contextualSpacing/>
        <w:jc w:val="both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 xml:space="preserve"> OIB: 18683136487, u iznosu od                                     42.643,16 kn.</w:t>
      </w:r>
    </w:p>
    <w:p w:rsidRDefault="0026109F" w:rsidP="0026109F" w:rsidR="0026109F" w:rsidRPr="0026109F">
      <w:pPr>
        <w:ind w:left="1068"/>
        <w:jc w:val="both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26109F" w:rsidP="0026109F" w:rsidR="0026109F" w:rsidRPr="0026109F">
      <w:pPr>
        <w:spacing w:after="0"/>
        <w:jc w:val="both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 xml:space="preserve">                              2.1. RH, Ministarstvo financija, Porezna uprava,</w:t>
      </w:r>
    </w:p>
    <w:p w:rsidRDefault="0026109F" w:rsidP="0026109F" w:rsidR="0026109F" w:rsidRPr="0026109F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 xml:space="preserve"> Područni ured Zagreb, Zagreb, Savska cesta 41,</w:t>
      </w:r>
    </w:p>
    <w:p w:rsidRDefault="0026109F" w:rsidP="0026109F" w:rsidR="0026109F" w:rsidRPr="0026109F">
      <w:pPr>
        <w:spacing w:after="0"/>
        <w:ind w:left="2148"/>
        <w:contextualSpacing/>
        <w:jc w:val="both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 xml:space="preserve"> OIB: 18683136487, u iznosu od                                     37.490,68 kn.</w:t>
      </w:r>
    </w:p>
    <w:p w:rsidRDefault="0026109F" w:rsidP="0026109F" w:rsidR="0026109F" w:rsidRPr="0026109F">
      <w:pPr>
        <w:spacing w:after="0"/>
        <w:ind w:left="1843"/>
        <w:contextualSpacing/>
        <w:jc w:val="both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>Obrazloženje</w:t>
      </w:r>
    </w:p>
    <w:p w:rsidRDefault="0026109F" w:rsidP="0026109F" w:rsidR="0026109F" w:rsidRPr="002610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ab/>
      </w:r>
    </w:p>
    <w:p w:rsidRDefault="0026109F" w:rsidP="0026109F" w:rsidR="0026109F" w:rsidRPr="0026109F">
      <w:pPr>
        <w:spacing w:after="0"/>
        <w:jc w:val="both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ab/>
        <w:t xml:space="preserve">Na ispitnom ročištu koje je održano 26. siječnja 2017. ispitane su sve prijavljene tražbine prema svojim iznosima i redu. Tražbine navedene u točki I. 1. i 2. izreke stečajni upravitelj je priznao, a nije ih osporio niti jedan od nazočnih stečajnih vjerovnika, te se iste u smislu čl. 263. Stečajnog zakona (Narodne novine broj 71/15, dalje:SZ) smatraju utvrđenima, pa je riješeno kao u točki I. 1. i 2. izreke rješenja. </w:t>
      </w:r>
    </w:p>
    <w:p w:rsidRDefault="0026109F" w:rsidP="0026109F" w:rsidR="0026109F" w:rsidRPr="002610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>Slijedom navedenog o utvrđenim i osporenim tražbinama odlučeno je temeljem čl. 265. st. 1. SZ-a.</w:t>
      </w:r>
    </w:p>
    <w:p w:rsidRDefault="0026109F" w:rsidP="0026109F" w:rsidR="0026109F" w:rsidRPr="002610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jc w:val="center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>U Karlovcu 26. siječnja 2017.</w:t>
      </w:r>
    </w:p>
    <w:p w:rsidRDefault="0026109F" w:rsidP="0026109F" w:rsidR="0026109F" w:rsidRPr="002610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 xml:space="preserve">     Stečajni sudac:</w:t>
      </w:r>
    </w:p>
    <w:p w:rsidRDefault="0026109F" w:rsidP="0026109F" w:rsidR="0026109F">
      <w:pPr>
        <w:spacing w:after="0"/>
        <w:jc w:val="center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26109F" w:rsidP="0026109F" w:rsidR="0026109F" w:rsidRPr="002610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jc w:val="right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26109F" w:rsidP="0026109F" w:rsidR="0026109F" w:rsidRPr="0026109F">
      <w:pPr>
        <w:spacing w:after="0"/>
        <w:jc w:val="center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26109F" w:rsidP="0026109F" w:rsidR="0026109F" w:rsidRPr="0026109F">
      <w:pPr>
        <w:spacing w:after="0"/>
        <w:jc w:val="both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>UPUTA O PRAVNOM LIJEKU:</w:t>
      </w:r>
    </w:p>
    <w:p w:rsidRDefault="0026109F" w:rsidP="0026109F" w:rsidR="0026109F" w:rsidRPr="0026109F">
      <w:pPr>
        <w:spacing w:after="0"/>
        <w:jc w:val="both"/>
        <w:rPr>
          <w:rFonts w:cs="Times New Roman" w:eastAsia="Times New Roman"/>
          <w:lang w:eastAsia="hr-HR"/>
        </w:rPr>
      </w:pPr>
      <w:r w:rsidRPr="0026109F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26109F" w:rsidP="0026109F" w:rsidR="0026109F" w:rsidRPr="0026109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rPr>
          <w:rFonts w:cs="Times New Roman" w:eastAsia="Times New Roman"/>
          <w:lang w:eastAsia="hr-HR"/>
        </w:rPr>
      </w:pPr>
    </w:p>
    <w:p w:rsidRDefault="0026109F" w:rsidP="0026109F" w:rsidR="0026109F" w:rsidRPr="0026109F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024761"/>
      <w:docPartObj>
        <w:docPartGallery w:val="Page Numbers (Top of Page)"/>
        <w:docPartUnique/>
      </w:docPartObj>
    </w:sdtPr>
    <w:sdtContent>
      <w:p w:rsidRDefault="0026109F" w:rsidR="002610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6109F" w:rsidR="008333A9">
    <w:pPr>
      <w:pStyle w:val="Zaglavlje"/>
    </w:pPr>
    <w:r>
      <w:t>1 St-6199/16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09F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803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St-6199/2016-22</izvorni_sadrzaj>
    <derivirana_varijabla naziv="DomainObject.Oznaka_1">St-6199/2016-22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6199</izvorni_sadrzaj>
    <derivirana_varijabla naziv="DomainObject.Predmet.Broj_1">6199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St-6199/2016</izvorni_sadrzaj>
    <derivirana_varijabla naziv="DomainObject.Predmet.OznakaBroj_1">St-6199/2016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G.M.-SADRIĆ d.o.o. u stečaju</izvorni_sadrzaj>
    <derivirana_varijabla naziv="DomainObject.Predmet.ProtustrankaFormated_1">  Stečajna masa iza G.M.-SADRIĆ d.o.o. u stečaju</derivirana_varijabla>
  </DomainObject.Predmet.ProtustrankaFormated>
  <DomainObject.Predmet.ProtustrankaFormatedOIB>
    <izvorni_sadrzaj>  Stečajna masa iza G.M.-SADRIĆ d.o.o. u stečaju, OIB 61437196927</izvorni_sadrzaj>
    <derivirana_varijabla naziv="DomainObject.Predmet.ProtustrankaFormatedOIB_1">  Stečajna masa iza G.M.-SADRIĆ d.o.o. u stečaju, OIB 61437196927</derivirana_varijabla>
  </DomainObject.Predmet.ProtustrankaFormatedOIB>
  <DomainObject.Predmet.ProtustrankaFormatedWithAdress>
    <izvorni_sadrzaj> Stečajna masa iza G.M.-SADRIĆ d.o.o. u stečaju, Pirovec Gornji 24, 10000 Zagreb</izvorni_sadrzaj>
    <derivirana_varijabla naziv="DomainObject.Predmet.ProtustrankaFormatedWithAdress_1"> Stečajna masa iza G.M.-SADRIĆ d.o.o. u stečaju, Pirovec Gornji 24, 10000 Zagreb</derivirana_varijabla>
  </DomainObject.Predmet.ProtustrankaFormatedWithAdress>
  <DomainObject.Predmet.ProtustrankaFormatedWithAdressOIB>
    <izvorni_sadrzaj> Stečajna masa iza G.M.-SADRIĆ d.o.o. u stečaju, OIB 61437196927, Pirovec Gornji 24, 10000 Zagreb</izvorni_sadrzaj>
    <derivirana_varijabla naziv="DomainObject.Predmet.ProtustrankaFormatedWithAdressOIB_1"> Stečajna masa iza G.M.-SADRIĆ d.o.o. u stečaju, OIB 61437196927, Pirovec Gornji 24, 10000 Zagreb</derivirana_varijabla>
  </DomainObject.Predmet.ProtustrankaFormatedWithAdressOIB>
  <DomainObject.Predmet.ProtustrankaWithAdress>
    <izvorni_sadrzaj>Stečajna masa iza G.M.-SADRIĆ d.o.o. u stečaju Pirovec Gornji 24, 10000 Zagreb</izvorni_sadrzaj>
    <derivirana_varijabla naziv="DomainObject.Predmet.ProtustrankaWithAdress_1">Stečajna masa iza G.M.-SADRIĆ d.o.o. u stečaju Pirovec Gornji 24, 10000 Zagreb</derivirana_varijabla>
  </DomainObject.Predmet.ProtustrankaWithAdress>
  <DomainObject.Predmet.ProtustrankaWithAdressOIB>
    <izvorni_sadrzaj>Stečajna masa iza G.M.-SADRIĆ d.o.o. u stečaju, OIB 61437196927, Pirovec Gornji 24, 10000 Zagreb</izvorni_sadrzaj>
    <derivirana_varijabla naziv="DomainObject.Predmet.ProtustrankaWithAdressOIB_1">Stečajna masa iza G.M.-SADRIĆ d.o.o. u stečaju, OIB 61437196927, Pirovec Gornji 24, 10000 Zagreb</derivirana_varijabla>
  </DomainObject.Predmet.ProtustrankaWithAdressOIB>
  <DomainObject.Predmet.ProtustrankaNazivFormated>
    <izvorni_sadrzaj>Stečajna masa iza G.M.-SADRIĆ d.o.o. u stečaju</izvorni_sadrzaj>
    <derivirana_varijabla naziv="DomainObject.Predmet.ProtustrankaNazivFormated_1">Stečajna masa iza G.M.-SADRIĆ d.o.o. u stečaju</derivirana_varijabla>
  </DomainObject.Predmet.ProtustrankaNazivFormated>
  <DomainObject.Predmet.ProtustrankaNazivFormatedOIB>
    <izvorni_sadrzaj>Stečajna masa iza G.M.-SADRIĆ d.o.o. u stečaju, OIB 61437196927</izvorni_sadrzaj>
    <derivirana_varijabla naziv="DomainObject.Predmet.ProtustrankaNazivFormatedOIB_1">Stečajna masa iza G.M.-SADRIĆ d.o.o. u stečaju, OIB 61437196927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G.M.-SADRIĆ d.o.o. u stečaju</item>
    </izvorni_sadrzaj>
    <derivirana_varijabla naziv="DomainObject.Predmet.ProtuStrankaListFormated_1">
      <item>Stečajna masa iza G.M.-SADRIĆ d.o.o. u stečaju</item>
    </derivirana_varijabla>
  </DomainObject.Predmet.ProtuStrankaListFormated>
  <DomainObject.Predmet.ProtuStrankaListFormatedOIB>
    <izvorni_sadrzaj>
      <item>Stečajna masa iza G.M.-SADRIĆ d.o.o. u stečaju, OIB 61437196927</item>
    </izvorni_sadrzaj>
    <derivirana_varijabla naziv="DomainObject.Predmet.ProtuStrankaListFormatedOIB_1">
      <item>Stečajna masa iza G.M.-SADRIĆ d.o.o. u stečaju, OIB 61437196927</item>
    </derivirana_varijabla>
  </DomainObject.Predmet.ProtuStrankaListFormatedOIB>
  <DomainObject.Predmet.ProtuStrankaListFormatedWithAdress>
    <izvorni_sadrzaj>
      <item>Stečajna masa iza G.M.-SADRIĆ d.o.o. u stečaju, Pirovec Gornji 24, 10000 Zagreb</item>
    </izvorni_sadrzaj>
    <derivirana_varijabla naziv="DomainObject.Predmet.ProtuStrankaListFormatedWithAdress_1">
      <item>Stečajna masa iza G.M.-SADRIĆ d.o.o. u stečaju, Pirovec Gornji 24, 10000 Zagreb</item>
    </derivirana_varijabla>
  </DomainObject.Predmet.ProtuStrankaListFormatedWithAdress>
  <DomainObject.Predmet.ProtuStrankaListFormatedWithAdressOIB>
    <izvorni_sadrzaj>
      <item>Stečajna masa iza G.M.-SADRIĆ d.o.o. u stečaju, OIB 61437196927, Pirovec Gornji 24, 10000 Zagreb</item>
    </izvorni_sadrzaj>
    <derivirana_varijabla naziv="DomainObject.Predmet.ProtuStrankaListFormatedWithAdressOIB_1">
      <item>Stečajna masa iza G.M.-SADRIĆ d.o.o. u stečaju, OIB 61437196927, Pirovec Gornji 24, 10000 Zagreb</item>
    </derivirana_varijabla>
  </DomainObject.Predmet.ProtuStrankaListFormatedWithAdressOIB>
  <DomainObject.Predmet.ProtuStrankaListNazivFormated>
    <izvorni_sadrzaj>
      <item>Stečajna masa iza G.M.-SADRIĆ d.o.o. u stečaju</item>
    </izvorni_sadrzaj>
    <derivirana_varijabla naziv="DomainObject.Predmet.ProtuStrankaListNazivFormated_1">
      <item>Stečajna masa iza G.M.-SADRIĆ d.o.o. u stečaju</item>
    </derivirana_varijabla>
  </DomainObject.Predmet.ProtuStrankaListNazivFormated>
  <DomainObject.Predmet.ProtuStrankaListNazivFormatedOIB>
    <izvorni_sadrzaj>
      <item>Stečajna masa iza G.M.-SADRIĆ d.o.o. u stečaju, OIB 61437196927</item>
    </izvorni_sadrzaj>
    <derivirana_varijabla naziv="DomainObject.Predmet.ProtuStrankaListNazivFormatedOIB_1">
      <item>Stečajna masa iza G.M.-SADRIĆ d.o.o. u stečaju, OIB 61437196927</item>
    </derivirana_varijabla>
  </DomainObject.Predmet.ProtuStrankaListNazivFormatedOIB>
  <DomainObject.Predmet.OstaliListFormated>
    <izvorni_sadrzaj>
      <item>Mato Sadrić</item>
    </izvorni_sadrzaj>
    <derivirana_varijabla naziv="DomainObject.Predmet.OstaliListFormated_1">
      <item>Mato Sadrić</item>
    </derivirana_varijabla>
  </DomainObject.Predmet.OstaliListFormated>
  <DomainObject.Predmet.OstaliListFormatedOIB>
    <izvorni_sadrzaj>
      <item>Mato Sadrić, OIB 76878504057</item>
    </izvorni_sadrzaj>
    <derivirana_varijabla naziv="DomainObject.Predmet.OstaliListFormatedOIB_1">
      <item>Mato Sadrić, OIB 76878504057</item>
    </derivirana_varijabla>
  </DomainObject.Predmet.OstaliListFormatedOIB>
  <DomainObject.Predmet.OstaliListFormatedWithAdress>
    <izvorni_sadrzaj>
      <item>Mato Sadrić, Vincelerska Ulica 19, 10370 Dugo Selo</item>
    </izvorni_sadrzaj>
    <derivirana_varijabla naziv="DomainObject.Predmet.OstaliListFormatedWithAdress_1">
      <item>Mato Sadrić, Vincelerska Ulica 19, 10370 Dugo Selo</item>
    </derivirana_varijabla>
  </DomainObject.Predmet.OstaliListFormatedWithAdress>
  <DomainObject.Predmet.OstaliListFormatedWithAdressOIB>
    <izvorni_sadrzaj>
      <item>Mato Sadrić, OIB 76878504057, Vincelerska Ulica 19, 10370 Dugo Selo</item>
    </izvorni_sadrzaj>
    <derivirana_varijabla naziv="DomainObject.Predmet.OstaliListFormatedWithAdressOIB_1">
      <item>Mato Sadrić, OIB 76878504057, Vincelerska Ulica 19, 10370 Dugo Selo</item>
    </derivirana_varijabla>
  </DomainObject.Predmet.OstaliListFormatedWithAdressOIB>
  <DomainObject.Predmet.OstaliListNazivFormated>
    <izvorni_sadrzaj>
      <item>Mato Sadrić</item>
    </izvorni_sadrzaj>
    <derivirana_varijabla naziv="DomainObject.Predmet.OstaliListNazivFormated_1">
      <item>Mato Sadrić</item>
    </derivirana_varijabla>
  </DomainObject.Predmet.OstaliListNazivFormated>
  <DomainObject.Predmet.OstaliListNazivFormatedOIB>
    <izvorni_sadrzaj>
      <item>Mato Sadrić, OIB 76878504057</item>
    </izvorni_sadrzaj>
    <derivirana_varijabla naziv="DomainObject.Predmet.OstaliListNazivFormatedOIB_1">
      <item>Mato Sadrić, OIB 76878504057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St-6199/2016-22</izvorni_sadrzaj>
    <derivirana_varijabla naziv="DomainObject.PoslovniBrojDokumenta_1">St-6199/2016-22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G.M.-SADRIĆ d.o.o. u stečaju</izvorni_sadrzaj>
    <derivirana_varijabla naziv="DomainObject.Predmet.ProtustrankaIDrugi_1">Stečajna masa iza G.M.-SADRIĆ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G.M.-SADRIĆ d.o.o. u stečaju, OIB 61437196927, Pirovec Gornji 24, 10000 Zagreb</izvorni_sadrzaj>
    <derivirana_varijabla naziv="DomainObject.Predmet.ProtustrankaIDrugiAdressOIB_1">Stečajna masa iza G.M.-SADRIĆ d.o.o. u stečaju, OIB 61437196927, Pirovec Gornji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G.M.-SADRIĆ d.o.o. u stečaju</item>
      <item>Mato Sadrić</item>
    </izvorni_sadrzaj>
    <derivirana_varijabla naziv="DomainObject.Predmet.SudioniciListNaziv_1">
      <item>FINA Regionalni centar Zagreb</item>
      <item>Stečajna masa iza G.M.-SADRIĆ d.o.o. u stečaju</item>
      <item>Mato Sadrić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Stečajna masa iza G.M.-SADRIĆ d.o.o. u stečaju, OIB 61437196927, Pirovec Gornji 24,10000 Zagreb</item>
      <item>Mato Sadrić, OIB 76878504057, Vincelerska Ulica 19,10370 Dugo Selo</item>
    </izvorni_sadrzaj>
    <derivirana_varijabla naziv="DomainObject.Predmet.SudioniciListAdressOIB_1">
      <item>FINA Regionalni centar Zagreb, OIB 85821130368, Trg svibanjskih žrtava 1995. br. 1,10000 Zagreb</item>
      <item>Stečajna masa iza G.M.-SADRIĆ d.o.o. u stečaju, OIB 61437196927, Pirovec Gornji 24,10000 Zagreb</item>
      <item>Mato Sadrić, OIB 76878504057, Vincelerska Ulica 19,10370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7CB75-0C16-403D-A702-336BBDD403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1470</properties:Characters>
  <properties:Lines>62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2017-01-26T12:33:00Z</cp:lastPrinted>
  <dcterms:modified xmlns:xsi="http://www.w3.org/2001/XMLSchema-instance" xsi:type="dcterms:W3CDTF">2017-01-26T12:33:00Z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St-6199/2016-22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