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0a87" w14:paraId="f1b0a87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proofErr w:type="spellStart"/>
      <w:r>
        <w:t>PAZINU</w:t>
      </w:r>
      <w:proofErr w:type="spellEnd"/>
    </w:p>
    <w:p w:rsidRDefault="00516674" w:rsidP="00516674" w:rsidR="00516674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 xml:space="preserve">Z A K </w:t>
      </w:r>
      <w:proofErr w:type="spellStart"/>
      <w:r w:rsidRPr="000E039C">
        <w:t>LJ</w:t>
      </w:r>
      <w:proofErr w:type="spellEnd"/>
      <w:r w:rsidRPr="000E039C">
        <w:t xml:space="preserve"> U Č A K</w:t>
      </w:r>
    </w:p>
    <w:p w:rsidRDefault="00C24063" w:rsidP="00516674" w:rsidR="00C24063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proofErr w:type="spellStart"/>
      <w:r w:rsidR="00753056">
        <w:rPr>
          <w:bCs/>
        </w:rPr>
        <w:t>VERITAS</w:t>
      </w:r>
      <w:proofErr w:type="spellEnd"/>
      <w:r w:rsidR="00753056">
        <w:rPr>
          <w:bCs/>
        </w:rPr>
        <w:t xml:space="preserve"> d.o.o. u stečaju, Labin, Ul. Sv. Katarina 4, </w:t>
      </w:r>
      <w:proofErr w:type="spellStart"/>
      <w:r w:rsidR="00753056">
        <w:rPr>
          <w:bCs/>
        </w:rPr>
        <w:t>OIB</w:t>
      </w:r>
      <w:proofErr w:type="spellEnd"/>
      <w:r w:rsidR="00753056">
        <w:rPr>
          <w:bCs/>
        </w:rPr>
        <w:t xml:space="preserve">: </w:t>
      </w:r>
      <w:proofErr w:type="spellStart"/>
      <w:r w:rsidR="00753056">
        <w:rPr>
          <w:bCs/>
        </w:rPr>
        <w:t>04640130985</w:t>
      </w:r>
      <w:proofErr w:type="spellEnd"/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D95770" w:rsidP="00766673" w:rsidR="00746BFD">
      <w:pPr>
        <w:ind w:firstLine="708"/>
        <w:jc w:val="both"/>
      </w:pPr>
      <w:r>
        <w:t>I</w:t>
      </w:r>
      <w:r w:rsidR="00516674" w:rsidRPr="00161E86">
        <w:t>.</w:t>
      </w:r>
      <w:r w:rsidR="00516674" w:rsidRPr="00161E86">
        <w:tab/>
        <w:t xml:space="preserve">Nalaže se </w:t>
      </w:r>
      <w:r w:rsidR="00746BFD" w:rsidRPr="00721510">
        <w:t>zemljišno knjižno</w:t>
      </w:r>
      <w:r w:rsidR="00746BFD">
        <w:t xml:space="preserve">m odjelu Općinskog suda u Puli, Stalna služba u </w:t>
      </w:r>
      <w:r w:rsidR="00753056">
        <w:t>Labinu</w:t>
      </w:r>
      <w:r w:rsidR="00516674">
        <w:t xml:space="preserve">, </w:t>
      </w:r>
      <w:r w:rsidR="00753056" w:rsidRPr="004E540A">
        <w:t xml:space="preserve">brisanje u zemljišnoj knjizi na teret nekretnina </w:t>
      </w:r>
      <w:r w:rsidR="004A3D72">
        <w:t xml:space="preserve">ranije </w:t>
      </w:r>
      <w:r w:rsidR="00753056" w:rsidRPr="004E540A">
        <w:t>u vlasništvu dužnika i to</w:t>
      </w:r>
      <w:r w:rsidR="00746BFD">
        <w:t>:</w:t>
      </w:r>
    </w:p>
    <w:p w:rsidRDefault="00077C70" w:rsidP="00766673" w:rsidR="00077C70">
      <w:pPr>
        <w:ind w:firstLine="708"/>
        <w:jc w:val="both"/>
      </w:pPr>
    </w:p>
    <w:p w:rsidRDefault="00077C70" w:rsidP="00332F14" w:rsidR="00332F14" w:rsidRPr="00332F14">
      <w:pPr>
        <w:ind w:firstLine="708"/>
        <w:jc w:val="both"/>
      </w:pPr>
      <w:r w:rsidRPr="00332F14">
        <w:rPr>
          <w:bCs/>
          <w:shd w:fill="FFFFFF" w:color="auto" w:val="clear"/>
        </w:rPr>
        <w:t xml:space="preserve">- </w:t>
      </w:r>
      <w:r>
        <w:t xml:space="preserve"> </w:t>
      </w:r>
      <w:r w:rsidR="00332F14">
        <w:t>temeljem ugovora o o</w:t>
      </w:r>
      <w:r w:rsidR="00332F14" w:rsidRPr="00332F14">
        <w:t xml:space="preserve">snivanju založnog prava od dana </w:t>
      </w:r>
      <w:proofErr w:type="spellStart"/>
      <w:r w:rsidR="00332F14" w:rsidRPr="00332F14">
        <w:t>18</w:t>
      </w:r>
      <w:proofErr w:type="spellEnd"/>
      <w:r w:rsidR="00332F14" w:rsidRPr="00332F14">
        <w:t xml:space="preserve">. travnja </w:t>
      </w:r>
      <w:proofErr w:type="spellStart"/>
      <w:r w:rsidR="00332F14" w:rsidRPr="00332F14">
        <w:t>2012</w:t>
      </w:r>
      <w:proofErr w:type="spellEnd"/>
      <w:r w:rsidR="00332F14" w:rsidRPr="00332F14">
        <w:t>. godine</w:t>
      </w:r>
      <w:r w:rsidR="00EB265D">
        <w:t xml:space="preserve">, na teret </w:t>
      </w:r>
      <w:proofErr w:type="spellStart"/>
      <w:r w:rsidR="00EB265D">
        <w:t>nekr</w:t>
      </w:r>
      <w:proofErr w:type="spellEnd"/>
      <w:r w:rsidR="00EB265D">
        <w:t xml:space="preserve">. u </w:t>
      </w:r>
      <w:proofErr w:type="spellStart"/>
      <w:r w:rsidR="00EB265D">
        <w:t>A.I</w:t>
      </w:r>
      <w:proofErr w:type="spellEnd"/>
      <w:r w:rsidR="00EB265D">
        <w:t>. dio,</w:t>
      </w:r>
      <w:r w:rsidR="00332F14" w:rsidRPr="00332F14">
        <w:t xml:space="preserve"> uknjiženo je založn</w:t>
      </w:r>
      <w:r w:rsidR="00332F14">
        <w:t xml:space="preserve">o pravo u korist </w:t>
      </w:r>
      <w:proofErr w:type="spellStart"/>
      <w:r w:rsidR="00332F14">
        <w:t>KLAUDIO</w:t>
      </w:r>
      <w:proofErr w:type="spellEnd"/>
      <w:r w:rsidR="00332F14">
        <w:t xml:space="preserve"> </w:t>
      </w:r>
      <w:proofErr w:type="spellStart"/>
      <w:r w:rsidR="00332F14">
        <w:t>VIŠKOVI</w:t>
      </w:r>
      <w:r w:rsidR="00332F14" w:rsidRPr="00332F14">
        <w:t>Ć</w:t>
      </w:r>
      <w:proofErr w:type="spellEnd"/>
      <w:r w:rsidR="00332F14" w:rsidRPr="00332F14">
        <w:t xml:space="preserve"> iz Labina, </w:t>
      </w:r>
      <w:proofErr w:type="spellStart"/>
      <w:r w:rsidR="00332F14" w:rsidRPr="00332F14">
        <w:t>Katuri</w:t>
      </w:r>
      <w:proofErr w:type="spellEnd"/>
      <w:r w:rsidR="00332F14" w:rsidRPr="00332F14">
        <w:t xml:space="preserve"> </w:t>
      </w:r>
      <w:proofErr w:type="spellStart"/>
      <w:r w:rsidR="00332F14" w:rsidRPr="00332F14">
        <w:t>25</w:t>
      </w:r>
      <w:proofErr w:type="spellEnd"/>
      <w:r w:rsidR="00332F14" w:rsidRPr="00332F14">
        <w:t xml:space="preserve">, za iznos od </w:t>
      </w:r>
      <w:proofErr w:type="spellStart"/>
      <w:r w:rsidR="00332F14">
        <w:t>102.</w:t>
      </w:r>
      <w:r w:rsidR="00332F14" w:rsidRPr="00332F14">
        <w:t>087</w:t>
      </w:r>
      <w:proofErr w:type="spellEnd"/>
      <w:r w:rsidR="00332F14" w:rsidRPr="00332F14">
        <w:t>,</w:t>
      </w:r>
      <w:proofErr w:type="spellStart"/>
      <w:r w:rsidR="00332F14" w:rsidRPr="00332F14">
        <w:t>57</w:t>
      </w:r>
      <w:proofErr w:type="spellEnd"/>
      <w:r w:rsidR="00332F14" w:rsidRPr="00332F14">
        <w:t xml:space="preserve"> kn uvećano za kamate</w:t>
      </w:r>
    </w:p>
    <w:p w:rsidRDefault="00077C70" w:rsidP="00766673" w:rsidR="00077C70">
      <w:pPr>
        <w:ind w:firstLine="708"/>
        <w:jc w:val="both"/>
      </w:pPr>
    </w:p>
    <w:p w:rsidRDefault="00077C70" w:rsidP="00766673" w:rsidR="00077C70">
      <w:pPr>
        <w:ind w:firstLine="708"/>
        <w:jc w:val="both"/>
      </w:pPr>
      <w:r>
        <w:t>upisan</w:t>
      </w:r>
      <w:r w:rsidR="00EB265D">
        <w:t>o</w:t>
      </w:r>
      <w:r>
        <w:t xml:space="preserve"> na </w:t>
      </w:r>
      <w:r w:rsidR="00654603">
        <w:t>nekretnini</w:t>
      </w:r>
      <w:r>
        <w:t>:</w:t>
      </w:r>
    </w:p>
    <w:p w:rsidRDefault="00077C70" w:rsidP="00766673" w:rsidR="00077C70">
      <w:pPr>
        <w:ind w:firstLine="708"/>
        <w:jc w:val="both"/>
      </w:pPr>
    </w:p>
    <w:p w:rsidRDefault="00753056" w:rsidP="00753056" w:rsidR="00753056">
      <w:pPr>
        <w:ind w:firstLine="708"/>
        <w:jc w:val="both"/>
      </w:pPr>
      <w:r>
        <w:t xml:space="preserve">- suvlasnički dio </w:t>
      </w:r>
      <w:proofErr w:type="spellStart"/>
      <w:r>
        <w:t>26</w:t>
      </w:r>
      <w:proofErr w:type="spellEnd"/>
      <w:r>
        <w:t>/</w:t>
      </w:r>
      <w:proofErr w:type="spellStart"/>
      <w:r>
        <w:t>1798</w:t>
      </w:r>
      <w:proofErr w:type="spellEnd"/>
      <w:r>
        <w:t xml:space="preserve"> etažno vlasništvo (E-5),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411</w:t>
      </w:r>
      <w:proofErr w:type="spellEnd"/>
      <w:r>
        <w:t xml:space="preserve">/1 upisane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1300</w:t>
      </w:r>
      <w:proofErr w:type="spellEnd"/>
      <w:r>
        <w:t xml:space="preserve"> k.o. Labin - </w:t>
      </w:r>
      <w:proofErr w:type="spellStart"/>
      <w:r>
        <w:t>Presika</w:t>
      </w:r>
      <w:proofErr w:type="spellEnd"/>
      <w:r>
        <w:t xml:space="preserve">, poslovni prostor 5/S, u suterenu stambenog niza I, koji se sastoji od poslovnog prostora, skladišta, sanitarije i trijema, u ukupnoj površini od </w:t>
      </w:r>
      <w:proofErr w:type="spellStart"/>
      <w:r>
        <w:t>38</w:t>
      </w:r>
      <w:proofErr w:type="spellEnd"/>
      <w:r>
        <w:t>,</w:t>
      </w:r>
      <w:proofErr w:type="spellStart"/>
      <w:r>
        <w:t>11m2</w:t>
      </w:r>
      <w:proofErr w:type="spellEnd"/>
      <w:r>
        <w:t>, sa pripadajućim stepeništem</w:t>
      </w:r>
      <w:r w:rsidR="00077C70">
        <w:t>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proofErr w:type="spellStart"/>
      <w:r w:rsidR="00654603">
        <w:t>1</w:t>
      </w:r>
      <w:r w:rsidR="00332F14">
        <w:t>2</w:t>
      </w:r>
      <w:proofErr w:type="spellEnd"/>
      <w:r w:rsidR="00753056">
        <w:t>. prosinca</w:t>
      </w:r>
      <w:r w:rsidR="00746BFD">
        <w:t xml:space="preserve"> </w:t>
      </w:r>
      <w:proofErr w:type="spellStart"/>
      <w:r w:rsidR="00746BFD">
        <w:t>2018</w:t>
      </w:r>
      <w:proofErr w:type="spellEnd"/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0E039C" w:rsidP="004A3D72" w:rsidR="00516674">
      <w:pPr>
        <w:ind w:firstLine="708" w:left="5664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753056" w:rsidP="004A3D72" w:rsidR="00516674">
      <w:pPr>
        <w:ind w:firstLine="708" w:left="5664"/>
        <w:jc w:val="both"/>
      </w:pPr>
      <w:r>
        <w:t>Damir Rabar</w:t>
      </w:r>
      <w:r w:rsidR="00ED7167">
        <w:t>, v.r.</w:t>
      </w:r>
    </w:p>
    <w:p w:rsidRDefault="00332F14" w:rsidP="004A3D72" w:rsidR="00332F14">
      <w:pPr>
        <w:ind w:firstLine="708" w:left="5664"/>
        <w:jc w:val="both"/>
      </w:pPr>
    </w:p>
    <w:p w:rsidRDefault="00332F14" w:rsidP="004A3D72" w:rsidR="00332F14" w:rsidRPr="00B87794">
      <w:pPr>
        <w:ind w:firstLine="708" w:left="5664"/>
        <w:jc w:val="both"/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C24063" w:rsidR="00031276">
      <w:pPr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proofErr w:type="spellStart"/>
      <w:r w:rsidR="00753056">
        <w:t>Loris</w:t>
      </w:r>
      <w:proofErr w:type="spellEnd"/>
      <w:r w:rsidR="00753056">
        <w:t xml:space="preserve"> Rak, Rijeka, Zagrebačka </w:t>
      </w:r>
      <w:proofErr w:type="spellStart"/>
      <w:r w:rsidR="00753056">
        <w:t>18</w:t>
      </w:r>
      <w:proofErr w:type="spellEnd"/>
      <w:r w:rsidR="000E039C">
        <w:t>,</w:t>
      </w:r>
    </w:p>
    <w:p w:rsidRDefault="00516674" w:rsidP="00C24063" w:rsidR="00C24063">
      <w:r>
        <w:t xml:space="preserve">- </w:t>
      </w:r>
      <w:proofErr w:type="spellStart"/>
      <w:r>
        <w:t>ŽDO</w:t>
      </w:r>
      <w:proofErr w:type="spellEnd"/>
      <w:r>
        <w:t xml:space="preserve"> Pula</w:t>
      </w:r>
      <w:r w:rsidR="000E039C">
        <w:t xml:space="preserve">, Rovinjska </w:t>
      </w:r>
      <w:proofErr w:type="spellStart"/>
      <w:r w:rsidR="000E039C">
        <w:t>2a</w:t>
      </w:r>
      <w:proofErr w:type="spellEnd"/>
      <w:r w:rsidR="000E039C">
        <w:t>,</w:t>
      </w:r>
    </w:p>
    <w:p w:rsidRDefault="004A3D72" w:rsidP="00C24063" w:rsidR="004A3D72">
      <w:pPr>
        <w:rPr>
          <w:bCs/>
          <w:shd w:fill="FFFFFF" w:color="auto" w:val="clear"/>
        </w:rPr>
      </w:pPr>
      <w:r>
        <w:t xml:space="preserve">- AKTIVA </w:t>
      </w:r>
      <w:proofErr w:type="spellStart"/>
      <w:r>
        <w:t>15</w:t>
      </w:r>
      <w:proofErr w:type="spellEnd"/>
      <w:r>
        <w:t xml:space="preserve"> j.d.o.o. </w:t>
      </w:r>
      <w:proofErr w:type="spellStart"/>
      <w:r>
        <w:t>Gračišće</w:t>
      </w:r>
      <w:proofErr w:type="spellEnd"/>
      <w:r>
        <w:t xml:space="preserve">, </w:t>
      </w:r>
      <w:proofErr w:type="spellStart"/>
      <w:r>
        <w:t>Marcani</w:t>
      </w:r>
      <w:proofErr w:type="spellEnd"/>
      <w:r>
        <w:t xml:space="preserve"> </w:t>
      </w:r>
      <w:proofErr w:type="spellStart"/>
      <w:r>
        <w:t>131</w:t>
      </w:r>
      <w:proofErr w:type="spellEnd"/>
      <w:r>
        <w:t xml:space="preserve"> C,</w:t>
      </w:r>
    </w:p>
    <w:p w:rsidRDefault="00463BAA" w:rsidP="00C24063" w:rsidR="00463BAA">
      <w:pPr>
        <w:rPr>
          <w:bCs/>
          <w:shd w:fill="FFFFFF" w:color="auto" w:val="clear"/>
        </w:rPr>
      </w:pPr>
      <w:r>
        <w:rPr>
          <w:bCs/>
          <w:shd w:fill="FFFFFF" w:color="auto" w:val="clear"/>
        </w:rPr>
        <w:t xml:space="preserve">- Općinski sud u Puli, Stalna služba u </w:t>
      </w:r>
      <w:r w:rsidR="00753056">
        <w:rPr>
          <w:bCs/>
          <w:shd w:fill="FFFFFF" w:color="auto" w:val="clear"/>
        </w:rPr>
        <w:t>Labinu</w:t>
      </w:r>
      <w:r>
        <w:rPr>
          <w:bCs/>
          <w:shd w:fill="FFFFFF" w:color="auto" w:val="clear"/>
        </w:rPr>
        <w:t xml:space="preserve">, </w:t>
      </w:r>
      <w:proofErr w:type="spellStart"/>
      <w:r>
        <w:rPr>
          <w:bCs/>
          <w:shd w:fill="FFFFFF" w:color="auto" w:val="clear"/>
        </w:rPr>
        <w:t>zk</w:t>
      </w:r>
      <w:proofErr w:type="spellEnd"/>
      <w:r>
        <w:rPr>
          <w:bCs/>
          <w:shd w:fill="FFFFFF" w:color="auto" w:val="clear"/>
        </w:rPr>
        <w:t xml:space="preserve"> odjel, </w:t>
      </w:r>
      <w:r w:rsidR="00753056">
        <w:rPr>
          <w:bCs/>
          <w:shd w:fill="FFFFFF" w:color="auto" w:val="clear"/>
        </w:rPr>
        <w:t xml:space="preserve">G. </w:t>
      </w:r>
      <w:proofErr w:type="spellStart"/>
      <w:r w:rsidR="00753056">
        <w:rPr>
          <w:bCs/>
          <w:shd w:fill="FFFFFF" w:color="auto" w:val="clear"/>
        </w:rPr>
        <w:t>Martinuzzi</w:t>
      </w:r>
      <w:proofErr w:type="spellEnd"/>
      <w:r w:rsidR="00753056">
        <w:rPr>
          <w:bCs/>
          <w:shd w:fill="FFFFFF" w:color="auto" w:val="clear"/>
        </w:rPr>
        <w:t xml:space="preserve"> 2</w:t>
      </w:r>
      <w:r>
        <w:rPr>
          <w:bCs/>
          <w:shd w:fill="FFFFFF" w:color="auto" w:val="clear"/>
        </w:rPr>
        <w:t>,</w:t>
      </w:r>
    </w:p>
    <w:p w:rsidRDefault="000E039C" w:rsidP="00C24063" w:rsidR="000E039C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A1C" w:rsidP="00D95770" w:rsidR="00867A1C">
      <w:r>
        <w:separator/>
      </w:r>
    </w:p>
  </w:endnote>
  <w:endnote w:id="0" w:type="continuationSeparator">
    <w:p w:rsidRDefault="00867A1C" w:rsidP="00D95770" w:rsidR="0086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A1C" w:rsidP="00D95770" w:rsidR="00867A1C">
      <w:r>
        <w:separator/>
      </w:r>
    </w:p>
  </w:footnote>
  <w:footnote w:id="0" w:type="continuationSeparator">
    <w:p w:rsidRDefault="00867A1C" w:rsidP="00D95770" w:rsidR="00867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A1C" w:rsidR="0086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6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A1C" w:rsidP="001855DE" w:rsidR="00867A1C" w:rsidRPr="003333BD">
    <w:pPr>
      <w:pStyle w:val="Zaglavlje"/>
    </w:pPr>
    <w:r>
      <w:tab/>
    </w:r>
    <w:r>
      <w:tab/>
    </w:r>
    <w:r w:rsidRPr="008D67D3">
      <w:t xml:space="preserve">      </w:t>
    </w:r>
    <w:r w:rsidR="00753056">
      <w:t>1</w:t>
    </w:r>
    <w:r w:rsidR="00753056" w:rsidRPr="008D67D3">
      <w:t xml:space="preserve"> St-</w:t>
    </w:r>
    <w:proofErr w:type="spellStart"/>
    <w:r w:rsidR="00753056">
      <w:t>424</w:t>
    </w:r>
    <w:proofErr w:type="spellEnd"/>
    <w:r w:rsidR="00753056">
      <w:t>/</w:t>
    </w:r>
    <w:proofErr w:type="spellStart"/>
    <w:r w:rsidR="00753056">
      <w:t>2016</w:t>
    </w:r>
    <w:proofErr w:type="spellEnd"/>
    <w:r w:rsidR="00753056">
      <w:t>-</w:t>
    </w:r>
    <w:proofErr w:type="spellStart"/>
    <w:r w:rsidR="00753056">
      <w:t>81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R="00867A1C">
    <w:pPr>
      <w:pStyle w:val="Zaglavlje"/>
    </w:pPr>
    <w:r>
      <w:tab/>
    </w:r>
    <w:r>
      <w:tab/>
    </w:r>
    <w:r w:rsidRPr="008D67D3">
      <w:t xml:space="preserve">      </w:t>
    </w:r>
    <w:r>
      <w:t>1</w:t>
    </w:r>
    <w:r w:rsidRPr="008D67D3">
      <w:t xml:space="preserve"> St-</w:t>
    </w:r>
    <w:proofErr w:type="spellStart"/>
    <w:r w:rsidR="00753056">
      <w:t>424</w:t>
    </w:r>
    <w:proofErr w:type="spellEnd"/>
    <w:r w:rsidR="00724197">
      <w:t>/</w:t>
    </w:r>
    <w:proofErr w:type="spellStart"/>
    <w:r w:rsidR="00724197">
      <w:t>201</w:t>
    </w:r>
    <w:r w:rsidR="00753056">
      <w:t>6</w:t>
    </w:r>
    <w:proofErr w:type="spellEnd"/>
    <w:r w:rsidR="00724197">
      <w:t>-</w:t>
    </w:r>
    <w:proofErr w:type="spellStart"/>
    <w:r w:rsidR="00332F14">
      <w:t>86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4805A09"/>
    <w:multiLevelType w:val="hybridMultilevel"/>
    <w:tmpl w:val="A3B84A2A"/>
    <w:lvl w:tplc="041A0011" w:ilvl="0">
      <w:start w:val="1"/>
      <w:numFmt w:val="decimal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77C70"/>
    <w:rsid w:val="000A0147"/>
    <w:rsid w:val="000A7942"/>
    <w:rsid w:val="000D420A"/>
    <w:rsid w:val="000E039C"/>
    <w:rsid w:val="00160B91"/>
    <w:rsid w:val="001855DE"/>
    <w:rsid w:val="001D382E"/>
    <w:rsid w:val="00250DD4"/>
    <w:rsid w:val="00253C68"/>
    <w:rsid w:val="00332F14"/>
    <w:rsid w:val="004632F2"/>
    <w:rsid w:val="00463BAA"/>
    <w:rsid w:val="004A3D72"/>
    <w:rsid w:val="00516674"/>
    <w:rsid w:val="005A54A8"/>
    <w:rsid w:val="005C0305"/>
    <w:rsid w:val="00610B31"/>
    <w:rsid w:val="006506AE"/>
    <w:rsid w:val="00654603"/>
    <w:rsid w:val="00661E79"/>
    <w:rsid w:val="006D169E"/>
    <w:rsid w:val="00724197"/>
    <w:rsid w:val="00746BFD"/>
    <w:rsid w:val="00753056"/>
    <w:rsid w:val="00766673"/>
    <w:rsid w:val="0086655F"/>
    <w:rsid w:val="00867A1C"/>
    <w:rsid w:val="008B5454"/>
    <w:rsid w:val="00940A03"/>
    <w:rsid w:val="009A69BE"/>
    <w:rsid w:val="009C3B62"/>
    <w:rsid w:val="00A3427F"/>
    <w:rsid w:val="00A46270"/>
    <w:rsid w:val="00B42587"/>
    <w:rsid w:val="00B64AC5"/>
    <w:rsid w:val="00B962C9"/>
    <w:rsid w:val="00C24063"/>
    <w:rsid w:val="00C67E53"/>
    <w:rsid w:val="00D95770"/>
    <w:rsid w:val="00E331E1"/>
    <w:rsid w:val="00EA0D2D"/>
    <w:rsid w:val="00EB265D"/>
    <w:rsid w:val="00EB7624"/>
    <w:rsid w:val="00ED7167"/>
    <w:rsid w:val="00ED7526"/>
    <w:rsid w:val="00F1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apple-converted-space" w:type="character">
    <w:name w:val="apple-converted-space"/>
    <w:basedOn w:val="Zadanifontodlomka"/>
    <w:rsid w:val="00746BFD"/>
  </w:style>
  <w:style w:styleId="Odlomakpopisa" w:type="paragraph">
    <w:name w:val="List Paragraph"/>
    <w:basedOn w:val="Normal"/>
    <w:uiPriority w:val="34"/>
    <w:qFormat/>
    <w:rsid w:val="00332F14"/>
    <w:pPr>
      <w:ind w:left="708"/>
    </w:pPr>
    <w:rPr>
      <w:rFonts w:hAnsi="Arial" w:asci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14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14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14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14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746BFD"/>
  </w:style>
  <w:style w:styleId="Odlomakpopisa" w:type="paragraph">
    <w:name w:val="List Paragraph"/>
    <w:basedOn w:val="Normal"/>
    <w:uiPriority w:val="34"/>
    <w:qFormat/>
    <w:rsid w:val="00332F14"/>
    <w:pPr>
      <w:ind w:left="708"/>
    </w:pPr>
    <w:rPr>
      <w:rFonts w:ascii="Arial" w:hAns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14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14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14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14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2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4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St-424/2016-80</izvorni_sadrzaj>
    <derivirana_varijabla naziv="DomainObject.PredzadnjaOdlukaIzPredmeta.Oznaka_1">St-424/2016-80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1122</properties:Characters>
  <properties:Lines>43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2018-12-11T09:20:00Z</dcterms:created>
  <dc:creator>Damir Rabar</dc:creator>
  <cp:lastModifiedBy>Lorena Paris Aničić</cp:lastModifiedBy>
  <cp:lastPrinted>2018-12-12T13:28:00Z</cp:lastPrinted>
  <dcterms:modified xmlns:xsi="http://www.w3.org/2001/XMLSchema-instance" xsi:type="dcterms:W3CDTF">2018-12-12T13:30:00Z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St-424-16 brisanje zabilježbe II.docx)</vt:lpwstr>
  </prop:property>
  <prop:property name="CC_coloring" pid="5" fmtid="{D5CDD505-2E9C-101B-9397-08002B2CF9AE}">
    <vt:bool>false</vt:bool>
  </prop:property>
</prop:Properties>
</file>