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8b7c" w14:paraId="3848b7c" w:rsidRDefault="0079239D" w:rsidP="007F2731" w:rsidR="0079239D" w:rsidRPr="0079239D">
      <w:pPr>
        <w:jc w:val="both"/>
        <w15:collapsed w:val="false"/>
        <w:rPr>
          <w:rStyle w:val="Istaknuto"/>
          <w:i w:val="false"/>
        </w:rPr>
      </w:pPr>
      <w:bookmarkStart w:name="_GoBack" w:id="0"/>
      <w:bookmarkEnd w:id="0"/>
      <w:r w:rsidRPr="0079239D">
        <w:rPr>
          <w:rStyle w:val="Istaknuto"/>
          <w:i w:val="false"/>
        </w:rPr>
        <w:t>Privremeni stečajni upravitelj</w:t>
      </w:r>
    </w:p>
    <w:p w:rsidRDefault="008D67B8" w:rsidP="007F2731" w:rsidR="007F2731" w:rsidRPr="0079239D">
      <w:pPr>
        <w:jc w:val="both"/>
        <w:rPr>
          <w:rStyle w:val="Istaknuto"/>
          <w:i w:val="false"/>
        </w:rPr>
      </w:pPr>
      <w:r>
        <w:rPr>
          <w:rStyle w:val="Istaknuto"/>
          <w:i w:val="false"/>
        </w:rPr>
        <w:t>Josip Lončarić</w:t>
      </w:r>
    </w:p>
    <w:p w:rsidRDefault="007F2731" w:rsidP="007F2731" w:rsidR="007F2731" w:rsidRPr="0079239D">
      <w:pPr>
        <w:jc w:val="both"/>
        <w:rPr>
          <w:rStyle w:val="Istaknuto"/>
          <w:i w:val="false"/>
        </w:rPr>
      </w:pPr>
      <w:r w:rsidRPr="0079239D">
        <w:rPr>
          <w:rStyle w:val="Istaknuto"/>
          <w:i w:val="false"/>
        </w:rPr>
        <w:t>Kosirnikova 9</w:t>
      </w:r>
    </w:p>
    <w:p w:rsidRDefault="007F2731" w:rsidP="007F2731" w:rsidR="007F2731" w:rsidRPr="0079239D">
      <w:pPr>
        <w:jc w:val="both"/>
        <w:rPr>
          <w:rStyle w:val="Istaknuto"/>
          <w:i w:val="false"/>
        </w:rPr>
      </w:pPr>
      <w:r w:rsidRPr="0079239D">
        <w:rPr>
          <w:rStyle w:val="Istaknuto"/>
          <w:i w:val="false"/>
        </w:rPr>
        <w:t>10000 Zagreb</w:t>
      </w:r>
    </w:p>
    <w:p w:rsidRDefault="007F2731" w:rsidP="007F2731" w:rsidR="007F2731" w:rsidRPr="0079239D">
      <w:pPr>
        <w:jc w:val="both"/>
        <w:rPr>
          <w:rStyle w:val="Istaknuto"/>
          <w:i w:val="false"/>
        </w:rPr>
      </w:pPr>
      <w:r w:rsidRPr="0079239D">
        <w:rPr>
          <w:rStyle w:val="Istaknuto"/>
          <w:i w:val="false"/>
        </w:rPr>
        <w:t>Mob: 099/218-5006</w:t>
      </w:r>
    </w:p>
    <w:p w:rsidRDefault="007F2731" w:rsidP="007F2731" w:rsidR="007F2731" w:rsidRPr="0079239D">
      <w:pPr>
        <w:jc w:val="both"/>
        <w:rPr>
          <w:rStyle w:val="Istaknuto"/>
          <w:i w:val="false"/>
        </w:rPr>
      </w:pPr>
    </w:p>
    <w:p w:rsidRDefault="0079239D" w:rsidP="007F2731" w:rsidR="007F2731" w:rsidRPr="0079239D">
      <w:pPr>
        <w:jc w:val="both"/>
        <w:rPr>
          <w:rStyle w:val="Istaknuto"/>
          <w:i w:val="false"/>
        </w:rPr>
      </w:pPr>
      <w:r>
        <w:rPr>
          <w:rStyle w:val="Istaknuto"/>
          <w:i w:val="false"/>
        </w:rPr>
        <w:t xml:space="preserve">Zagreb, </w:t>
      </w:r>
      <w:r w:rsidR="008D67B8">
        <w:rPr>
          <w:rStyle w:val="Istaknuto"/>
          <w:i w:val="false"/>
        </w:rPr>
        <w:t>8. ožujak</w:t>
      </w:r>
      <w:r>
        <w:rPr>
          <w:rStyle w:val="Istaknuto"/>
          <w:i w:val="false"/>
        </w:rPr>
        <w:t xml:space="preserve"> 201</w:t>
      </w:r>
      <w:r w:rsidR="00FE684A">
        <w:rPr>
          <w:rStyle w:val="Istaknuto"/>
          <w:i w:val="false"/>
        </w:rPr>
        <w:t>8</w:t>
      </w:r>
      <w:r>
        <w:rPr>
          <w:rStyle w:val="Istaknuto"/>
          <w:i w:val="false"/>
        </w:rPr>
        <w:t>.god.</w:t>
      </w:r>
    </w:p>
    <w:p w:rsidRDefault="0079239D" w:rsidP="0079239D" w:rsidR="0079239D" w:rsidRPr="0079239D">
      <w:pPr>
        <w:ind w:left="5664"/>
        <w:jc w:val="both"/>
        <w:rPr>
          <w:rStyle w:val="Istaknuto"/>
          <w:b/>
          <w:i w:val="false"/>
        </w:rPr>
      </w:pPr>
      <w:r w:rsidRPr="0079239D">
        <w:rPr>
          <w:rStyle w:val="Istaknuto"/>
          <w:b/>
          <w:i w:val="false"/>
        </w:rPr>
        <w:t>Trgovački sud u Zagrebu</w:t>
      </w:r>
    </w:p>
    <w:p w:rsidRDefault="0079239D" w:rsidP="0079239D" w:rsidR="00FE684A" w:rsidRPr="0079239D">
      <w:pPr>
        <w:jc w:val="both"/>
        <w:rPr>
          <w:rStyle w:val="Istaknuto"/>
          <w:b/>
          <w:i w:val="false"/>
        </w:rPr>
      </w:pPr>
      <w:r w:rsidRPr="0079239D">
        <w:rPr>
          <w:rStyle w:val="Istaknuto"/>
          <w:b/>
          <w:i w:val="false"/>
        </w:rPr>
        <w:tab/>
      </w:r>
      <w:r w:rsidRPr="0079239D">
        <w:rPr>
          <w:rStyle w:val="Istaknuto"/>
          <w:b/>
          <w:i w:val="false"/>
        </w:rPr>
        <w:tab/>
      </w:r>
      <w:r w:rsidRPr="0079239D">
        <w:rPr>
          <w:rStyle w:val="Istaknuto"/>
          <w:b/>
          <w:i w:val="false"/>
        </w:rPr>
        <w:tab/>
      </w:r>
      <w:r w:rsidRPr="0079239D">
        <w:rPr>
          <w:rStyle w:val="Istaknuto"/>
          <w:b/>
          <w:i w:val="false"/>
        </w:rPr>
        <w:tab/>
      </w:r>
      <w:r w:rsidRPr="0079239D">
        <w:rPr>
          <w:rStyle w:val="Istaknuto"/>
          <w:b/>
          <w:i w:val="false"/>
        </w:rPr>
        <w:tab/>
      </w:r>
      <w:r w:rsidRPr="0079239D">
        <w:rPr>
          <w:rStyle w:val="Istaknuto"/>
          <w:b/>
          <w:i w:val="false"/>
        </w:rPr>
        <w:tab/>
      </w:r>
      <w:r w:rsidRPr="0079239D">
        <w:rPr>
          <w:rStyle w:val="Istaknuto"/>
          <w:b/>
          <w:i w:val="false"/>
        </w:rPr>
        <w:tab/>
      </w:r>
      <w:r w:rsidRPr="0079239D">
        <w:rPr>
          <w:rStyle w:val="Istaknuto"/>
          <w:b/>
          <w:i w:val="false"/>
        </w:rPr>
        <w:tab/>
        <w:t xml:space="preserve">              </w:t>
      </w:r>
      <w:r w:rsidR="008D67B8">
        <w:rPr>
          <w:rStyle w:val="Istaknuto"/>
          <w:b/>
          <w:i w:val="false"/>
        </w:rPr>
        <w:t>Amruševa 2/II</w:t>
      </w:r>
    </w:p>
    <w:p w:rsidRDefault="00FE684A" w:rsidP="0079239D" w:rsidR="0079239D" w:rsidRPr="0079239D">
      <w:pPr>
        <w:jc w:val="both"/>
        <w:rPr>
          <w:rStyle w:val="Istaknuto"/>
          <w:b/>
          <w:i w:val="false"/>
        </w:rPr>
      </w:pPr>
      <w:r>
        <w:rPr>
          <w:rStyle w:val="Istaknuto"/>
          <w:b/>
          <w:i w:val="false"/>
        </w:rPr>
        <w:tab/>
      </w:r>
      <w:r>
        <w:rPr>
          <w:rStyle w:val="Istaknuto"/>
          <w:b/>
          <w:i w:val="false"/>
        </w:rPr>
        <w:tab/>
      </w:r>
      <w:r>
        <w:rPr>
          <w:rStyle w:val="Istaknuto"/>
          <w:b/>
          <w:i w:val="false"/>
        </w:rPr>
        <w:tab/>
      </w:r>
      <w:r>
        <w:rPr>
          <w:rStyle w:val="Istaknuto"/>
          <w:b/>
          <w:i w:val="false"/>
        </w:rPr>
        <w:tab/>
      </w:r>
      <w:r>
        <w:rPr>
          <w:rStyle w:val="Istaknuto"/>
          <w:b/>
          <w:i w:val="false"/>
        </w:rPr>
        <w:tab/>
      </w:r>
      <w:r>
        <w:rPr>
          <w:rStyle w:val="Istaknuto"/>
          <w:b/>
          <w:i w:val="false"/>
        </w:rPr>
        <w:tab/>
      </w:r>
      <w:r>
        <w:rPr>
          <w:rStyle w:val="Istaknuto"/>
          <w:b/>
          <w:i w:val="false"/>
        </w:rPr>
        <w:tab/>
      </w:r>
      <w:r>
        <w:rPr>
          <w:rStyle w:val="Istaknuto"/>
          <w:b/>
          <w:i w:val="false"/>
        </w:rPr>
        <w:tab/>
        <w:t xml:space="preserve">               </w:t>
      </w:r>
      <w:r w:rsidR="008D67B8">
        <w:rPr>
          <w:rStyle w:val="Istaknuto"/>
          <w:b/>
          <w:i w:val="false"/>
        </w:rPr>
        <w:t>10000 ZAGREB</w:t>
      </w:r>
    </w:p>
    <w:p w:rsidRDefault="0079239D" w:rsidP="0079239D" w:rsidR="0079239D" w:rsidRPr="0079239D">
      <w:pPr>
        <w:jc w:val="both"/>
        <w:rPr>
          <w:rStyle w:val="Istaknuto"/>
          <w:b/>
          <w:i w:val="false"/>
        </w:rPr>
      </w:pPr>
    </w:p>
    <w:p w:rsidRDefault="0079239D" w:rsidP="0079239D" w:rsidR="0079239D" w:rsidRPr="0079239D">
      <w:pPr>
        <w:jc w:val="both"/>
        <w:rPr>
          <w:rStyle w:val="Istaknuto"/>
          <w:b/>
          <w:i w:val="false"/>
        </w:rPr>
      </w:pPr>
    </w:p>
    <w:p w:rsidRDefault="0079239D" w:rsidP="0079239D" w:rsidR="0079239D" w:rsidRPr="0079239D">
      <w:pPr>
        <w:jc w:val="both"/>
        <w:rPr>
          <w:rStyle w:val="Istaknuto"/>
          <w:b/>
          <w:i w:val="false"/>
          <w:u w:val="single"/>
        </w:rPr>
      </w:pPr>
      <w:r w:rsidRPr="0079239D">
        <w:rPr>
          <w:rStyle w:val="Istaknuto"/>
          <w:b/>
          <w:i w:val="false"/>
        </w:rPr>
        <w:t xml:space="preserve">                                                                                             </w:t>
      </w:r>
      <w:r w:rsidRPr="0079239D">
        <w:rPr>
          <w:rStyle w:val="Istaknuto"/>
          <w:b/>
          <w:i w:val="false"/>
          <w:u w:val="single"/>
        </w:rPr>
        <w:t xml:space="preserve">Na broj: </w:t>
      </w:r>
      <w:r w:rsidR="008D67B8">
        <w:rPr>
          <w:rStyle w:val="Istaknuto"/>
          <w:b/>
          <w:i w:val="false"/>
          <w:u w:val="single"/>
        </w:rPr>
        <w:t xml:space="preserve">3 </w:t>
      </w:r>
      <w:r w:rsidRPr="0079239D">
        <w:rPr>
          <w:rStyle w:val="Istaknuto"/>
          <w:b/>
          <w:i w:val="false"/>
          <w:u w:val="single"/>
        </w:rPr>
        <w:t>St-</w:t>
      </w:r>
      <w:r w:rsidR="008D67B8">
        <w:rPr>
          <w:rStyle w:val="Istaknuto"/>
          <w:b/>
          <w:i w:val="false"/>
          <w:u w:val="single"/>
        </w:rPr>
        <w:t>2895/</w:t>
      </w:r>
      <w:r w:rsidR="00FE684A">
        <w:rPr>
          <w:rStyle w:val="Istaknuto"/>
          <w:b/>
          <w:i w:val="false"/>
          <w:u w:val="single"/>
        </w:rPr>
        <w:t>17</w:t>
      </w:r>
    </w:p>
    <w:p w:rsidRDefault="0079239D" w:rsidP="0079239D" w:rsidR="0079239D" w:rsidRPr="0079239D">
      <w:pPr>
        <w:jc w:val="both"/>
        <w:rPr>
          <w:rStyle w:val="Istaknuto"/>
          <w:b/>
          <w:i w:val="false"/>
        </w:rPr>
      </w:pPr>
    </w:p>
    <w:p w:rsidRDefault="007F2731" w:rsidP="007F2731" w:rsidR="007F2731" w:rsidRPr="0079239D">
      <w:pPr>
        <w:jc w:val="both"/>
        <w:rPr>
          <w:rStyle w:val="Istaknuto"/>
          <w:b/>
          <w:i w:val="false"/>
        </w:rPr>
      </w:pPr>
    </w:p>
    <w:p w:rsidRDefault="007F2731" w:rsidP="007F2731" w:rsidR="007F2731" w:rsidRPr="0079239D">
      <w:pPr>
        <w:rPr>
          <w:rStyle w:val="Istaknuto"/>
          <w:i w:val="false"/>
        </w:rPr>
      </w:pPr>
      <w:r w:rsidRPr="0079239D">
        <w:rPr>
          <w:rStyle w:val="Istaknuto"/>
          <w:i w:val="false"/>
        </w:rPr>
        <w:tab/>
      </w:r>
      <w:r w:rsidRPr="0079239D">
        <w:rPr>
          <w:rStyle w:val="Istaknuto"/>
          <w:i w:val="false"/>
        </w:rPr>
        <w:tab/>
      </w:r>
      <w:r w:rsidRPr="0079239D">
        <w:rPr>
          <w:rStyle w:val="Istaknuto"/>
          <w:i w:val="false"/>
        </w:rPr>
        <w:tab/>
      </w:r>
      <w:r w:rsidRPr="0079239D">
        <w:rPr>
          <w:rStyle w:val="Istaknuto"/>
          <w:i w:val="false"/>
        </w:rPr>
        <w:tab/>
        <w:t xml:space="preserve">   </w:t>
      </w:r>
      <w:r w:rsidR="0079239D">
        <w:rPr>
          <w:rStyle w:val="Istaknuto"/>
          <w:i w:val="false"/>
        </w:rPr>
        <w:t xml:space="preserve">      </w:t>
      </w:r>
      <w:r w:rsidRPr="0079239D">
        <w:rPr>
          <w:rStyle w:val="Istaknuto"/>
          <w:i w:val="false"/>
        </w:rPr>
        <w:t xml:space="preserve">  I Z V J E Š Ć E</w:t>
      </w:r>
    </w:p>
    <w:p w:rsidRDefault="0079239D" w:rsidP="007F2731" w:rsidR="007F2731" w:rsidRPr="0079239D">
      <w:pPr>
        <w:rPr>
          <w:rStyle w:val="Istaknuto"/>
          <w:i w:val="false"/>
        </w:rPr>
      </w:pPr>
      <w:r>
        <w:rPr>
          <w:rStyle w:val="Istaknuto"/>
          <w:i w:val="false"/>
        </w:rPr>
        <w:t xml:space="preserve">                        </w:t>
      </w:r>
      <w:r w:rsidR="007F2731" w:rsidRPr="0079239D">
        <w:rPr>
          <w:rStyle w:val="Istaknuto"/>
          <w:i w:val="false"/>
        </w:rPr>
        <w:t xml:space="preserve">privremenog stečajnog upravitelja u postupku radi utvrđivanja                                                                                                       </w:t>
      </w:r>
    </w:p>
    <w:p w:rsidRDefault="007F2731" w:rsidP="007F2731" w:rsidR="007F2731" w:rsidRPr="0079239D">
      <w:pPr>
        <w:rPr>
          <w:rStyle w:val="Istaknuto"/>
          <w:i w:val="false"/>
        </w:rPr>
      </w:pPr>
      <w:r w:rsidRPr="0079239D">
        <w:rPr>
          <w:rStyle w:val="Istaknuto"/>
          <w:i w:val="false"/>
        </w:rPr>
        <w:t xml:space="preserve">   </w:t>
      </w:r>
      <w:r w:rsidR="0079239D">
        <w:rPr>
          <w:rStyle w:val="Istaknuto"/>
          <w:i w:val="false"/>
        </w:rPr>
        <w:t xml:space="preserve">                      </w:t>
      </w:r>
      <w:r w:rsidRPr="0079239D">
        <w:rPr>
          <w:rStyle w:val="Istaknuto"/>
          <w:i w:val="false"/>
        </w:rPr>
        <w:t xml:space="preserve"> uvjeta za otvaranje stečajnog postupka nad dužnikom</w:t>
      </w:r>
    </w:p>
    <w:p w:rsidRDefault="007F2731" w:rsidP="007F2731" w:rsidR="007F2731" w:rsidRPr="0079239D">
      <w:pPr>
        <w:jc w:val="both"/>
        <w:rPr>
          <w:rStyle w:val="Istaknuto"/>
          <w:i w:val="false"/>
        </w:rPr>
      </w:pPr>
      <w:r w:rsidRPr="0079239D">
        <w:rPr>
          <w:rStyle w:val="Istaknuto"/>
          <w:i w:val="false"/>
        </w:rPr>
        <w:tab/>
        <w:t xml:space="preserve">                       </w:t>
      </w:r>
    </w:p>
    <w:p w:rsidRDefault="008D67B8" w:rsidP="007F2731" w:rsidR="007F2731" w:rsidRPr="0079239D">
      <w:pPr>
        <w:ind w:firstLine="708" w:left="2124"/>
        <w:jc w:val="both"/>
        <w:rPr>
          <w:rStyle w:val="Istaknuto"/>
          <w:i w:val="false"/>
        </w:rPr>
      </w:pPr>
      <w:r>
        <w:rPr>
          <w:rStyle w:val="Istaknuto"/>
          <w:i w:val="false"/>
        </w:rPr>
        <w:t xml:space="preserve">           KREMARK</w:t>
      </w:r>
      <w:r w:rsidR="007F2731" w:rsidRPr="0079239D">
        <w:rPr>
          <w:rStyle w:val="Istaknuto"/>
          <w:i w:val="false"/>
        </w:rPr>
        <w:t xml:space="preserve"> d.o.o. </w:t>
      </w:r>
    </w:p>
    <w:p w:rsidRDefault="007F2731" w:rsidP="007F2731" w:rsidR="00FE684A">
      <w:pPr>
        <w:jc w:val="both"/>
        <w:rPr>
          <w:rStyle w:val="Istaknuto"/>
          <w:i w:val="false"/>
        </w:rPr>
      </w:pPr>
      <w:r w:rsidRPr="0079239D">
        <w:rPr>
          <w:rStyle w:val="Istaknuto"/>
          <w:i w:val="false"/>
        </w:rPr>
        <w:t xml:space="preserve">                </w:t>
      </w:r>
      <w:r w:rsidR="00670B9F" w:rsidRPr="0079239D">
        <w:rPr>
          <w:rStyle w:val="Istaknuto"/>
          <w:i w:val="false"/>
        </w:rPr>
        <w:t xml:space="preserve">   </w:t>
      </w:r>
      <w:r w:rsidR="00C70C93" w:rsidRPr="0079239D">
        <w:rPr>
          <w:rStyle w:val="Istaknuto"/>
          <w:i w:val="false"/>
        </w:rPr>
        <w:t xml:space="preserve">         </w:t>
      </w:r>
      <w:r w:rsidR="000C4E1A" w:rsidRPr="0079239D">
        <w:rPr>
          <w:rStyle w:val="Istaknuto"/>
          <w:i w:val="false"/>
        </w:rPr>
        <w:t xml:space="preserve"> </w:t>
      </w:r>
      <w:r w:rsidR="0079239D">
        <w:rPr>
          <w:rStyle w:val="Istaknuto"/>
          <w:i w:val="false"/>
        </w:rPr>
        <w:t xml:space="preserve">            </w:t>
      </w:r>
      <w:r w:rsidR="00FE684A">
        <w:rPr>
          <w:rStyle w:val="Istaknuto"/>
          <w:i w:val="false"/>
        </w:rPr>
        <w:t xml:space="preserve">    </w:t>
      </w:r>
      <w:r w:rsidR="0079239D">
        <w:rPr>
          <w:rStyle w:val="Istaknuto"/>
          <w:i w:val="false"/>
        </w:rPr>
        <w:t xml:space="preserve">  </w:t>
      </w:r>
      <w:r w:rsidR="00C70C93" w:rsidRPr="0079239D">
        <w:rPr>
          <w:rStyle w:val="Istaknuto"/>
          <w:i w:val="false"/>
        </w:rPr>
        <w:t>Zagreb</w:t>
      </w:r>
      <w:r w:rsidRPr="0079239D">
        <w:rPr>
          <w:rStyle w:val="Istaknuto"/>
          <w:i w:val="false"/>
        </w:rPr>
        <w:t xml:space="preserve">,  </w:t>
      </w:r>
      <w:r w:rsidR="008D67B8">
        <w:rPr>
          <w:rStyle w:val="Istaknuto"/>
          <w:i w:val="false"/>
        </w:rPr>
        <w:t>Slovenska 14</w:t>
      </w:r>
    </w:p>
    <w:p w:rsidRDefault="00670B9F" w:rsidP="007F2731" w:rsidR="00670B9F" w:rsidRPr="0079239D">
      <w:pPr>
        <w:jc w:val="both"/>
        <w:rPr>
          <w:rStyle w:val="Istaknuto"/>
          <w:i w:val="false"/>
        </w:rPr>
      </w:pPr>
      <w:r w:rsidRPr="0079239D">
        <w:rPr>
          <w:rStyle w:val="Istaknuto"/>
          <w:i w:val="false"/>
        </w:rPr>
        <w:tab/>
      </w:r>
      <w:r w:rsidRPr="0079239D">
        <w:rPr>
          <w:rStyle w:val="Istaknuto"/>
          <w:i w:val="false"/>
        </w:rPr>
        <w:tab/>
      </w:r>
      <w:r w:rsidRPr="0079239D">
        <w:rPr>
          <w:rStyle w:val="Istaknuto"/>
          <w:i w:val="false"/>
        </w:rPr>
        <w:tab/>
        <w:t xml:space="preserve">         </w:t>
      </w:r>
    </w:p>
    <w:p w:rsidRDefault="007F2731" w:rsidP="007F2731" w:rsidR="00C70C93" w:rsidRPr="0079239D">
      <w:pPr>
        <w:ind w:firstLine="708"/>
        <w:jc w:val="both"/>
        <w:rPr>
          <w:rStyle w:val="Istaknuto"/>
          <w:i w:val="false"/>
        </w:rPr>
      </w:pPr>
      <w:r w:rsidRPr="0079239D">
        <w:rPr>
          <w:rStyle w:val="Istaknuto"/>
          <w:i w:val="false"/>
        </w:rPr>
        <w:t xml:space="preserve">                               </w:t>
      </w:r>
      <w:r w:rsidR="00FE684A">
        <w:rPr>
          <w:rStyle w:val="Istaknuto"/>
          <w:i w:val="false"/>
        </w:rPr>
        <w:t xml:space="preserve">        </w:t>
      </w:r>
      <w:r w:rsidRPr="0079239D">
        <w:rPr>
          <w:rStyle w:val="Istaknuto"/>
          <w:i w:val="false"/>
        </w:rPr>
        <w:t xml:space="preserve"> OIB:</w:t>
      </w:r>
      <w:r w:rsidR="008D67B8">
        <w:rPr>
          <w:rStyle w:val="Istaknuto"/>
          <w:i w:val="false"/>
        </w:rPr>
        <w:t>47800438676</w:t>
      </w:r>
      <w:r w:rsidRPr="0079239D">
        <w:rPr>
          <w:rStyle w:val="Istaknuto"/>
          <w:i w:val="false"/>
        </w:rPr>
        <w:t xml:space="preserve">  </w:t>
      </w:r>
    </w:p>
    <w:p w:rsidRDefault="0079239D" w:rsidP="00E96958" w:rsidR="007F2731" w:rsidRPr="0079239D">
      <w:pPr>
        <w:ind w:firstLine="708"/>
        <w:jc w:val="both"/>
        <w:rPr>
          <w:rStyle w:val="Istaknuto"/>
          <w:i w:val="false"/>
        </w:rPr>
      </w:pPr>
      <w:r>
        <w:rPr>
          <w:rStyle w:val="Istaknuto"/>
          <w:i w:val="false"/>
        </w:rPr>
        <w:t xml:space="preserve">       </w:t>
      </w:r>
      <w:r w:rsidR="007F2731" w:rsidRPr="0079239D">
        <w:rPr>
          <w:rStyle w:val="Istaknuto"/>
          <w:i w:val="false"/>
        </w:rPr>
        <w:t xml:space="preserve">  po </w:t>
      </w:r>
      <w:r w:rsidR="00FE684A">
        <w:rPr>
          <w:rStyle w:val="Istaknuto"/>
          <w:i w:val="false"/>
        </w:rPr>
        <w:t>R</w:t>
      </w:r>
      <w:r w:rsidR="007F2731" w:rsidRPr="0079239D">
        <w:rPr>
          <w:rStyle w:val="Istaknuto"/>
          <w:i w:val="false"/>
        </w:rPr>
        <w:t xml:space="preserve">ješenju </w:t>
      </w:r>
      <w:r w:rsidR="00C70C93" w:rsidRPr="0079239D">
        <w:rPr>
          <w:rStyle w:val="Istaknuto"/>
          <w:i w:val="false"/>
        </w:rPr>
        <w:t xml:space="preserve">br. </w:t>
      </w:r>
      <w:r w:rsidR="008D67B8">
        <w:rPr>
          <w:rStyle w:val="Istaknuto"/>
          <w:i w:val="false"/>
        </w:rPr>
        <w:t>3</w:t>
      </w:r>
      <w:r w:rsidR="007F2731" w:rsidRPr="0079239D">
        <w:rPr>
          <w:rStyle w:val="Istaknuto"/>
          <w:i w:val="false"/>
        </w:rPr>
        <w:t xml:space="preserve"> St-</w:t>
      </w:r>
      <w:r w:rsidR="008D67B8">
        <w:rPr>
          <w:rStyle w:val="Istaknuto"/>
          <w:i w:val="false"/>
        </w:rPr>
        <w:t>2895</w:t>
      </w:r>
      <w:r w:rsidR="00FE684A">
        <w:rPr>
          <w:rStyle w:val="Istaknuto"/>
          <w:i w:val="false"/>
        </w:rPr>
        <w:t>/17</w:t>
      </w:r>
      <w:r w:rsidR="007F2731" w:rsidRPr="0079239D">
        <w:rPr>
          <w:rStyle w:val="Istaknuto"/>
          <w:i w:val="false"/>
        </w:rPr>
        <w:t xml:space="preserve"> od </w:t>
      </w:r>
      <w:r>
        <w:rPr>
          <w:rStyle w:val="Istaknuto"/>
          <w:i w:val="false"/>
        </w:rPr>
        <w:t>6</w:t>
      </w:r>
      <w:r w:rsidR="007F2731" w:rsidRPr="0079239D">
        <w:rPr>
          <w:rStyle w:val="Istaknuto"/>
          <w:i w:val="false"/>
        </w:rPr>
        <w:t xml:space="preserve">. </w:t>
      </w:r>
      <w:r w:rsidR="008D67B8">
        <w:rPr>
          <w:rStyle w:val="Istaknuto"/>
          <w:i w:val="false"/>
        </w:rPr>
        <w:t>veljače</w:t>
      </w:r>
      <w:r w:rsidR="007F2731" w:rsidRPr="0079239D">
        <w:rPr>
          <w:rStyle w:val="Istaknuto"/>
          <w:i w:val="false"/>
        </w:rPr>
        <w:t xml:space="preserve"> 201</w:t>
      </w:r>
      <w:r w:rsidR="008D67B8">
        <w:rPr>
          <w:rStyle w:val="Istaknuto"/>
          <w:i w:val="false"/>
        </w:rPr>
        <w:t>8</w:t>
      </w:r>
      <w:r w:rsidR="007F2731" w:rsidRPr="0079239D">
        <w:rPr>
          <w:rStyle w:val="Istaknuto"/>
          <w:i w:val="false"/>
        </w:rPr>
        <w:t>. godine</w:t>
      </w: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pPr>
        <w:jc w:val="both"/>
        <w:rPr>
          <w:rStyle w:val="Istaknuto"/>
          <w:i w:val="false"/>
        </w:rPr>
      </w:pPr>
    </w:p>
    <w:p w:rsidRDefault="008D67B8" w:rsidP="007F2731" w:rsidR="008D67B8"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7F2731" w:rsidR="007F2731" w:rsidRPr="0079239D">
      <w:pPr>
        <w:jc w:val="both"/>
        <w:rPr>
          <w:rStyle w:val="Istaknuto"/>
          <w:i w:val="false"/>
        </w:rPr>
      </w:pPr>
    </w:p>
    <w:p w:rsidRDefault="007F2731" w:rsidP="000C4E1A" w:rsidR="000C4E1A" w:rsidRPr="0079239D">
      <w:pPr>
        <w:numPr>
          <w:ilvl w:val="0"/>
          <w:numId w:val="19"/>
        </w:numPr>
        <w:jc w:val="both"/>
        <w:rPr>
          <w:rStyle w:val="Istaknuto"/>
          <w:i w:val="false"/>
        </w:rPr>
      </w:pPr>
      <w:r w:rsidRPr="0079239D">
        <w:rPr>
          <w:rStyle w:val="Istaknuto"/>
          <w:i w:val="false"/>
        </w:rPr>
        <w:lastRenderedPageBreak/>
        <w:t>UVOD</w:t>
      </w:r>
    </w:p>
    <w:p w:rsidRDefault="007F2731" w:rsidP="008D67B8" w:rsidR="007F2731" w:rsidRPr="0079239D">
      <w:pPr>
        <w:rPr>
          <w:rStyle w:val="Istaknuto"/>
          <w:i w:val="false"/>
        </w:rPr>
      </w:pPr>
      <w:r w:rsidRPr="0079239D">
        <w:rPr>
          <w:rStyle w:val="Istaknuto"/>
          <w:i w:val="false"/>
        </w:rPr>
        <w:tab/>
        <w:t>Rješenjem Trgovačkog suda u Zagrebu</w:t>
      </w:r>
      <w:r w:rsidR="00670B9F" w:rsidRPr="0079239D">
        <w:rPr>
          <w:rStyle w:val="Istaknuto"/>
          <w:i w:val="false"/>
        </w:rPr>
        <w:t xml:space="preserve">, </w:t>
      </w:r>
      <w:r w:rsidR="008D67B8">
        <w:rPr>
          <w:rStyle w:val="Istaknuto"/>
          <w:i w:val="false"/>
        </w:rPr>
        <w:t>b</w:t>
      </w:r>
      <w:r w:rsidR="00670B9F" w:rsidRPr="0079239D">
        <w:rPr>
          <w:rStyle w:val="Istaknuto"/>
          <w:i w:val="false"/>
        </w:rPr>
        <w:t>r.</w:t>
      </w:r>
      <w:r w:rsidR="008D67B8">
        <w:rPr>
          <w:rStyle w:val="Istaknuto"/>
          <w:i w:val="false"/>
        </w:rPr>
        <w:t xml:space="preserve">3 </w:t>
      </w:r>
      <w:r w:rsidR="00670B9F" w:rsidRPr="0079239D">
        <w:rPr>
          <w:rStyle w:val="Istaknuto"/>
          <w:i w:val="false"/>
        </w:rPr>
        <w:t>St-</w:t>
      </w:r>
      <w:r w:rsidR="008D67B8">
        <w:rPr>
          <w:rStyle w:val="Istaknuto"/>
          <w:i w:val="false"/>
        </w:rPr>
        <w:t>2895</w:t>
      </w:r>
      <w:r w:rsidR="00FE684A">
        <w:rPr>
          <w:rStyle w:val="Istaknuto"/>
          <w:i w:val="false"/>
        </w:rPr>
        <w:t>/17</w:t>
      </w:r>
      <w:r w:rsidRPr="0079239D">
        <w:rPr>
          <w:rStyle w:val="Istaknuto"/>
          <w:i w:val="false"/>
        </w:rPr>
        <w:t xml:space="preserve"> od </w:t>
      </w:r>
      <w:r w:rsidR="0079239D">
        <w:rPr>
          <w:rStyle w:val="Istaknuto"/>
          <w:i w:val="false"/>
        </w:rPr>
        <w:t>6</w:t>
      </w:r>
      <w:r w:rsidRPr="0079239D">
        <w:rPr>
          <w:rStyle w:val="Istaknuto"/>
          <w:i w:val="false"/>
        </w:rPr>
        <w:t>.</w:t>
      </w:r>
      <w:r w:rsidR="00A118DE" w:rsidRPr="0079239D">
        <w:rPr>
          <w:rStyle w:val="Istaknuto"/>
          <w:i w:val="false"/>
        </w:rPr>
        <w:t xml:space="preserve"> </w:t>
      </w:r>
      <w:r w:rsidR="008D67B8">
        <w:rPr>
          <w:rStyle w:val="Istaknuto"/>
          <w:i w:val="false"/>
        </w:rPr>
        <w:t>veljače</w:t>
      </w:r>
      <w:r w:rsidR="00670B9F" w:rsidRPr="0079239D">
        <w:rPr>
          <w:rStyle w:val="Istaknuto"/>
          <w:i w:val="false"/>
        </w:rPr>
        <w:t xml:space="preserve"> </w:t>
      </w:r>
      <w:r w:rsidRPr="0079239D">
        <w:rPr>
          <w:rStyle w:val="Istaknuto"/>
          <w:i w:val="false"/>
        </w:rPr>
        <w:t>201</w:t>
      </w:r>
      <w:r w:rsidR="008D67B8">
        <w:rPr>
          <w:rStyle w:val="Istaknuto"/>
          <w:i w:val="false"/>
        </w:rPr>
        <w:t>8</w:t>
      </w:r>
      <w:r w:rsidRPr="0079239D">
        <w:rPr>
          <w:rStyle w:val="Istaknuto"/>
          <w:i w:val="false"/>
        </w:rPr>
        <w:t>.</w:t>
      </w:r>
      <w:r w:rsidR="00C70C93" w:rsidRPr="0079239D">
        <w:rPr>
          <w:rStyle w:val="Istaknuto"/>
          <w:i w:val="false"/>
        </w:rPr>
        <w:t xml:space="preserve"> godine</w:t>
      </w:r>
      <w:r w:rsidRPr="0079239D">
        <w:rPr>
          <w:rStyle w:val="Istaknuto"/>
          <w:i w:val="false"/>
        </w:rPr>
        <w:t xml:space="preserve"> pokrenut je prethodni postupak nad dužnikom </w:t>
      </w:r>
      <w:r w:rsidR="008D67B8">
        <w:rPr>
          <w:rStyle w:val="Istaknuto"/>
          <w:i w:val="false"/>
        </w:rPr>
        <w:t>KREMARK</w:t>
      </w:r>
      <w:r w:rsidR="00A118DE" w:rsidRPr="0079239D">
        <w:rPr>
          <w:rStyle w:val="Istaknuto"/>
          <w:i w:val="false"/>
        </w:rPr>
        <w:t xml:space="preserve">  </w:t>
      </w:r>
      <w:r w:rsidRPr="0079239D">
        <w:rPr>
          <w:rStyle w:val="Istaknuto"/>
          <w:i w:val="false"/>
        </w:rPr>
        <w:t xml:space="preserve">d.o.o. radi utvrđivanja </w:t>
      </w:r>
      <w:r w:rsidR="008D67B8">
        <w:rPr>
          <w:rStyle w:val="Istaknuto"/>
          <w:i w:val="false"/>
        </w:rPr>
        <w:t>pretpostavki</w:t>
      </w:r>
      <w:r w:rsidRPr="0079239D">
        <w:rPr>
          <w:rStyle w:val="Istaknuto"/>
          <w:i w:val="false"/>
        </w:rPr>
        <w:t xml:space="preserve"> za otvaranje stečajnog postupka, te </w:t>
      </w:r>
      <w:r w:rsidR="00FE684A">
        <w:rPr>
          <w:rStyle w:val="Istaknuto"/>
          <w:i w:val="false"/>
        </w:rPr>
        <w:t>sam</w:t>
      </w:r>
      <w:r w:rsidR="00C70C93" w:rsidRPr="0079239D">
        <w:rPr>
          <w:rStyle w:val="Istaknuto"/>
          <w:i w:val="false"/>
        </w:rPr>
        <w:t xml:space="preserve"> </w:t>
      </w:r>
      <w:r w:rsidR="00275EF7">
        <w:rPr>
          <w:rStyle w:val="Istaknuto"/>
          <w:i w:val="false"/>
        </w:rPr>
        <w:t xml:space="preserve">imenovan </w:t>
      </w:r>
      <w:r w:rsidRPr="0079239D">
        <w:rPr>
          <w:rStyle w:val="Istaknuto"/>
          <w:i w:val="false"/>
        </w:rPr>
        <w:t>za privremenog stečajnog upravitelja.</w:t>
      </w:r>
    </w:p>
    <w:p w:rsidRDefault="007F2731" w:rsidP="007F2731" w:rsidR="007F2731" w:rsidRPr="0079239D">
      <w:pPr>
        <w:jc w:val="both"/>
        <w:rPr>
          <w:rStyle w:val="Istaknuto"/>
          <w:i w:val="false"/>
        </w:rPr>
      </w:pPr>
    </w:p>
    <w:p w:rsidRDefault="007F2731" w:rsidP="00065E9E" w:rsidR="00065E9E">
      <w:pPr>
        <w:rPr>
          <w:rStyle w:val="Istaknuto"/>
          <w:i w:val="false"/>
        </w:rPr>
      </w:pPr>
      <w:r w:rsidRPr="0079239D">
        <w:rPr>
          <w:rStyle w:val="Istaknuto"/>
          <w:i w:val="false"/>
        </w:rPr>
        <w:tab/>
      </w:r>
      <w:r w:rsidR="00065E9E" w:rsidRPr="0079239D">
        <w:rPr>
          <w:rStyle w:val="Istaknuto"/>
          <w:i w:val="false"/>
        </w:rPr>
        <w:t>Prijedlog za otvaranje stečajnog postupka nad dužnikom podni</w:t>
      </w:r>
      <w:r w:rsidR="00065E9E">
        <w:rPr>
          <w:rStyle w:val="Istaknuto"/>
          <w:i w:val="false"/>
        </w:rPr>
        <w:t xml:space="preserve">jela je FINA, Regionalni centar Zagreb, temeljem čl.110. st.1. SZ, jer  u Očevidniku redoslijeda za plaćanje pravna osoba ima neizvršene osnove za plaćanje </w:t>
      </w:r>
      <w:r w:rsidR="00063B7E">
        <w:rPr>
          <w:rStyle w:val="Istaknuto"/>
          <w:i w:val="false"/>
        </w:rPr>
        <w:t xml:space="preserve">u neprekinutom razdoblju </w:t>
      </w:r>
      <w:r w:rsidR="00065E9E">
        <w:rPr>
          <w:rStyle w:val="Istaknuto"/>
          <w:i w:val="false"/>
        </w:rPr>
        <w:t>od 120 dana.</w:t>
      </w:r>
    </w:p>
    <w:p w:rsidRDefault="004E705E" w:rsidP="007F2731" w:rsidR="004E705E" w:rsidRPr="0079239D">
      <w:pPr>
        <w:jc w:val="both"/>
        <w:rPr>
          <w:rStyle w:val="Istaknuto"/>
          <w:i w:val="false"/>
        </w:rPr>
      </w:pPr>
    </w:p>
    <w:p w:rsidRDefault="007F2731" w:rsidP="007F2731" w:rsidR="007F2731" w:rsidRPr="0079239D">
      <w:pPr>
        <w:jc w:val="both"/>
        <w:rPr>
          <w:rStyle w:val="Istaknuto"/>
          <w:i w:val="false"/>
        </w:rPr>
      </w:pPr>
      <w:r w:rsidRPr="0079239D">
        <w:rPr>
          <w:rStyle w:val="Istaknuto"/>
          <w:i w:val="false"/>
        </w:rPr>
        <w:t>2. PROVEDENE AKTIVNOSTI</w:t>
      </w:r>
    </w:p>
    <w:p w:rsidRDefault="006654D5" w:rsidP="007F2731" w:rsidR="00275EF7">
      <w:pPr>
        <w:ind w:firstLine="708"/>
        <w:jc w:val="both"/>
        <w:rPr>
          <w:rStyle w:val="Istaknuto"/>
          <w:i w:val="false"/>
        </w:rPr>
      </w:pPr>
      <w:r w:rsidRPr="0079239D">
        <w:rPr>
          <w:rStyle w:val="Istaknuto"/>
          <w:i w:val="false"/>
        </w:rPr>
        <w:t>Po primitku Rješenja</w:t>
      </w:r>
      <w:r w:rsidR="00275EF7">
        <w:rPr>
          <w:rStyle w:val="Istaknuto"/>
          <w:i w:val="false"/>
        </w:rPr>
        <w:t xml:space="preserve"> o imenovanju za privremenog stečajnog upravitelja:</w:t>
      </w:r>
    </w:p>
    <w:p w:rsidRDefault="00275EF7" w:rsidP="007F2731" w:rsidR="00855461">
      <w:pPr>
        <w:ind w:firstLine="708"/>
        <w:jc w:val="both"/>
        <w:rPr>
          <w:rStyle w:val="Istaknuto"/>
          <w:i w:val="false"/>
        </w:rPr>
      </w:pPr>
      <w:r>
        <w:rPr>
          <w:rStyle w:val="Istaknuto"/>
          <w:i w:val="false"/>
        </w:rPr>
        <w:t>-</w:t>
      </w:r>
      <w:r w:rsidR="006654D5" w:rsidRPr="0079239D">
        <w:rPr>
          <w:rStyle w:val="Istaknuto"/>
          <w:i w:val="false"/>
        </w:rPr>
        <w:t xml:space="preserve"> </w:t>
      </w:r>
      <w:r>
        <w:rPr>
          <w:rStyle w:val="Istaknuto"/>
          <w:i w:val="false"/>
        </w:rPr>
        <w:t xml:space="preserve">uputio sam dopis na odgovornu osobu u društvu </w:t>
      </w:r>
      <w:r w:rsidR="00063B7E">
        <w:rPr>
          <w:rStyle w:val="Istaknuto"/>
          <w:i w:val="false"/>
        </w:rPr>
        <w:t>KREMARK</w:t>
      </w:r>
      <w:r>
        <w:rPr>
          <w:rStyle w:val="Istaknuto"/>
          <w:i w:val="false"/>
        </w:rPr>
        <w:t xml:space="preserve"> d.o.o. </w:t>
      </w:r>
      <w:r w:rsidR="00063B7E">
        <w:rPr>
          <w:rStyle w:val="Istaknuto"/>
          <w:i w:val="false"/>
        </w:rPr>
        <w:t>Slovenska 14</w:t>
      </w:r>
      <w:r>
        <w:rPr>
          <w:rStyle w:val="Istaknuto"/>
          <w:i w:val="false"/>
        </w:rPr>
        <w:t>, Zagreb, radi pripreme i dostave poslovne dokumentacije</w:t>
      </w:r>
      <w:r w:rsidR="00063B7E">
        <w:rPr>
          <w:rStyle w:val="Istaknuto"/>
          <w:i w:val="false"/>
        </w:rPr>
        <w:t xml:space="preserve">, </w:t>
      </w:r>
      <w:r w:rsidR="00D44113">
        <w:rPr>
          <w:rStyle w:val="Istaknuto"/>
          <w:i w:val="false"/>
        </w:rPr>
        <w:t xml:space="preserve">te </w:t>
      </w:r>
      <w:r w:rsidR="00063B7E">
        <w:rPr>
          <w:rStyle w:val="Istaknuto"/>
          <w:i w:val="false"/>
        </w:rPr>
        <w:t xml:space="preserve">sam stupio u kontakt s </w:t>
      </w:r>
      <w:r w:rsidR="00D44113">
        <w:rPr>
          <w:rStyle w:val="Istaknuto"/>
          <w:i w:val="false"/>
        </w:rPr>
        <w:t>odgovorn</w:t>
      </w:r>
      <w:r w:rsidR="00063B7E">
        <w:rPr>
          <w:rStyle w:val="Istaknuto"/>
          <w:i w:val="false"/>
        </w:rPr>
        <w:t>om osobom Krešom Matijevićem</w:t>
      </w:r>
      <w:r w:rsidR="00855461">
        <w:rPr>
          <w:rStyle w:val="Istaknuto"/>
          <w:i w:val="false"/>
        </w:rPr>
        <w:t>, te mi je obećano da će knjigovodstvo dostaviti traženu dokumentaciju. U nekoliko navrata kontaktirano je knjigovodstvo, te je knjigovotkinja obećavala dostavu tražene dokumentacije, međutim do dana izrade ovog izvješća, dokumentacija mi nije dostavljena, pa se izvješće daje prema podacima iz javnih izvora.</w:t>
      </w:r>
    </w:p>
    <w:p w:rsidRDefault="007F2731" w:rsidP="007F2731" w:rsidR="007F2731" w:rsidRPr="0079239D">
      <w:pPr>
        <w:ind w:firstLine="708"/>
        <w:jc w:val="both"/>
        <w:rPr>
          <w:rStyle w:val="Istaknuto"/>
          <w:i w:val="false"/>
        </w:rPr>
      </w:pPr>
    </w:p>
    <w:p w:rsidRDefault="00855461" w:rsidP="007F2731" w:rsidR="007F2731" w:rsidRPr="0079239D">
      <w:pPr>
        <w:ind w:firstLine="708"/>
        <w:jc w:val="both"/>
        <w:rPr>
          <w:rStyle w:val="Istaknuto"/>
          <w:i w:val="false"/>
        </w:rPr>
      </w:pPr>
      <w:r>
        <w:rPr>
          <w:rStyle w:val="Istaknuto"/>
          <w:i w:val="false"/>
        </w:rPr>
        <w:t>I</w:t>
      </w:r>
      <w:r w:rsidR="007F2731" w:rsidRPr="0079239D">
        <w:rPr>
          <w:rStyle w:val="Istaknuto"/>
          <w:i w:val="false"/>
        </w:rPr>
        <w:t>zvrš</w:t>
      </w:r>
      <w:r>
        <w:rPr>
          <w:rStyle w:val="Istaknuto"/>
          <w:i w:val="false"/>
        </w:rPr>
        <w:t>ene su</w:t>
      </w:r>
      <w:r w:rsidR="007F2731" w:rsidRPr="0079239D">
        <w:rPr>
          <w:rStyle w:val="Istaknuto"/>
          <w:i w:val="false"/>
        </w:rPr>
        <w:t xml:space="preserve"> provjere u više institucija za trgovačko društvo </w:t>
      </w:r>
      <w:r>
        <w:rPr>
          <w:rStyle w:val="Istaknuto"/>
          <w:i w:val="false"/>
        </w:rPr>
        <w:t>KREMARK</w:t>
      </w:r>
      <w:r w:rsidR="000F72B6" w:rsidRPr="0079239D">
        <w:rPr>
          <w:rStyle w:val="Istaknuto"/>
          <w:i w:val="false"/>
        </w:rPr>
        <w:t xml:space="preserve"> </w:t>
      </w:r>
      <w:r w:rsidR="0087222F" w:rsidRPr="0079239D">
        <w:rPr>
          <w:rStyle w:val="Istaknuto"/>
          <w:i w:val="false"/>
        </w:rPr>
        <w:t>d.o.o.</w:t>
      </w:r>
    </w:p>
    <w:p w:rsidRDefault="007F2731" w:rsidP="007F2731" w:rsidR="007F2731" w:rsidRPr="0079239D">
      <w:pPr>
        <w:ind w:firstLine="708"/>
        <w:jc w:val="both"/>
        <w:rPr>
          <w:rStyle w:val="Istaknuto"/>
          <w:i w:val="false"/>
        </w:rPr>
      </w:pPr>
    </w:p>
    <w:p w:rsidRDefault="007F2731" w:rsidP="007F2731" w:rsidR="00F214C6">
      <w:pPr>
        <w:ind w:firstLine="708"/>
        <w:jc w:val="both"/>
        <w:rPr>
          <w:rStyle w:val="Istaknuto"/>
          <w:i w:val="false"/>
        </w:rPr>
      </w:pPr>
      <w:r w:rsidRPr="003814CF">
        <w:rPr>
          <w:rStyle w:val="Istaknuto"/>
          <w:b/>
          <w:i w:val="false"/>
        </w:rPr>
        <w:t>-</w:t>
      </w:r>
      <w:r w:rsidRPr="0079239D">
        <w:rPr>
          <w:rStyle w:val="Istaknuto"/>
          <w:i w:val="false"/>
        </w:rPr>
        <w:t xml:space="preserve"> </w:t>
      </w:r>
      <w:r w:rsidR="00F214C6">
        <w:rPr>
          <w:rStyle w:val="Istaknuto"/>
          <w:i w:val="false"/>
        </w:rPr>
        <w:t>u Općinskom građanskom sudu u Zagrebu, Zemljišnoknjižni odjel Zagreb, pribavljen je izvadak iz zemljišne knjige, iz kojeg je vidljivo da je društvo KREMARK d.o.o. vlasnik jednosobnog stana s kuhinjom u podrumu, površine 17,21m</w:t>
      </w:r>
      <w:r w:rsidR="00F214C6">
        <w:rPr>
          <w:rStyle w:val="Istaknuto"/>
          <w:rFonts w:cs="Arial"/>
          <w:i w:val="false"/>
        </w:rPr>
        <w:t>²</w:t>
      </w:r>
      <w:r w:rsidR="00F214C6">
        <w:rPr>
          <w:rStyle w:val="Istaknuto"/>
          <w:i w:val="false"/>
        </w:rPr>
        <w:t>, upisano u zemljišne knjige k.o. Grad Zagreb, zk.ul.4424, k.č.5252/1, Zagreb, Slovenska 14,</w:t>
      </w:r>
    </w:p>
    <w:p w:rsidRDefault="00BC06FC" w:rsidP="00276F81" w:rsidR="00BC06FC">
      <w:pPr>
        <w:ind w:firstLine="708"/>
        <w:jc w:val="both"/>
        <w:rPr>
          <w:rStyle w:val="Istaknuto"/>
          <w:i w:val="false"/>
        </w:rPr>
      </w:pPr>
    </w:p>
    <w:p w:rsidRDefault="007F2731" w:rsidP="00AA37D9" w:rsidR="009B333C">
      <w:pPr>
        <w:ind w:firstLine="708"/>
        <w:jc w:val="both"/>
        <w:rPr>
          <w:rStyle w:val="Istaknuto"/>
          <w:i w:val="false"/>
        </w:rPr>
      </w:pPr>
      <w:r w:rsidRPr="003814CF">
        <w:rPr>
          <w:rStyle w:val="Istaknuto"/>
          <w:b/>
          <w:i w:val="false"/>
        </w:rPr>
        <w:t>-</w:t>
      </w:r>
      <w:r w:rsidRPr="0079239D">
        <w:rPr>
          <w:rStyle w:val="Istaknuto"/>
          <w:i w:val="false"/>
        </w:rPr>
        <w:t xml:space="preserve"> od </w:t>
      </w:r>
      <w:r w:rsidR="00F214C6">
        <w:rPr>
          <w:rStyle w:val="Istaknuto"/>
          <w:i w:val="false"/>
        </w:rPr>
        <w:t xml:space="preserve">Centra za vozila Hrvatske pribavljeno je </w:t>
      </w:r>
      <w:r w:rsidR="004A5563" w:rsidRPr="0079239D">
        <w:rPr>
          <w:rStyle w:val="Istaknuto"/>
          <w:i w:val="false"/>
        </w:rPr>
        <w:t>uvjerenj</w:t>
      </w:r>
      <w:r w:rsidR="00F214C6">
        <w:rPr>
          <w:rStyle w:val="Istaknuto"/>
          <w:i w:val="false"/>
        </w:rPr>
        <w:t>e</w:t>
      </w:r>
      <w:r w:rsidR="009B333C">
        <w:rPr>
          <w:rStyle w:val="Istaknuto"/>
          <w:i w:val="false"/>
        </w:rPr>
        <w:t xml:space="preserve"> da </w:t>
      </w:r>
      <w:r w:rsidR="00276F81">
        <w:rPr>
          <w:rStyle w:val="Istaknuto"/>
          <w:i w:val="false"/>
        </w:rPr>
        <w:t xml:space="preserve">je </w:t>
      </w:r>
      <w:r w:rsidR="004A5563" w:rsidRPr="0079239D">
        <w:rPr>
          <w:rStyle w:val="Istaknuto"/>
          <w:i w:val="false"/>
        </w:rPr>
        <w:t xml:space="preserve">društvo </w:t>
      </w:r>
      <w:r w:rsidR="009B333C">
        <w:rPr>
          <w:rStyle w:val="Istaknuto"/>
          <w:i w:val="false"/>
        </w:rPr>
        <w:t>KREMARK</w:t>
      </w:r>
      <w:r w:rsidR="004A5563" w:rsidRPr="0079239D">
        <w:rPr>
          <w:rStyle w:val="Istaknuto"/>
          <w:i w:val="false"/>
        </w:rPr>
        <w:t xml:space="preserve"> d.o.o. evidentirano kao vlasnik vozila</w:t>
      </w:r>
      <w:r w:rsidR="009B333C">
        <w:rPr>
          <w:rStyle w:val="Istaknuto"/>
          <w:i w:val="false"/>
        </w:rPr>
        <w:t>:</w:t>
      </w:r>
    </w:p>
    <w:p w:rsidRDefault="009B333C" w:rsidP="00AA37D9" w:rsidR="00AA37D9" w:rsidRPr="0079239D">
      <w:pPr>
        <w:ind w:firstLine="708"/>
        <w:jc w:val="both"/>
        <w:rPr>
          <w:rStyle w:val="Istaknuto"/>
          <w:i w:val="false"/>
        </w:rPr>
      </w:pPr>
      <w:r>
        <w:rPr>
          <w:rStyle w:val="Istaknuto"/>
          <w:i w:val="false"/>
        </w:rPr>
        <w:t>1.</w:t>
      </w:r>
      <w:r w:rsidR="00276F81">
        <w:rPr>
          <w:rStyle w:val="Istaknuto"/>
          <w:i w:val="false"/>
        </w:rPr>
        <w:t xml:space="preserve"> M1</w:t>
      </w:r>
      <w:r w:rsidR="004D3ABD" w:rsidRPr="0079239D">
        <w:rPr>
          <w:rStyle w:val="Istaknuto"/>
          <w:i w:val="false"/>
        </w:rPr>
        <w:t>,</w:t>
      </w:r>
      <w:r w:rsidR="00276F81">
        <w:rPr>
          <w:rStyle w:val="Istaknuto"/>
          <w:i w:val="false"/>
        </w:rPr>
        <w:t xml:space="preserve"> marke RENAULT </w:t>
      </w:r>
      <w:r>
        <w:rPr>
          <w:rStyle w:val="Istaknuto"/>
          <w:i w:val="false"/>
        </w:rPr>
        <w:t>1.2 EXPRESSION</w:t>
      </w:r>
      <w:r w:rsidR="00276F81">
        <w:rPr>
          <w:rStyle w:val="Istaknuto"/>
          <w:i w:val="false"/>
        </w:rPr>
        <w:t>, god.proizv. 200</w:t>
      </w:r>
      <w:r>
        <w:rPr>
          <w:rStyle w:val="Istaknuto"/>
          <w:i w:val="false"/>
        </w:rPr>
        <w:t>0</w:t>
      </w:r>
      <w:r w:rsidR="00276F81">
        <w:rPr>
          <w:rStyle w:val="Istaknuto"/>
          <w:i w:val="false"/>
        </w:rPr>
        <w:t>, broj šasije VF1</w:t>
      </w:r>
      <w:r>
        <w:rPr>
          <w:rStyle w:val="Istaknuto"/>
          <w:i w:val="false"/>
        </w:rPr>
        <w:t>C066M523513740</w:t>
      </w:r>
      <w:r w:rsidR="00276F81">
        <w:rPr>
          <w:rStyle w:val="Istaknuto"/>
          <w:i w:val="false"/>
        </w:rPr>
        <w:t>, reg.ozn. ZG</w:t>
      </w:r>
      <w:r>
        <w:rPr>
          <w:rStyle w:val="Istaknuto"/>
          <w:i w:val="false"/>
        </w:rPr>
        <w:t>3511GE</w:t>
      </w:r>
      <w:r w:rsidR="00276F81">
        <w:rPr>
          <w:rStyle w:val="Istaknuto"/>
          <w:i w:val="false"/>
        </w:rPr>
        <w:t>,</w:t>
      </w:r>
    </w:p>
    <w:p w:rsidRDefault="009B333C" w:rsidP="00AA37D9" w:rsidR="00D14F0C">
      <w:pPr>
        <w:ind w:firstLine="708"/>
        <w:jc w:val="both"/>
        <w:rPr>
          <w:rStyle w:val="Istaknuto"/>
          <w:i w:val="false"/>
        </w:rPr>
      </w:pPr>
      <w:r>
        <w:rPr>
          <w:rStyle w:val="Istaknuto"/>
          <w:i w:val="false"/>
        </w:rPr>
        <w:t xml:space="preserve"> 2.</w:t>
      </w:r>
      <w:r w:rsidR="00D14F0C" w:rsidRPr="0079239D">
        <w:rPr>
          <w:rStyle w:val="Istaknuto"/>
          <w:i w:val="false"/>
        </w:rPr>
        <w:t xml:space="preserve"> </w:t>
      </w:r>
      <w:r>
        <w:rPr>
          <w:rStyle w:val="Istaknuto"/>
          <w:i w:val="false"/>
        </w:rPr>
        <w:t>M1</w:t>
      </w:r>
      <w:r w:rsidRPr="0079239D">
        <w:rPr>
          <w:rStyle w:val="Istaknuto"/>
          <w:i w:val="false"/>
        </w:rPr>
        <w:t>,</w:t>
      </w:r>
      <w:r>
        <w:rPr>
          <w:rStyle w:val="Istaknuto"/>
          <w:i w:val="false"/>
        </w:rPr>
        <w:t xml:space="preserve"> marke RENAULT 2.0 SCENIC 16V, god.proizv. 2000, broj šasije VF1JAAC0E23030913, reg.ozn. ZG6934AZ, odjavljeno 3.3.2015.godine,</w:t>
      </w:r>
    </w:p>
    <w:p w:rsidRDefault="009B333C" w:rsidP="00AA37D9" w:rsidR="009B333C" w:rsidRPr="0079239D">
      <w:pPr>
        <w:ind w:firstLine="708"/>
        <w:jc w:val="both"/>
        <w:rPr>
          <w:rStyle w:val="Istaknuto"/>
          <w:i w:val="false"/>
        </w:rPr>
      </w:pPr>
    </w:p>
    <w:p w:rsidRDefault="007F2731" w:rsidP="007F2731" w:rsidR="007F2731">
      <w:pPr>
        <w:ind w:firstLine="708"/>
        <w:jc w:val="both"/>
        <w:rPr>
          <w:rStyle w:val="Istaknuto"/>
          <w:i w:val="false"/>
        </w:rPr>
      </w:pPr>
      <w:r w:rsidRPr="0079239D">
        <w:rPr>
          <w:rStyle w:val="Istaknuto"/>
          <w:i w:val="false"/>
        </w:rPr>
        <w:t xml:space="preserve"> </w:t>
      </w:r>
      <w:r w:rsidRPr="00971C09">
        <w:rPr>
          <w:rStyle w:val="Istaknuto"/>
          <w:b/>
          <w:i w:val="false"/>
        </w:rPr>
        <w:t>-</w:t>
      </w:r>
      <w:r w:rsidRPr="0079239D">
        <w:rPr>
          <w:rStyle w:val="Istaknuto"/>
          <w:i w:val="false"/>
        </w:rPr>
        <w:t xml:space="preserve"> od HZMO, pribavio sam popis osiguranika koji su prijavljeni na reg.</w:t>
      </w:r>
      <w:r w:rsidR="004D3ABD" w:rsidRPr="0079239D">
        <w:rPr>
          <w:rStyle w:val="Istaknuto"/>
          <w:i w:val="false"/>
        </w:rPr>
        <w:t xml:space="preserve"> </w:t>
      </w:r>
      <w:r w:rsidRPr="0079239D">
        <w:rPr>
          <w:rStyle w:val="Istaknuto"/>
          <w:i w:val="false"/>
        </w:rPr>
        <w:t xml:space="preserve">br. </w:t>
      </w:r>
      <w:r w:rsidR="005D5299" w:rsidRPr="0079239D">
        <w:rPr>
          <w:rStyle w:val="Istaknuto"/>
          <w:i w:val="false"/>
        </w:rPr>
        <w:t>3</w:t>
      </w:r>
      <w:r w:rsidR="004D3ABD" w:rsidRPr="0079239D">
        <w:rPr>
          <w:rStyle w:val="Istaknuto"/>
          <w:i w:val="false"/>
        </w:rPr>
        <w:t>1</w:t>
      </w:r>
      <w:r w:rsidR="00FE5BA5" w:rsidRPr="0079239D">
        <w:rPr>
          <w:rStyle w:val="Istaknuto"/>
          <w:i w:val="false"/>
        </w:rPr>
        <w:t>1</w:t>
      </w:r>
      <w:r w:rsidR="009B333C">
        <w:rPr>
          <w:rStyle w:val="Istaknuto"/>
          <w:i w:val="false"/>
        </w:rPr>
        <w:t>4293236</w:t>
      </w:r>
      <w:r w:rsidRPr="0079239D">
        <w:rPr>
          <w:rStyle w:val="Istaknuto"/>
          <w:i w:val="false"/>
        </w:rPr>
        <w:t xml:space="preserve"> društv</w:t>
      </w:r>
      <w:r w:rsidR="006654D5" w:rsidRPr="0079239D">
        <w:rPr>
          <w:rStyle w:val="Istaknuto"/>
          <w:i w:val="false"/>
        </w:rPr>
        <w:t>a</w:t>
      </w:r>
      <w:r w:rsidRPr="0079239D">
        <w:rPr>
          <w:rStyle w:val="Istaknuto"/>
          <w:i w:val="false"/>
        </w:rPr>
        <w:t xml:space="preserve"> </w:t>
      </w:r>
      <w:r w:rsidR="009B333C">
        <w:rPr>
          <w:rStyle w:val="Istaknuto"/>
          <w:i w:val="false"/>
        </w:rPr>
        <w:t>KREMARK</w:t>
      </w:r>
      <w:r w:rsidR="00FE5BA5" w:rsidRPr="0079239D">
        <w:rPr>
          <w:rStyle w:val="Istaknuto"/>
          <w:i w:val="false"/>
        </w:rPr>
        <w:t xml:space="preserve"> </w:t>
      </w:r>
      <w:r w:rsidR="00331956" w:rsidRPr="0079239D">
        <w:rPr>
          <w:rStyle w:val="Istaknuto"/>
          <w:i w:val="false"/>
        </w:rPr>
        <w:t xml:space="preserve">d.o.o. </w:t>
      </w:r>
      <w:r w:rsidRPr="0079239D">
        <w:rPr>
          <w:rStyle w:val="Istaknuto"/>
          <w:i w:val="false"/>
        </w:rPr>
        <w:t xml:space="preserve">iz kojeg </w:t>
      </w:r>
      <w:r w:rsidR="007F378D" w:rsidRPr="0079239D">
        <w:rPr>
          <w:rStyle w:val="Istaknuto"/>
          <w:i w:val="false"/>
        </w:rPr>
        <w:t xml:space="preserve">proizlazi </w:t>
      </w:r>
      <w:r w:rsidRPr="0079239D">
        <w:rPr>
          <w:rStyle w:val="Istaknuto"/>
          <w:i w:val="false"/>
        </w:rPr>
        <w:t xml:space="preserve">da </w:t>
      </w:r>
      <w:r w:rsidR="005D5299" w:rsidRPr="0079239D">
        <w:rPr>
          <w:rStyle w:val="Istaknuto"/>
          <w:i w:val="false"/>
        </w:rPr>
        <w:t>društv</w:t>
      </w:r>
      <w:r w:rsidR="009B333C">
        <w:rPr>
          <w:rStyle w:val="Istaknuto"/>
          <w:i w:val="false"/>
        </w:rPr>
        <w:t xml:space="preserve">o ima </w:t>
      </w:r>
      <w:r w:rsidR="00276F81">
        <w:rPr>
          <w:rStyle w:val="Istaknuto"/>
          <w:i w:val="false"/>
        </w:rPr>
        <w:t xml:space="preserve">zaposleno </w:t>
      </w:r>
      <w:r w:rsidR="009B333C">
        <w:rPr>
          <w:rStyle w:val="Istaknuto"/>
          <w:i w:val="false"/>
        </w:rPr>
        <w:t>jednog</w:t>
      </w:r>
      <w:r w:rsidR="00276F81">
        <w:rPr>
          <w:rStyle w:val="Istaknuto"/>
          <w:i w:val="false"/>
        </w:rPr>
        <w:t xml:space="preserve"> zaposlenika,</w:t>
      </w:r>
      <w:r w:rsidR="009B333C">
        <w:rPr>
          <w:rStyle w:val="Istaknuto"/>
          <w:i w:val="false"/>
        </w:rPr>
        <w:t xml:space="preserve"> Krešu Matijevića, koji je osnivač i direktor društva,</w:t>
      </w:r>
    </w:p>
    <w:p w:rsidRDefault="00276F81" w:rsidP="007F2731" w:rsidR="00276F81" w:rsidRPr="0079239D">
      <w:pPr>
        <w:ind w:firstLine="708"/>
        <w:jc w:val="both"/>
        <w:rPr>
          <w:rStyle w:val="Istaknuto"/>
          <w:i w:val="false"/>
        </w:rPr>
      </w:pPr>
    </w:p>
    <w:p w:rsidRDefault="007F2731" w:rsidP="007F2731" w:rsidR="007F2731">
      <w:pPr>
        <w:ind w:firstLine="708"/>
        <w:jc w:val="both"/>
        <w:rPr>
          <w:rStyle w:val="Istaknuto"/>
          <w:i w:val="false"/>
        </w:rPr>
      </w:pPr>
      <w:r w:rsidRPr="00971C09">
        <w:rPr>
          <w:rStyle w:val="Istaknuto"/>
          <w:b/>
          <w:i w:val="false"/>
        </w:rPr>
        <w:t>-</w:t>
      </w:r>
      <w:r w:rsidRPr="0079239D">
        <w:rPr>
          <w:rStyle w:val="Istaknuto"/>
          <w:i w:val="false"/>
        </w:rPr>
        <w:t xml:space="preserve"> od Financijske agencije pribavljena je </w:t>
      </w:r>
      <w:r w:rsidR="00AF776A" w:rsidRPr="0079239D">
        <w:rPr>
          <w:rStyle w:val="Istaknuto"/>
          <w:i w:val="false"/>
        </w:rPr>
        <w:t>p</w:t>
      </w:r>
      <w:r w:rsidRPr="0079239D">
        <w:rPr>
          <w:rStyle w:val="Istaknuto"/>
          <w:i w:val="false"/>
        </w:rPr>
        <w:t xml:space="preserve">otvrda </w:t>
      </w:r>
      <w:r w:rsidR="00192230" w:rsidRPr="0079239D">
        <w:rPr>
          <w:rStyle w:val="Istaknuto"/>
          <w:i w:val="false"/>
        </w:rPr>
        <w:t>o blokadi računa i novčanih sredstava ovršenika</w:t>
      </w:r>
      <w:r w:rsidR="00C52AC8" w:rsidRPr="0079239D">
        <w:rPr>
          <w:rStyle w:val="Istaknuto"/>
          <w:i w:val="false"/>
        </w:rPr>
        <w:t>, i</w:t>
      </w:r>
      <w:r w:rsidRPr="0079239D">
        <w:rPr>
          <w:rStyle w:val="Istaknuto"/>
          <w:i w:val="false"/>
        </w:rPr>
        <w:t xml:space="preserve">z koje je vidljivo da </w:t>
      </w:r>
      <w:r w:rsidR="00AA37D9" w:rsidRPr="0079239D">
        <w:rPr>
          <w:rStyle w:val="Istaknuto"/>
          <w:i w:val="false"/>
        </w:rPr>
        <w:t xml:space="preserve">na dan </w:t>
      </w:r>
      <w:r w:rsidR="009B333C">
        <w:rPr>
          <w:rStyle w:val="Istaknuto"/>
          <w:i w:val="false"/>
        </w:rPr>
        <w:t>13</w:t>
      </w:r>
      <w:r w:rsidR="00C52AC8" w:rsidRPr="0079239D">
        <w:rPr>
          <w:rStyle w:val="Istaknuto"/>
          <w:i w:val="false"/>
        </w:rPr>
        <w:t>.</w:t>
      </w:r>
      <w:r w:rsidR="00DA65E0">
        <w:rPr>
          <w:rStyle w:val="Istaknuto"/>
          <w:i w:val="false"/>
        </w:rPr>
        <w:t xml:space="preserve"> </w:t>
      </w:r>
      <w:r w:rsidR="009B333C">
        <w:rPr>
          <w:rStyle w:val="Istaknuto"/>
          <w:i w:val="false"/>
        </w:rPr>
        <w:t>veljače</w:t>
      </w:r>
      <w:r w:rsidR="00C52AC8" w:rsidRPr="0079239D">
        <w:rPr>
          <w:rStyle w:val="Istaknuto"/>
          <w:i w:val="false"/>
        </w:rPr>
        <w:t xml:space="preserve"> 201</w:t>
      </w:r>
      <w:r w:rsidR="009B333C">
        <w:rPr>
          <w:rStyle w:val="Istaknuto"/>
          <w:i w:val="false"/>
        </w:rPr>
        <w:t>8</w:t>
      </w:r>
      <w:r w:rsidR="00C52AC8" w:rsidRPr="0079239D">
        <w:rPr>
          <w:rStyle w:val="Istaknuto"/>
          <w:i w:val="false"/>
        </w:rPr>
        <w:t>.</w:t>
      </w:r>
      <w:r w:rsidR="00971C09">
        <w:rPr>
          <w:rStyle w:val="Istaknuto"/>
          <w:i w:val="false"/>
        </w:rPr>
        <w:t xml:space="preserve"> </w:t>
      </w:r>
      <w:r w:rsidR="00C52AC8" w:rsidRPr="0079239D">
        <w:rPr>
          <w:rStyle w:val="Istaknuto"/>
          <w:i w:val="false"/>
        </w:rPr>
        <w:t>godine</w:t>
      </w:r>
      <w:r w:rsidR="00AA37D9" w:rsidRPr="0079239D">
        <w:rPr>
          <w:rStyle w:val="Istaknuto"/>
          <w:i w:val="false"/>
        </w:rPr>
        <w:t xml:space="preserve"> </w:t>
      </w:r>
      <w:r w:rsidRPr="0079239D">
        <w:rPr>
          <w:rStyle w:val="Istaknuto"/>
          <w:i w:val="false"/>
        </w:rPr>
        <w:t>nepodmirene obveze iznos</w:t>
      </w:r>
      <w:r w:rsidR="00AA37D9" w:rsidRPr="0079239D">
        <w:rPr>
          <w:rStyle w:val="Istaknuto"/>
          <w:i w:val="false"/>
        </w:rPr>
        <w:t>e</w:t>
      </w:r>
      <w:r w:rsidRPr="0079239D">
        <w:rPr>
          <w:rStyle w:val="Istaknuto"/>
          <w:i w:val="false"/>
        </w:rPr>
        <w:t xml:space="preserve"> </w:t>
      </w:r>
      <w:r w:rsidR="00B97877">
        <w:rPr>
          <w:rStyle w:val="Istaknuto"/>
          <w:i w:val="false"/>
        </w:rPr>
        <w:t>17.183,38</w:t>
      </w:r>
      <w:r w:rsidRPr="0079239D">
        <w:rPr>
          <w:rStyle w:val="Istaknuto"/>
          <w:i w:val="false"/>
        </w:rPr>
        <w:t xml:space="preserve"> kn, te da </w:t>
      </w:r>
      <w:r w:rsidR="00AF776A" w:rsidRPr="0079239D">
        <w:rPr>
          <w:rStyle w:val="Istaknuto"/>
          <w:i w:val="false"/>
        </w:rPr>
        <w:t xml:space="preserve">je </w:t>
      </w:r>
      <w:r w:rsidR="00AA37D9" w:rsidRPr="0079239D">
        <w:rPr>
          <w:rStyle w:val="Istaknuto"/>
          <w:i w:val="false"/>
        </w:rPr>
        <w:t xml:space="preserve">na računima i novčanim </w:t>
      </w:r>
      <w:r w:rsidR="00B65080" w:rsidRPr="0079239D">
        <w:rPr>
          <w:rStyle w:val="Istaknuto"/>
          <w:i w:val="false"/>
        </w:rPr>
        <w:t xml:space="preserve">sredstvima </w:t>
      </w:r>
      <w:r w:rsidR="00C52AC8" w:rsidRPr="0079239D">
        <w:rPr>
          <w:rStyle w:val="Istaknuto"/>
          <w:i w:val="false"/>
        </w:rPr>
        <w:t>društva</w:t>
      </w:r>
      <w:r w:rsidR="00B65080" w:rsidRPr="0079239D">
        <w:rPr>
          <w:rStyle w:val="Istaknuto"/>
          <w:i w:val="false"/>
        </w:rPr>
        <w:t xml:space="preserve"> </w:t>
      </w:r>
      <w:r w:rsidR="00B97877">
        <w:rPr>
          <w:rStyle w:val="Istaknuto"/>
          <w:i w:val="false"/>
        </w:rPr>
        <w:t>KREMARK</w:t>
      </w:r>
      <w:r w:rsidR="00C52AC8" w:rsidRPr="0079239D">
        <w:rPr>
          <w:rStyle w:val="Istaknuto"/>
          <w:i w:val="false"/>
        </w:rPr>
        <w:t xml:space="preserve"> </w:t>
      </w:r>
      <w:r w:rsidR="00B65080" w:rsidRPr="0079239D">
        <w:rPr>
          <w:rStyle w:val="Istaknuto"/>
          <w:i w:val="false"/>
        </w:rPr>
        <w:t xml:space="preserve">d.o.o. na dan izdavanja potvrde evidentirano </w:t>
      </w:r>
      <w:r w:rsidR="00B97877">
        <w:rPr>
          <w:rStyle w:val="Istaknuto"/>
          <w:i w:val="false"/>
        </w:rPr>
        <w:t>223</w:t>
      </w:r>
      <w:r w:rsidR="00B65080" w:rsidRPr="0079239D">
        <w:rPr>
          <w:rStyle w:val="Istaknuto"/>
          <w:i w:val="false"/>
        </w:rPr>
        <w:t xml:space="preserve"> dana </w:t>
      </w:r>
      <w:r w:rsidRPr="0079239D">
        <w:rPr>
          <w:rStyle w:val="Istaknuto"/>
          <w:i w:val="false"/>
        </w:rPr>
        <w:t>neprekidn</w:t>
      </w:r>
      <w:r w:rsidR="00B65080" w:rsidRPr="0079239D">
        <w:rPr>
          <w:rStyle w:val="Istaknuto"/>
          <w:i w:val="false"/>
        </w:rPr>
        <w:t>e</w:t>
      </w:r>
      <w:r w:rsidRPr="0079239D">
        <w:rPr>
          <w:rStyle w:val="Istaknuto"/>
          <w:i w:val="false"/>
        </w:rPr>
        <w:t xml:space="preserve"> blokad</w:t>
      </w:r>
      <w:r w:rsidR="00B65080" w:rsidRPr="0079239D">
        <w:rPr>
          <w:rStyle w:val="Istaknuto"/>
          <w:i w:val="false"/>
        </w:rPr>
        <w:t>e</w:t>
      </w:r>
      <w:r w:rsidR="00E25F4C" w:rsidRPr="0079239D">
        <w:rPr>
          <w:rStyle w:val="Istaknuto"/>
          <w:i w:val="false"/>
        </w:rPr>
        <w:t>,</w:t>
      </w:r>
    </w:p>
    <w:p w:rsidRDefault="00971C09" w:rsidP="007F2731" w:rsidR="00971C09">
      <w:pPr>
        <w:ind w:firstLine="708"/>
        <w:jc w:val="both"/>
        <w:rPr>
          <w:rStyle w:val="Istaknuto"/>
          <w:i w:val="false"/>
        </w:rPr>
      </w:pPr>
    </w:p>
    <w:p w:rsidRDefault="007F2731" w:rsidP="007F2731" w:rsidR="007F2731" w:rsidRPr="0079239D">
      <w:pPr>
        <w:jc w:val="both"/>
        <w:rPr>
          <w:rStyle w:val="Istaknuto"/>
          <w:i w:val="false"/>
        </w:rPr>
      </w:pPr>
      <w:r w:rsidRPr="0079239D">
        <w:rPr>
          <w:rStyle w:val="Istaknuto"/>
          <w:i w:val="false"/>
        </w:rPr>
        <w:tab/>
      </w:r>
    </w:p>
    <w:p w:rsidRDefault="007F2731" w:rsidP="007F2731" w:rsidR="007F2731" w:rsidRPr="0079239D">
      <w:pPr>
        <w:ind w:firstLine="708"/>
        <w:jc w:val="both"/>
        <w:rPr>
          <w:rStyle w:val="Istaknuto"/>
          <w:i w:val="false"/>
        </w:rPr>
      </w:pPr>
      <w:r w:rsidRPr="0079239D">
        <w:rPr>
          <w:rStyle w:val="Istaknuto"/>
          <w:i w:val="false"/>
        </w:rPr>
        <w:t>Nakon analize dostupne dokumentacije koju sam pribavio za dužnika</w:t>
      </w:r>
      <w:r w:rsidR="00B97877">
        <w:rPr>
          <w:rStyle w:val="Istaknuto"/>
          <w:i w:val="false"/>
        </w:rPr>
        <w:t xml:space="preserve"> KREMARK</w:t>
      </w:r>
      <w:r w:rsidR="00C52AC8" w:rsidRPr="0079239D">
        <w:rPr>
          <w:rStyle w:val="Istaknuto"/>
          <w:i w:val="false"/>
        </w:rPr>
        <w:t xml:space="preserve"> </w:t>
      </w:r>
      <w:r w:rsidR="00331956" w:rsidRPr="0079239D">
        <w:rPr>
          <w:rStyle w:val="Istaknuto"/>
          <w:i w:val="false"/>
        </w:rPr>
        <w:t xml:space="preserve">d.o.o. </w:t>
      </w:r>
      <w:r w:rsidRPr="0079239D">
        <w:rPr>
          <w:rStyle w:val="Istaknuto"/>
          <w:i w:val="false"/>
        </w:rPr>
        <w:t>zaključci slijede u nastavku ovog izvješća.</w:t>
      </w:r>
    </w:p>
    <w:p w:rsidRDefault="007F2731" w:rsidP="007F2731" w:rsidR="007F2731" w:rsidRPr="0079239D">
      <w:pPr>
        <w:jc w:val="both"/>
        <w:rPr>
          <w:rStyle w:val="Istaknuto"/>
          <w:i w:val="false"/>
        </w:rPr>
      </w:pPr>
    </w:p>
    <w:p w:rsidRDefault="00CD585D" w:rsidP="007F2731" w:rsidR="00CD585D" w:rsidRPr="0079239D">
      <w:pPr>
        <w:jc w:val="both"/>
        <w:rPr>
          <w:rStyle w:val="Istaknuto"/>
          <w:i w:val="false"/>
        </w:rPr>
      </w:pPr>
    </w:p>
    <w:p w:rsidRDefault="007F2731" w:rsidP="007F2731" w:rsidR="007F2731" w:rsidRPr="0079239D">
      <w:pPr>
        <w:jc w:val="both"/>
        <w:rPr>
          <w:rStyle w:val="Istaknuto"/>
          <w:i w:val="false"/>
        </w:rPr>
      </w:pPr>
      <w:r w:rsidRPr="0079239D">
        <w:rPr>
          <w:rStyle w:val="Istaknuto"/>
          <w:i w:val="false"/>
        </w:rPr>
        <w:lastRenderedPageBreak/>
        <w:t>3. OSNOVNI PODACI O DUŽNIKU</w:t>
      </w:r>
    </w:p>
    <w:p w:rsidRDefault="00DA65E0" w:rsidP="00CD585D" w:rsidR="007F2731" w:rsidRPr="0079239D">
      <w:pPr>
        <w:ind w:firstLine="708"/>
        <w:jc w:val="both"/>
        <w:rPr>
          <w:rStyle w:val="Istaknuto"/>
          <w:i w:val="false"/>
        </w:rPr>
      </w:pPr>
      <w:r>
        <w:rPr>
          <w:rStyle w:val="Istaknuto"/>
          <w:i w:val="false"/>
        </w:rPr>
        <w:t xml:space="preserve">- </w:t>
      </w:r>
      <w:r w:rsidR="007F2731" w:rsidRPr="0079239D">
        <w:rPr>
          <w:rStyle w:val="Istaknuto"/>
          <w:i w:val="false"/>
        </w:rPr>
        <w:t xml:space="preserve">Dužnik je </w:t>
      </w:r>
      <w:r w:rsidR="00B97877">
        <w:rPr>
          <w:rStyle w:val="Istaknuto"/>
          <w:i w:val="false"/>
        </w:rPr>
        <w:t>12. veljače</w:t>
      </w:r>
      <w:r w:rsidR="00C52AC8" w:rsidRPr="0079239D">
        <w:rPr>
          <w:rStyle w:val="Istaknuto"/>
          <w:i w:val="false"/>
        </w:rPr>
        <w:t xml:space="preserve"> </w:t>
      </w:r>
      <w:r w:rsidR="00B97877">
        <w:rPr>
          <w:rStyle w:val="Istaknuto"/>
          <w:i w:val="false"/>
        </w:rPr>
        <w:t>1997</w:t>
      </w:r>
      <w:r w:rsidR="00B43B83" w:rsidRPr="0079239D">
        <w:rPr>
          <w:rStyle w:val="Istaknuto"/>
          <w:i w:val="false"/>
        </w:rPr>
        <w:t>. godine</w:t>
      </w:r>
      <w:r w:rsidR="003A3FEF" w:rsidRPr="0079239D">
        <w:rPr>
          <w:rStyle w:val="Istaknuto"/>
          <w:i w:val="false"/>
        </w:rPr>
        <w:t xml:space="preserve"> </w:t>
      </w:r>
      <w:r w:rsidR="007F2731" w:rsidRPr="0079239D">
        <w:rPr>
          <w:rStyle w:val="Istaknuto"/>
          <w:i w:val="false"/>
        </w:rPr>
        <w:t xml:space="preserve">registriran pod tvrtkom </w:t>
      </w:r>
      <w:r w:rsidR="00B97877">
        <w:rPr>
          <w:rStyle w:val="Istaknuto"/>
          <w:i w:val="false"/>
        </w:rPr>
        <w:t>KREMARK</w:t>
      </w:r>
      <w:r w:rsidR="00C52AC8" w:rsidRPr="0079239D">
        <w:rPr>
          <w:rStyle w:val="Istaknuto"/>
          <w:i w:val="false"/>
        </w:rPr>
        <w:t xml:space="preserve"> </w:t>
      </w:r>
      <w:r w:rsidR="00AF776A" w:rsidRPr="0079239D">
        <w:rPr>
          <w:rStyle w:val="Istaknuto"/>
          <w:i w:val="false"/>
        </w:rPr>
        <w:t xml:space="preserve"> </w:t>
      </w:r>
      <w:r w:rsidR="00D764DD" w:rsidRPr="0079239D">
        <w:rPr>
          <w:rStyle w:val="Istaknuto"/>
          <w:i w:val="false"/>
        </w:rPr>
        <w:t xml:space="preserve"> </w:t>
      </w:r>
      <w:r w:rsidR="003A3FEF" w:rsidRPr="0079239D">
        <w:rPr>
          <w:rStyle w:val="Istaknuto"/>
          <w:i w:val="false"/>
        </w:rPr>
        <w:t>d.o.o.</w:t>
      </w:r>
      <w:r>
        <w:rPr>
          <w:rStyle w:val="Istaknuto"/>
          <w:i w:val="false"/>
        </w:rPr>
        <w:t xml:space="preserve"> pri</w:t>
      </w:r>
      <w:r w:rsidR="007F2731" w:rsidRPr="0079239D">
        <w:rPr>
          <w:rStyle w:val="Istaknuto"/>
          <w:i w:val="false"/>
        </w:rPr>
        <w:t xml:space="preserve"> Trgovačko</w:t>
      </w:r>
      <w:r>
        <w:rPr>
          <w:rStyle w:val="Istaknuto"/>
          <w:i w:val="false"/>
        </w:rPr>
        <w:t>m sudu</w:t>
      </w:r>
      <w:r w:rsidR="007F2731" w:rsidRPr="0079239D">
        <w:rPr>
          <w:rStyle w:val="Istaknuto"/>
          <w:i w:val="false"/>
        </w:rPr>
        <w:t xml:space="preserve"> u Zagrebu, MBS: </w:t>
      </w:r>
      <w:r w:rsidR="00B43B83" w:rsidRPr="0079239D">
        <w:rPr>
          <w:rStyle w:val="Istaknuto"/>
          <w:i w:val="false"/>
        </w:rPr>
        <w:t>080</w:t>
      </w:r>
      <w:r w:rsidR="00B97877">
        <w:rPr>
          <w:rStyle w:val="Istaknuto"/>
          <w:i w:val="false"/>
        </w:rPr>
        <w:t>165612</w:t>
      </w:r>
      <w:r w:rsidR="007F2731" w:rsidRPr="0079239D">
        <w:rPr>
          <w:rStyle w:val="Istaknuto"/>
          <w:i w:val="false"/>
        </w:rPr>
        <w:t>; OIB:</w:t>
      </w:r>
      <w:r w:rsidR="00B97877">
        <w:rPr>
          <w:rStyle w:val="Istaknuto"/>
          <w:i w:val="false"/>
        </w:rPr>
        <w:t>47800438676</w:t>
      </w:r>
      <w:r w:rsidR="00B43B83" w:rsidRPr="0079239D">
        <w:rPr>
          <w:rStyle w:val="Istaknuto"/>
          <w:i w:val="false"/>
        </w:rPr>
        <w:t>.</w:t>
      </w:r>
      <w:r w:rsidR="007F2731" w:rsidRPr="0079239D">
        <w:rPr>
          <w:rStyle w:val="Istaknuto"/>
          <w:i w:val="false"/>
        </w:rPr>
        <w:t xml:space="preserve"> </w:t>
      </w:r>
    </w:p>
    <w:p w:rsidRDefault="007F2731" w:rsidP="007F2731" w:rsidR="007F2731" w:rsidRPr="0079239D">
      <w:pPr>
        <w:jc w:val="both"/>
        <w:rPr>
          <w:rStyle w:val="Istaknuto"/>
          <w:i w:val="false"/>
        </w:rPr>
      </w:pPr>
    </w:p>
    <w:p w:rsidRDefault="00DA65E0" w:rsidP="00CD585D" w:rsidR="007F2731" w:rsidRPr="0079239D">
      <w:pPr>
        <w:ind w:firstLine="708"/>
        <w:jc w:val="both"/>
        <w:rPr>
          <w:rStyle w:val="Istaknuto"/>
          <w:i w:val="false"/>
        </w:rPr>
      </w:pPr>
      <w:r>
        <w:rPr>
          <w:rStyle w:val="Istaknuto"/>
          <w:i w:val="false"/>
        </w:rPr>
        <w:t xml:space="preserve">- </w:t>
      </w:r>
      <w:r w:rsidR="007F2731" w:rsidRPr="0079239D">
        <w:rPr>
          <w:rStyle w:val="Istaknuto"/>
          <w:i w:val="false"/>
        </w:rPr>
        <w:t>Društvo</w:t>
      </w:r>
      <w:r>
        <w:rPr>
          <w:rStyle w:val="Istaknuto"/>
          <w:i w:val="false"/>
        </w:rPr>
        <w:t xml:space="preserve"> </w:t>
      </w:r>
      <w:r w:rsidR="00B97877">
        <w:rPr>
          <w:rStyle w:val="Istaknuto"/>
          <w:i w:val="false"/>
        </w:rPr>
        <w:t xml:space="preserve">je </w:t>
      </w:r>
      <w:r w:rsidR="007F2731" w:rsidRPr="0079239D">
        <w:rPr>
          <w:rStyle w:val="Istaknuto"/>
          <w:i w:val="false"/>
        </w:rPr>
        <w:t>registrirano</w:t>
      </w:r>
      <w:r>
        <w:rPr>
          <w:rStyle w:val="Istaknuto"/>
          <w:i w:val="false"/>
        </w:rPr>
        <w:t xml:space="preserve"> </w:t>
      </w:r>
      <w:r w:rsidR="00B97877">
        <w:rPr>
          <w:rStyle w:val="Istaknuto"/>
          <w:i w:val="false"/>
        </w:rPr>
        <w:t xml:space="preserve">na adresi Krležin Gvozd 11, Zagreb, a 17.srpnja 2017.godine upisano je novo </w:t>
      </w:r>
      <w:r>
        <w:rPr>
          <w:rStyle w:val="Istaknuto"/>
          <w:i w:val="false"/>
        </w:rPr>
        <w:t>sjedište</w:t>
      </w:r>
      <w:r w:rsidR="006654D5" w:rsidRPr="0079239D">
        <w:rPr>
          <w:rStyle w:val="Istaknuto"/>
          <w:i w:val="false"/>
        </w:rPr>
        <w:t xml:space="preserve"> u Zagrebu, </w:t>
      </w:r>
      <w:r w:rsidR="00B97877">
        <w:rPr>
          <w:rStyle w:val="Istaknuto"/>
          <w:i w:val="false"/>
        </w:rPr>
        <w:t>Slovenska 14</w:t>
      </w:r>
      <w:r w:rsidR="00B43B83" w:rsidRPr="0079239D">
        <w:rPr>
          <w:rStyle w:val="Istaknuto"/>
          <w:i w:val="false"/>
        </w:rPr>
        <w:t>.</w:t>
      </w:r>
    </w:p>
    <w:p w:rsidRDefault="007F2731" w:rsidP="007F2731" w:rsidR="007F2731" w:rsidRPr="0079239D">
      <w:pPr>
        <w:jc w:val="both"/>
        <w:rPr>
          <w:rStyle w:val="Istaknuto"/>
          <w:i w:val="false"/>
        </w:rPr>
      </w:pPr>
    </w:p>
    <w:p w:rsidRDefault="00DA65E0" w:rsidP="008A3AD4" w:rsidR="007F2731" w:rsidRPr="0079239D">
      <w:pPr>
        <w:ind w:firstLine="708"/>
        <w:rPr>
          <w:rStyle w:val="Istaknuto"/>
          <w:i w:val="false"/>
        </w:rPr>
      </w:pPr>
      <w:r>
        <w:rPr>
          <w:rStyle w:val="Istaknuto"/>
          <w:i w:val="false"/>
        </w:rPr>
        <w:t xml:space="preserve">- </w:t>
      </w:r>
      <w:r w:rsidR="007F2731" w:rsidRPr="0079239D">
        <w:rPr>
          <w:rStyle w:val="Istaknuto"/>
          <w:i w:val="false"/>
        </w:rPr>
        <w:t>Temeljni kapital</w:t>
      </w:r>
      <w:r>
        <w:rPr>
          <w:rStyle w:val="Istaknuto"/>
          <w:i w:val="false"/>
        </w:rPr>
        <w:t xml:space="preserve"> društva </w:t>
      </w:r>
      <w:r w:rsidR="007F2731" w:rsidRPr="0079239D">
        <w:rPr>
          <w:rStyle w:val="Istaknuto"/>
          <w:i w:val="false"/>
        </w:rPr>
        <w:t xml:space="preserve">iznosi </w:t>
      </w:r>
      <w:r>
        <w:rPr>
          <w:rStyle w:val="Istaknuto"/>
          <w:i w:val="false"/>
        </w:rPr>
        <w:t>2</w:t>
      </w:r>
      <w:r w:rsidR="009443A6" w:rsidRPr="0079239D">
        <w:rPr>
          <w:rStyle w:val="Istaknuto"/>
          <w:i w:val="false"/>
        </w:rPr>
        <w:t>0.000</w:t>
      </w:r>
      <w:r w:rsidR="007F2731" w:rsidRPr="0079239D">
        <w:rPr>
          <w:rStyle w:val="Istaknuto"/>
          <w:i w:val="false"/>
        </w:rPr>
        <w:t>,00 kn</w:t>
      </w:r>
      <w:r w:rsidR="00B43B83" w:rsidRPr="0079239D">
        <w:rPr>
          <w:rStyle w:val="Istaknuto"/>
          <w:i w:val="false"/>
        </w:rPr>
        <w:t>.</w:t>
      </w:r>
      <w:r w:rsidR="008A3AD4">
        <w:rPr>
          <w:rStyle w:val="Istaknuto"/>
          <w:i w:val="false"/>
        </w:rPr>
        <w:br/>
      </w:r>
    </w:p>
    <w:p w:rsidRDefault="008A3AD4" w:rsidP="008A3AD4" w:rsidR="008A3AD4">
      <w:pPr>
        <w:ind w:firstLine="708"/>
        <w:rPr>
          <w:rStyle w:val="Istaknuto"/>
          <w:i w:val="false"/>
        </w:rPr>
      </w:pPr>
      <w:r>
        <w:rPr>
          <w:rFonts w:cs="Arial"/>
        </w:rPr>
        <w:t xml:space="preserve">- Jedini član društva je </w:t>
      </w:r>
      <w:r w:rsidR="00B97877">
        <w:rPr>
          <w:rFonts w:cs="Arial"/>
        </w:rPr>
        <w:t>Krešo Matijević</w:t>
      </w:r>
      <w:r>
        <w:rPr>
          <w:rFonts w:cs="Arial"/>
        </w:rPr>
        <w:t>, OIB:</w:t>
      </w:r>
      <w:r w:rsidR="00B97877">
        <w:rPr>
          <w:rFonts w:cs="Arial"/>
        </w:rPr>
        <w:t>54970864414</w:t>
      </w:r>
      <w:r>
        <w:rPr>
          <w:rFonts w:cs="Arial"/>
        </w:rPr>
        <w:t xml:space="preserve">, iz </w:t>
      </w:r>
      <w:r w:rsidR="00B97877">
        <w:rPr>
          <w:rFonts w:cs="Arial"/>
        </w:rPr>
        <w:t>Velike Gorice, Kralja D. Zvonimira 11</w:t>
      </w:r>
      <w:r w:rsidRPr="0079239D">
        <w:rPr>
          <w:rStyle w:val="Istaknuto"/>
          <w:i w:val="false"/>
        </w:rPr>
        <w:t>.</w:t>
      </w:r>
    </w:p>
    <w:p w:rsidRDefault="008A3AD4" w:rsidP="008A3AD4" w:rsidR="008A3AD4">
      <w:pPr>
        <w:ind w:firstLine="708"/>
        <w:rPr>
          <w:rFonts w:cs="Arial"/>
        </w:rPr>
      </w:pPr>
    </w:p>
    <w:p w:rsidRDefault="008A3AD4" w:rsidP="008A3AD4" w:rsidR="008A3AD4">
      <w:pPr>
        <w:ind w:firstLine="708"/>
        <w:rPr>
          <w:rFonts w:cs="Arial"/>
        </w:rPr>
      </w:pPr>
      <w:r>
        <w:rPr>
          <w:rFonts w:cs="Arial"/>
        </w:rPr>
        <w:t>- Osob</w:t>
      </w:r>
      <w:r w:rsidR="00B97877">
        <w:rPr>
          <w:rFonts w:cs="Arial"/>
        </w:rPr>
        <w:t>a</w:t>
      </w:r>
      <w:r>
        <w:rPr>
          <w:rFonts w:cs="Arial"/>
        </w:rPr>
        <w:t xml:space="preserve"> ovlašten</w:t>
      </w:r>
      <w:r w:rsidR="00B97877">
        <w:rPr>
          <w:rFonts w:cs="Arial"/>
        </w:rPr>
        <w:t>a</w:t>
      </w:r>
      <w:r>
        <w:rPr>
          <w:rFonts w:cs="Arial"/>
        </w:rPr>
        <w:t xml:space="preserve"> za zastupanje </w:t>
      </w:r>
      <w:r w:rsidR="00B97877">
        <w:rPr>
          <w:rFonts w:cs="Arial"/>
        </w:rPr>
        <w:t>je Krešo Matijević, OIB:54970864414, iz Velike Gorice, Kralja D. Zvonimira 11</w:t>
      </w:r>
      <w:r>
        <w:rPr>
          <w:rStyle w:val="Istaknuto"/>
          <w:i w:val="false"/>
        </w:rPr>
        <w:t xml:space="preserve">, direktor, </w:t>
      </w:r>
      <w:r>
        <w:rPr>
          <w:rFonts w:cs="Arial"/>
        </w:rPr>
        <w:t xml:space="preserve">zastupa društvo </w:t>
      </w:r>
      <w:r w:rsidR="00B97877">
        <w:rPr>
          <w:rFonts w:cs="Arial"/>
        </w:rPr>
        <w:t xml:space="preserve">pojedinačno i </w:t>
      </w:r>
      <w:r>
        <w:rPr>
          <w:rFonts w:cs="Arial"/>
        </w:rPr>
        <w:t>samostalno.</w:t>
      </w:r>
    </w:p>
    <w:p w:rsidRDefault="008A3AD4" w:rsidP="008A3AD4" w:rsidR="008A3AD4">
      <w:pPr>
        <w:ind w:firstLine="708"/>
        <w:rPr>
          <w:rFonts w:cs="Arial"/>
        </w:rPr>
      </w:pPr>
    </w:p>
    <w:p w:rsidRDefault="008A3AD4" w:rsidP="008A3AD4" w:rsidR="00DA65E0">
      <w:pPr>
        <w:ind w:firstLine="708"/>
        <w:rPr>
          <w:rFonts w:cs="Arial"/>
        </w:rPr>
      </w:pPr>
      <w:r>
        <w:rPr>
          <w:rFonts w:cs="Arial"/>
        </w:rPr>
        <w:t xml:space="preserve">- </w:t>
      </w:r>
      <w:r w:rsidR="00DA65E0">
        <w:rPr>
          <w:rFonts w:cs="Arial"/>
        </w:rPr>
        <w:t xml:space="preserve">društvo </w:t>
      </w:r>
      <w:r w:rsidR="00B97877">
        <w:rPr>
          <w:rFonts w:cs="Arial"/>
        </w:rPr>
        <w:t>KREMARK</w:t>
      </w:r>
      <w:r w:rsidR="00DA65E0">
        <w:rPr>
          <w:rFonts w:cs="Arial"/>
        </w:rPr>
        <w:t xml:space="preserve"> d.o.o. </w:t>
      </w:r>
      <w:r>
        <w:rPr>
          <w:rFonts w:cs="Arial"/>
        </w:rPr>
        <w:t xml:space="preserve">prema evidenciji HZMO ima </w:t>
      </w:r>
      <w:r w:rsidR="00B97877">
        <w:rPr>
          <w:rFonts w:cs="Arial"/>
        </w:rPr>
        <w:t>1</w:t>
      </w:r>
      <w:r>
        <w:rPr>
          <w:rFonts w:cs="Arial"/>
        </w:rPr>
        <w:t xml:space="preserve"> </w:t>
      </w:r>
      <w:r w:rsidR="00DA65E0">
        <w:rPr>
          <w:rFonts w:cs="Arial"/>
        </w:rPr>
        <w:t>zaposleni</w:t>
      </w:r>
      <w:r w:rsidR="00B97877">
        <w:rPr>
          <w:rFonts w:cs="Arial"/>
        </w:rPr>
        <w:t>ka</w:t>
      </w:r>
      <w:r w:rsidR="00DA65E0">
        <w:rPr>
          <w:rFonts w:cs="Arial"/>
        </w:rPr>
        <w:t>.</w:t>
      </w:r>
    </w:p>
    <w:p w:rsidRDefault="008A3AD4" w:rsidP="008A3AD4" w:rsidR="008A3AD4">
      <w:pPr>
        <w:ind w:firstLine="708"/>
        <w:rPr>
          <w:rFonts w:cs="Arial"/>
        </w:rPr>
      </w:pPr>
    </w:p>
    <w:p w:rsidRDefault="00457B40" w:rsidP="007F2731" w:rsidR="00457B40" w:rsidRPr="00457B40">
      <w:pPr>
        <w:jc w:val="both"/>
        <w:rPr>
          <w:rStyle w:val="Istaknuto"/>
          <w:b/>
          <w:i w:val="false"/>
        </w:rPr>
      </w:pPr>
    </w:p>
    <w:p w:rsidRDefault="007F2731" w:rsidP="007F2731" w:rsidR="007F2731" w:rsidRPr="0079239D">
      <w:pPr>
        <w:jc w:val="both"/>
        <w:rPr>
          <w:rStyle w:val="Istaknuto"/>
          <w:i w:val="false"/>
        </w:rPr>
      </w:pPr>
      <w:r w:rsidRPr="0079239D">
        <w:rPr>
          <w:rStyle w:val="Istaknuto"/>
          <w:i w:val="false"/>
        </w:rPr>
        <w:t xml:space="preserve">4. POSLOVANJE DUŽNIKA </w:t>
      </w:r>
    </w:p>
    <w:p w:rsidRDefault="00D84B15" w:rsidP="00E85509" w:rsidR="00E85509">
      <w:pPr>
        <w:jc w:val="both"/>
        <w:rPr>
          <w:rFonts w:cs="Arial"/>
        </w:rPr>
      </w:pPr>
      <w:r>
        <w:rPr>
          <w:rFonts w:cs="Arial"/>
        </w:rPr>
        <w:t xml:space="preserve">Iz javne objave FINA-e za 2016.godinu vidljivo je da je </w:t>
      </w:r>
      <w:r w:rsidR="00E85509" w:rsidRPr="00D472D5">
        <w:rPr>
          <w:rFonts w:cs="Arial"/>
        </w:rPr>
        <w:t>društv</w:t>
      </w:r>
      <w:r>
        <w:rPr>
          <w:rFonts w:cs="Arial"/>
        </w:rPr>
        <w:t>o KREMARK</w:t>
      </w:r>
      <w:r w:rsidR="00E85509" w:rsidRPr="003A3FEF">
        <w:rPr>
          <w:rFonts w:cs="Arial"/>
        </w:rPr>
        <w:t xml:space="preserve"> d.o.o.</w:t>
      </w:r>
      <w:r w:rsidR="00E85509">
        <w:rPr>
          <w:rFonts w:cs="Arial"/>
        </w:rPr>
        <w:t xml:space="preserve"> </w:t>
      </w:r>
      <w:r>
        <w:rPr>
          <w:rFonts w:cs="Arial"/>
        </w:rPr>
        <w:t>poslovalo s gubitkom u iznosu 71.731,00 kn, te da za navedenu godinu nije bilo poslovnih prihoda.</w:t>
      </w:r>
    </w:p>
    <w:p w:rsidRDefault="00D84B15" w:rsidP="00E85509" w:rsidR="00D84B15" w:rsidRPr="00D472D5">
      <w:pPr>
        <w:jc w:val="both"/>
        <w:rPr>
          <w:rFonts w:cs="Arial"/>
        </w:rPr>
      </w:pPr>
      <w:r>
        <w:rPr>
          <w:rFonts w:cs="Arial"/>
        </w:rPr>
        <w:t>Prema bilanci stanja za 2016.godinu, društvo ima materijalnu imovinu knjigovdstvene vrijednosti 1.486.812,00 kn.</w:t>
      </w:r>
    </w:p>
    <w:p w:rsidRDefault="00E85509" w:rsidP="00E85509" w:rsidR="00E85509">
      <w:pPr>
        <w:jc w:val="both"/>
        <w:rPr>
          <w:rFonts w:cs="Arial"/>
        </w:rPr>
      </w:pPr>
    </w:p>
    <w:p w:rsidRDefault="001252E0" w:rsidP="00E85509" w:rsidR="001252E0">
      <w:pPr>
        <w:jc w:val="both"/>
        <w:rPr>
          <w:rFonts w:cs="Arial"/>
        </w:rPr>
      </w:pPr>
    </w:p>
    <w:p w:rsidRDefault="007F2731" w:rsidP="007F2731" w:rsidR="007F2731" w:rsidRPr="0079239D">
      <w:pPr>
        <w:jc w:val="both"/>
        <w:rPr>
          <w:rStyle w:val="Istaknuto"/>
          <w:i w:val="false"/>
        </w:rPr>
      </w:pPr>
      <w:r w:rsidRPr="0079239D">
        <w:rPr>
          <w:rStyle w:val="Istaknuto"/>
          <w:i w:val="false"/>
        </w:rPr>
        <w:t>5. IMOVINA I OBVEZE DUŽNIKA</w:t>
      </w:r>
    </w:p>
    <w:p w:rsidRDefault="00BF0747" w:rsidP="007F2731" w:rsidR="00BF0747" w:rsidRPr="0079239D">
      <w:pPr>
        <w:jc w:val="both"/>
        <w:rPr>
          <w:rStyle w:val="Istaknuto"/>
          <w:i w:val="false"/>
        </w:rPr>
      </w:pPr>
    </w:p>
    <w:p w:rsidRDefault="007F2731" w:rsidP="007F2731" w:rsidR="007F2731" w:rsidRPr="0079239D">
      <w:pPr>
        <w:jc w:val="both"/>
        <w:rPr>
          <w:rStyle w:val="Istaknuto"/>
          <w:i w:val="false"/>
        </w:rPr>
      </w:pPr>
      <w:r w:rsidRPr="0079239D">
        <w:rPr>
          <w:rStyle w:val="Istaknuto"/>
          <w:i w:val="false"/>
        </w:rPr>
        <w:t>5.1. Imovina</w:t>
      </w:r>
    </w:p>
    <w:p w:rsidRDefault="00BF0747" w:rsidP="007F2731" w:rsidR="00BF0747" w:rsidRPr="0079239D">
      <w:pPr>
        <w:jc w:val="both"/>
        <w:rPr>
          <w:rStyle w:val="Istaknuto"/>
          <w:i w:val="false"/>
        </w:rPr>
      </w:pPr>
    </w:p>
    <w:p w:rsidRDefault="008D0B7A" w:rsidP="007F2731" w:rsidR="008D0B7A" w:rsidRPr="0079239D">
      <w:pPr>
        <w:jc w:val="both"/>
        <w:rPr>
          <w:rStyle w:val="Istaknuto"/>
          <w:i w:val="false"/>
        </w:rPr>
      </w:pPr>
      <w:r w:rsidRPr="0079239D">
        <w:rPr>
          <w:rStyle w:val="Istaknuto"/>
          <w:i w:val="false"/>
        </w:rPr>
        <w:t>5.1.1. Nekretnine</w:t>
      </w:r>
    </w:p>
    <w:p w:rsidRDefault="006A1FB5" w:rsidP="00DA7C86" w:rsidR="004B408E">
      <w:pPr>
        <w:ind w:firstLine="708"/>
        <w:jc w:val="both"/>
        <w:rPr>
          <w:rStyle w:val="Istaknuto"/>
          <w:i w:val="false"/>
        </w:rPr>
      </w:pPr>
      <w:r>
        <w:rPr>
          <w:rStyle w:val="Istaknuto"/>
          <w:i w:val="false"/>
        </w:rPr>
        <w:t xml:space="preserve">Društvo </w:t>
      </w:r>
      <w:r w:rsidR="006E0FFC">
        <w:rPr>
          <w:rStyle w:val="Istaknuto"/>
          <w:i w:val="false"/>
        </w:rPr>
        <w:t xml:space="preserve">KREMARK </w:t>
      </w:r>
      <w:r>
        <w:rPr>
          <w:rStyle w:val="Istaknuto"/>
          <w:i w:val="false"/>
        </w:rPr>
        <w:t xml:space="preserve">d.o.o. </w:t>
      </w:r>
      <w:r w:rsidR="004B408E" w:rsidRPr="0079239D">
        <w:rPr>
          <w:rStyle w:val="Istaknuto"/>
          <w:i w:val="false"/>
        </w:rPr>
        <w:t>vlasni</w:t>
      </w:r>
      <w:r w:rsidR="006E0FFC">
        <w:rPr>
          <w:rStyle w:val="Istaknuto"/>
          <w:i w:val="false"/>
        </w:rPr>
        <w:t>k je</w:t>
      </w:r>
      <w:r w:rsidR="004B408E" w:rsidRPr="0079239D">
        <w:rPr>
          <w:rStyle w:val="Istaknuto"/>
          <w:i w:val="false"/>
        </w:rPr>
        <w:t xml:space="preserve"> </w:t>
      </w:r>
      <w:r w:rsidR="00F33089" w:rsidRPr="0079239D">
        <w:rPr>
          <w:rStyle w:val="Istaknuto"/>
          <w:i w:val="false"/>
        </w:rPr>
        <w:t>nekretnin</w:t>
      </w:r>
      <w:r w:rsidR="00DE2CE1">
        <w:rPr>
          <w:rStyle w:val="Istaknuto"/>
          <w:i w:val="false"/>
        </w:rPr>
        <w:t>e</w:t>
      </w:r>
      <w:r w:rsidR="006E0FFC">
        <w:rPr>
          <w:rStyle w:val="Istaknuto"/>
          <w:i w:val="false"/>
        </w:rPr>
        <w:t>:</w:t>
      </w:r>
    </w:p>
    <w:p w:rsidRDefault="006E0FFC" w:rsidP="006E0FFC" w:rsidR="006E0FFC">
      <w:pPr>
        <w:ind w:firstLine="708"/>
        <w:jc w:val="both"/>
        <w:rPr>
          <w:rStyle w:val="Istaknuto"/>
          <w:i w:val="false"/>
        </w:rPr>
      </w:pPr>
      <w:r>
        <w:rPr>
          <w:rStyle w:val="Istaknuto"/>
          <w:i w:val="false"/>
        </w:rPr>
        <w:t>Upisane u</w:t>
      </w:r>
      <w:r w:rsidR="00F33089" w:rsidRPr="0079239D">
        <w:rPr>
          <w:rStyle w:val="Istaknuto"/>
          <w:i w:val="false"/>
        </w:rPr>
        <w:t xml:space="preserve"> </w:t>
      </w:r>
      <w:r>
        <w:rPr>
          <w:rStyle w:val="Istaknuto"/>
          <w:i w:val="false"/>
        </w:rPr>
        <w:t>Općinskom građanskom sudu u Zagrebu, Zemljišnoknjižni odjel Zagreb, k.o. Grad Zagreb, zk.ul.4424, k.č.5252/1, stambena zgrada br.14 i dvorište, Slovenska, površine 241m</w:t>
      </w:r>
      <w:r>
        <w:rPr>
          <w:rStyle w:val="Istaknuto"/>
          <w:rFonts w:cs="Arial"/>
          <w:i w:val="false"/>
        </w:rPr>
        <w:t>²</w:t>
      </w:r>
      <w:r>
        <w:rPr>
          <w:rStyle w:val="Istaknuto"/>
          <w:i w:val="false"/>
        </w:rPr>
        <w:t>, u suvlasničkom dijelu s neodređenim omjerom etažno vlasništvo E-8, jednosobni stan s kuhinjom u podrumu-lijevo od stubišta, ukupne površine 17,21m</w:t>
      </w:r>
      <w:r>
        <w:rPr>
          <w:rStyle w:val="Istaknuto"/>
          <w:rFonts w:cs="Arial"/>
          <w:i w:val="false"/>
        </w:rPr>
        <w:t>².</w:t>
      </w:r>
    </w:p>
    <w:p w:rsidRDefault="005150D1" w:rsidP="004B408E" w:rsidR="005150D1" w:rsidRPr="0079239D">
      <w:pPr>
        <w:ind w:firstLine="708"/>
        <w:jc w:val="both"/>
        <w:rPr>
          <w:rStyle w:val="Istaknuto"/>
          <w:i w:val="false"/>
        </w:rPr>
      </w:pPr>
    </w:p>
    <w:p w:rsidRDefault="008D0B7A" w:rsidP="008D0B7A" w:rsidR="008D0B7A" w:rsidRPr="0079239D">
      <w:pPr>
        <w:jc w:val="both"/>
        <w:rPr>
          <w:rStyle w:val="Istaknuto"/>
          <w:i w:val="false"/>
        </w:rPr>
      </w:pPr>
      <w:r w:rsidRPr="0079239D">
        <w:rPr>
          <w:rStyle w:val="Istaknuto"/>
          <w:i w:val="false"/>
        </w:rPr>
        <w:t>5.1.2. Pokretnine</w:t>
      </w:r>
    </w:p>
    <w:p w:rsidRDefault="006A1FB5" w:rsidP="006A1FB5" w:rsidR="007B11A6">
      <w:pPr>
        <w:ind w:firstLine="708"/>
        <w:jc w:val="both"/>
        <w:rPr>
          <w:rStyle w:val="Istaknuto"/>
          <w:i w:val="false"/>
        </w:rPr>
      </w:pPr>
      <w:r>
        <w:rPr>
          <w:rStyle w:val="Istaknuto"/>
          <w:i w:val="false"/>
        </w:rPr>
        <w:t xml:space="preserve">Prema </w:t>
      </w:r>
      <w:r w:rsidR="006E0FFC">
        <w:rPr>
          <w:rStyle w:val="Istaknuto"/>
          <w:i w:val="false"/>
        </w:rPr>
        <w:t>uvjerenju CZVH društvo KREMARK</w:t>
      </w:r>
      <w:r w:rsidR="007B11A6">
        <w:rPr>
          <w:rStyle w:val="Istaknuto"/>
          <w:i w:val="false"/>
        </w:rPr>
        <w:t xml:space="preserve"> d.o.o.evidentirano je kao vlasnik </w:t>
      </w:r>
      <w:r>
        <w:rPr>
          <w:rStyle w:val="Istaknuto"/>
          <w:i w:val="false"/>
        </w:rPr>
        <w:t xml:space="preserve"> vozil</w:t>
      </w:r>
      <w:r w:rsidR="007B11A6">
        <w:rPr>
          <w:rStyle w:val="Istaknuto"/>
          <w:i w:val="false"/>
        </w:rPr>
        <w:t>a:</w:t>
      </w:r>
    </w:p>
    <w:p w:rsidRDefault="007B11A6" w:rsidP="007B11A6" w:rsidR="007B11A6" w:rsidRPr="0079239D">
      <w:pPr>
        <w:ind w:firstLine="708"/>
        <w:jc w:val="both"/>
        <w:rPr>
          <w:rStyle w:val="Istaknuto"/>
          <w:i w:val="false"/>
        </w:rPr>
      </w:pPr>
      <w:r>
        <w:rPr>
          <w:rStyle w:val="Istaknuto"/>
          <w:i w:val="false"/>
        </w:rPr>
        <w:t>1. M1</w:t>
      </w:r>
      <w:r w:rsidRPr="0079239D">
        <w:rPr>
          <w:rStyle w:val="Istaknuto"/>
          <w:i w:val="false"/>
        </w:rPr>
        <w:t>,</w:t>
      </w:r>
      <w:r>
        <w:rPr>
          <w:rStyle w:val="Istaknuto"/>
          <w:i w:val="false"/>
        </w:rPr>
        <w:t xml:space="preserve"> marke RENAULT 1.2 EXPRESSION, god.proizv. 2000, broj šasije VF1C066M523513740, reg.ozn. ZG3511GE,</w:t>
      </w:r>
    </w:p>
    <w:p w:rsidRDefault="007B11A6" w:rsidP="007B11A6" w:rsidR="007B11A6">
      <w:pPr>
        <w:ind w:firstLine="708"/>
        <w:jc w:val="both"/>
        <w:rPr>
          <w:rStyle w:val="Istaknuto"/>
          <w:i w:val="false"/>
        </w:rPr>
      </w:pPr>
      <w:r>
        <w:rPr>
          <w:rStyle w:val="Istaknuto"/>
          <w:i w:val="false"/>
        </w:rPr>
        <w:t xml:space="preserve"> 2.</w:t>
      </w:r>
      <w:r w:rsidRPr="0079239D">
        <w:rPr>
          <w:rStyle w:val="Istaknuto"/>
          <w:i w:val="false"/>
        </w:rPr>
        <w:t xml:space="preserve"> </w:t>
      </w:r>
      <w:r>
        <w:rPr>
          <w:rStyle w:val="Istaknuto"/>
          <w:i w:val="false"/>
        </w:rPr>
        <w:t>M1</w:t>
      </w:r>
      <w:r w:rsidRPr="0079239D">
        <w:rPr>
          <w:rStyle w:val="Istaknuto"/>
          <w:i w:val="false"/>
        </w:rPr>
        <w:t>,</w:t>
      </w:r>
      <w:r>
        <w:rPr>
          <w:rStyle w:val="Istaknuto"/>
          <w:i w:val="false"/>
        </w:rPr>
        <w:t xml:space="preserve"> marke RENAULT 2.0 SCENIC 16V, god.proizv. 2000, broj šasije VF1JAAC0E23030913, reg.ozn. ZG6934AZ, odjavljeno 3.3.2015.godine.</w:t>
      </w:r>
    </w:p>
    <w:p w:rsidRDefault="007B11A6" w:rsidP="006A1FB5" w:rsidR="007B11A6">
      <w:pPr>
        <w:ind w:firstLine="708"/>
        <w:jc w:val="both"/>
        <w:rPr>
          <w:rStyle w:val="Istaknuto"/>
          <w:i w:val="false"/>
        </w:rPr>
      </w:pPr>
    </w:p>
    <w:p w:rsidRDefault="00D21120" w:rsidP="00D21120" w:rsidR="00D21120" w:rsidRPr="0079239D">
      <w:pPr>
        <w:ind w:firstLine="708"/>
        <w:jc w:val="both"/>
        <w:rPr>
          <w:rStyle w:val="Istaknuto"/>
          <w:i w:val="false"/>
        </w:rPr>
      </w:pPr>
    </w:p>
    <w:p w:rsidRDefault="003B1B4C" w:rsidP="007F2731" w:rsidR="003B1B4C">
      <w:pPr>
        <w:jc w:val="both"/>
        <w:rPr>
          <w:rStyle w:val="Istaknuto"/>
          <w:i w:val="false"/>
        </w:rPr>
      </w:pPr>
    </w:p>
    <w:p w:rsidRDefault="003B1B4C" w:rsidP="007F2731" w:rsidR="003B1B4C">
      <w:pPr>
        <w:jc w:val="both"/>
        <w:rPr>
          <w:rStyle w:val="Istaknuto"/>
          <w:i w:val="false"/>
        </w:rPr>
      </w:pPr>
    </w:p>
    <w:p w:rsidRDefault="00192762" w:rsidP="007F2731" w:rsidR="00664D25" w:rsidRPr="0079239D">
      <w:pPr>
        <w:jc w:val="both"/>
        <w:rPr>
          <w:rStyle w:val="Istaknuto"/>
          <w:i w:val="false"/>
        </w:rPr>
      </w:pPr>
      <w:r w:rsidRPr="0079239D">
        <w:rPr>
          <w:rStyle w:val="Istaknuto"/>
          <w:i w:val="false"/>
        </w:rPr>
        <w:lastRenderedPageBreak/>
        <w:t>7</w:t>
      </w:r>
      <w:r w:rsidR="007F2731" w:rsidRPr="0079239D">
        <w:rPr>
          <w:rStyle w:val="Istaknuto"/>
          <w:i w:val="false"/>
        </w:rPr>
        <w:t>. MIŠLJENJE</w:t>
      </w:r>
    </w:p>
    <w:p w:rsidRDefault="00C14BEC" w:rsidP="00C171D1" w:rsidR="00372984">
      <w:pPr>
        <w:ind w:firstLine="708"/>
        <w:jc w:val="both"/>
        <w:rPr>
          <w:rStyle w:val="Istaknuto"/>
          <w:i w:val="false"/>
        </w:rPr>
      </w:pPr>
      <w:r w:rsidRPr="0079239D">
        <w:rPr>
          <w:rStyle w:val="Istaknuto"/>
          <w:i w:val="false"/>
        </w:rPr>
        <w:t xml:space="preserve">Prema </w:t>
      </w:r>
      <w:r w:rsidR="00372984">
        <w:rPr>
          <w:rStyle w:val="Istaknuto"/>
          <w:i w:val="false"/>
        </w:rPr>
        <w:t xml:space="preserve">dostupnim </w:t>
      </w:r>
      <w:r w:rsidRPr="0079239D">
        <w:rPr>
          <w:rStyle w:val="Istaknuto"/>
          <w:i w:val="false"/>
        </w:rPr>
        <w:t xml:space="preserve">podacima dužnik </w:t>
      </w:r>
      <w:r w:rsidR="007B11A6">
        <w:rPr>
          <w:rStyle w:val="Istaknuto"/>
          <w:i w:val="false"/>
        </w:rPr>
        <w:t>KREMARK</w:t>
      </w:r>
      <w:r w:rsidR="00E321BB" w:rsidRPr="0079239D">
        <w:rPr>
          <w:rStyle w:val="Istaknuto"/>
          <w:i w:val="false"/>
        </w:rPr>
        <w:t xml:space="preserve"> d.o.o. </w:t>
      </w:r>
      <w:r w:rsidRPr="0079239D">
        <w:rPr>
          <w:rStyle w:val="Istaknuto"/>
          <w:i w:val="false"/>
        </w:rPr>
        <w:t xml:space="preserve">je nesposoban za plaćanje, s obzirom da je </w:t>
      </w:r>
      <w:r w:rsidR="00372984">
        <w:rPr>
          <w:rStyle w:val="Istaknuto"/>
          <w:i w:val="false"/>
        </w:rPr>
        <w:t xml:space="preserve">prema Potvrdi FINA-e </w:t>
      </w:r>
      <w:r w:rsidR="00D73710" w:rsidRPr="0079239D">
        <w:rPr>
          <w:rStyle w:val="Istaknuto"/>
          <w:i w:val="false"/>
        </w:rPr>
        <w:t xml:space="preserve">na računima </w:t>
      </w:r>
      <w:r w:rsidR="00372984">
        <w:rPr>
          <w:rStyle w:val="Istaknuto"/>
          <w:i w:val="false"/>
        </w:rPr>
        <w:t xml:space="preserve">i novčanim sredstvima </w:t>
      </w:r>
      <w:r w:rsidR="004C3575" w:rsidRPr="0079239D">
        <w:rPr>
          <w:rStyle w:val="Istaknuto"/>
          <w:i w:val="false"/>
        </w:rPr>
        <w:t xml:space="preserve">društva </w:t>
      </w:r>
      <w:r w:rsidRPr="0079239D">
        <w:rPr>
          <w:rStyle w:val="Istaknuto"/>
          <w:i w:val="false"/>
        </w:rPr>
        <w:t xml:space="preserve">na </w:t>
      </w:r>
      <w:r w:rsidR="00FB4554" w:rsidRPr="0079239D">
        <w:rPr>
          <w:rStyle w:val="Istaknuto"/>
          <w:i w:val="false"/>
        </w:rPr>
        <w:t xml:space="preserve">dan </w:t>
      </w:r>
      <w:r w:rsidR="007B11A6">
        <w:rPr>
          <w:rStyle w:val="Istaknuto"/>
          <w:i w:val="false"/>
        </w:rPr>
        <w:t>13</w:t>
      </w:r>
      <w:r w:rsidR="00A42F70" w:rsidRPr="0079239D">
        <w:rPr>
          <w:rStyle w:val="Istaknuto"/>
          <w:i w:val="false"/>
        </w:rPr>
        <w:t xml:space="preserve">. </w:t>
      </w:r>
      <w:r w:rsidR="007B11A6">
        <w:rPr>
          <w:rStyle w:val="Istaknuto"/>
          <w:i w:val="false"/>
        </w:rPr>
        <w:t>veljače</w:t>
      </w:r>
      <w:r w:rsidR="00A42F70" w:rsidRPr="0079239D">
        <w:rPr>
          <w:rStyle w:val="Istaknuto"/>
          <w:i w:val="false"/>
        </w:rPr>
        <w:t xml:space="preserve"> 201</w:t>
      </w:r>
      <w:r w:rsidR="007B11A6">
        <w:rPr>
          <w:rStyle w:val="Istaknuto"/>
          <w:i w:val="false"/>
        </w:rPr>
        <w:t>8</w:t>
      </w:r>
      <w:r w:rsidR="00A42F70" w:rsidRPr="0079239D">
        <w:rPr>
          <w:rStyle w:val="Istaknuto"/>
          <w:i w:val="false"/>
        </w:rPr>
        <w:t xml:space="preserve">. godine </w:t>
      </w:r>
      <w:r w:rsidR="00D73710" w:rsidRPr="0079239D">
        <w:rPr>
          <w:rStyle w:val="Istaknuto"/>
          <w:i w:val="false"/>
        </w:rPr>
        <w:t>evidentiran</w:t>
      </w:r>
      <w:r w:rsidR="004C3575" w:rsidRPr="0079239D">
        <w:rPr>
          <w:rStyle w:val="Istaknuto"/>
          <w:i w:val="false"/>
        </w:rPr>
        <w:t>o</w:t>
      </w:r>
      <w:r w:rsidR="00D73710" w:rsidRPr="0079239D">
        <w:rPr>
          <w:rStyle w:val="Istaknuto"/>
          <w:i w:val="false"/>
        </w:rPr>
        <w:t xml:space="preserve"> </w:t>
      </w:r>
      <w:r w:rsidR="007B11A6">
        <w:rPr>
          <w:rStyle w:val="Istaknuto"/>
          <w:i w:val="false"/>
        </w:rPr>
        <w:t>223</w:t>
      </w:r>
      <w:r w:rsidR="00D73710" w:rsidRPr="0079239D">
        <w:rPr>
          <w:rStyle w:val="Istaknuto"/>
          <w:i w:val="false"/>
        </w:rPr>
        <w:t xml:space="preserve"> dan</w:t>
      </w:r>
      <w:r w:rsidR="004C3575" w:rsidRPr="0079239D">
        <w:rPr>
          <w:rStyle w:val="Istaknuto"/>
          <w:i w:val="false"/>
        </w:rPr>
        <w:t>a</w:t>
      </w:r>
      <w:r w:rsidR="00D73710" w:rsidRPr="0079239D">
        <w:rPr>
          <w:rStyle w:val="Istaknuto"/>
          <w:i w:val="false"/>
        </w:rPr>
        <w:t xml:space="preserve"> neprekidne </w:t>
      </w:r>
      <w:r w:rsidR="00A42F70" w:rsidRPr="0079239D">
        <w:rPr>
          <w:rStyle w:val="Istaknuto"/>
          <w:i w:val="false"/>
        </w:rPr>
        <w:t xml:space="preserve"> blokad</w:t>
      </w:r>
      <w:r w:rsidR="00D73710" w:rsidRPr="0079239D">
        <w:rPr>
          <w:rStyle w:val="Istaknuto"/>
          <w:i w:val="false"/>
        </w:rPr>
        <w:t>e</w:t>
      </w:r>
      <w:r w:rsidR="007F378D" w:rsidRPr="0079239D">
        <w:rPr>
          <w:rStyle w:val="Istaknuto"/>
          <w:i w:val="false"/>
        </w:rPr>
        <w:t>,</w:t>
      </w:r>
      <w:r w:rsidR="00A42F70" w:rsidRPr="0079239D">
        <w:rPr>
          <w:rStyle w:val="Istaknuto"/>
          <w:i w:val="false"/>
        </w:rPr>
        <w:t xml:space="preserve"> </w:t>
      </w:r>
      <w:r w:rsidR="00C171D1" w:rsidRPr="0079239D">
        <w:rPr>
          <w:rStyle w:val="Istaknuto"/>
          <w:i w:val="false"/>
        </w:rPr>
        <w:t xml:space="preserve">a </w:t>
      </w:r>
      <w:r w:rsidR="00A42F70" w:rsidRPr="0079239D">
        <w:rPr>
          <w:rStyle w:val="Istaknuto"/>
          <w:i w:val="false"/>
        </w:rPr>
        <w:t>nepodmirene obveze iznos</w:t>
      </w:r>
      <w:r w:rsidR="00BA3A98" w:rsidRPr="0079239D">
        <w:rPr>
          <w:rStyle w:val="Istaknuto"/>
          <w:i w:val="false"/>
        </w:rPr>
        <w:t>e</w:t>
      </w:r>
      <w:r w:rsidR="00A42F70" w:rsidRPr="0079239D">
        <w:rPr>
          <w:rStyle w:val="Istaknuto"/>
          <w:i w:val="false"/>
        </w:rPr>
        <w:t xml:space="preserve"> </w:t>
      </w:r>
      <w:r w:rsidR="007B11A6">
        <w:rPr>
          <w:rStyle w:val="Istaknuto"/>
          <w:i w:val="false"/>
        </w:rPr>
        <w:t>17.183,38</w:t>
      </w:r>
      <w:r w:rsidR="00A42F70" w:rsidRPr="0079239D">
        <w:rPr>
          <w:rStyle w:val="Istaknuto"/>
          <w:i w:val="false"/>
        </w:rPr>
        <w:t xml:space="preserve"> kn</w:t>
      </w:r>
      <w:r w:rsidR="00372984">
        <w:rPr>
          <w:rStyle w:val="Istaknuto"/>
          <w:i w:val="false"/>
        </w:rPr>
        <w:t>.</w:t>
      </w:r>
    </w:p>
    <w:p w:rsidRDefault="001F532F" w:rsidP="001F532F" w:rsidR="001F532F" w:rsidRPr="00D77796">
      <w:pPr>
        <w:ind w:firstLine="708"/>
        <w:jc w:val="both"/>
        <w:rPr>
          <w:rFonts w:cs="Arial"/>
        </w:rPr>
      </w:pPr>
      <w:r>
        <w:rPr>
          <w:rFonts w:cs="Arial"/>
        </w:rPr>
        <w:t xml:space="preserve">Društvo </w:t>
      </w:r>
      <w:r w:rsidR="007B11A6">
        <w:rPr>
          <w:rFonts w:cs="Arial"/>
        </w:rPr>
        <w:t>KREMARK</w:t>
      </w:r>
      <w:r>
        <w:rPr>
          <w:rFonts w:cs="Arial"/>
        </w:rPr>
        <w:t xml:space="preserve"> d.o.o.</w:t>
      </w:r>
      <w:r w:rsidR="007B11A6">
        <w:rPr>
          <w:rFonts w:cs="Arial"/>
        </w:rPr>
        <w:t xml:space="preserve"> ima evidentirano jednog zaposlenika.</w:t>
      </w:r>
      <w:r>
        <w:rPr>
          <w:rFonts w:cs="Arial"/>
        </w:rPr>
        <w:t xml:space="preserve"> </w:t>
      </w:r>
    </w:p>
    <w:p w:rsidRDefault="007F2731" w:rsidP="007F2731" w:rsidR="007F2731" w:rsidRPr="0079239D">
      <w:pPr>
        <w:ind w:firstLine="708"/>
        <w:jc w:val="both"/>
        <w:rPr>
          <w:rStyle w:val="Istaknuto"/>
          <w:i w:val="false"/>
        </w:rPr>
      </w:pPr>
    </w:p>
    <w:p w:rsidRDefault="007F2731" w:rsidP="007F2731" w:rsidR="007F2731" w:rsidRPr="0079239D">
      <w:pPr>
        <w:ind w:firstLine="708"/>
        <w:jc w:val="both"/>
        <w:rPr>
          <w:rStyle w:val="Istaknuto"/>
          <w:i w:val="false"/>
        </w:rPr>
      </w:pPr>
      <w:r w:rsidRPr="0079239D">
        <w:rPr>
          <w:rStyle w:val="Istaknuto"/>
          <w:i w:val="false"/>
        </w:rPr>
        <w:t xml:space="preserve">Kod dužnika </w:t>
      </w:r>
      <w:r w:rsidR="007B11A6">
        <w:rPr>
          <w:rStyle w:val="Istaknuto"/>
          <w:i w:val="false"/>
        </w:rPr>
        <w:t>KREMARK</w:t>
      </w:r>
      <w:r w:rsidR="00CD585D" w:rsidRPr="0079239D">
        <w:rPr>
          <w:rStyle w:val="Istaknuto"/>
          <w:i w:val="false"/>
        </w:rPr>
        <w:t xml:space="preserve"> d.o.o. </w:t>
      </w:r>
      <w:r w:rsidRPr="0079239D">
        <w:rPr>
          <w:rStyle w:val="Istaknuto"/>
          <w:i w:val="false"/>
        </w:rPr>
        <w:t>postoj</w:t>
      </w:r>
      <w:r w:rsidR="003B1B4C">
        <w:rPr>
          <w:rStyle w:val="Istaknuto"/>
          <w:i w:val="false"/>
        </w:rPr>
        <w:t>i</w:t>
      </w:r>
      <w:r w:rsidR="00C14BEC" w:rsidRPr="0079239D">
        <w:rPr>
          <w:rStyle w:val="Istaknuto"/>
          <w:i w:val="false"/>
        </w:rPr>
        <w:t xml:space="preserve"> </w:t>
      </w:r>
      <w:r w:rsidRPr="0079239D">
        <w:rPr>
          <w:rStyle w:val="Istaknuto"/>
          <w:i w:val="false"/>
        </w:rPr>
        <w:t>stečajn</w:t>
      </w:r>
      <w:r w:rsidR="003B1B4C">
        <w:rPr>
          <w:rStyle w:val="Istaknuto"/>
          <w:i w:val="false"/>
        </w:rPr>
        <w:t>i</w:t>
      </w:r>
      <w:r w:rsidR="00C14BEC" w:rsidRPr="0079239D">
        <w:rPr>
          <w:rStyle w:val="Istaknuto"/>
          <w:i w:val="false"/>
        </w:rPr>
        <w:t xml:space="preserve"> </w:t>
      </w:r>
      <w:r w:rsidRPr="0079239D">
        <w:rPr>
          <w:rStyle w:val="Istaknuto"/>
          <w:i w:val="false"/>
        </w:rPr>
        <w:t>razlo</w:t>
      </w:r>
      <w:r w:rsidR="002C4A5A" w:rsidRPr="0079239D">
        <w:rPr>
          <w:rStyle w:val="Istaknuto"/>
          <w:i w:val="false"/>
        </w:rPr>
        <w:t>g</w:t>
      </w:r>
      <w:r w:rsidR="00C14BEC" w:rsidRPr="0079239D">
        <w:rPr>
          <w:rStyle w:val="Istaknuto"/>
          <w:i w:val="false"/>
        </w:rPr>
        <w:t xml:space="preserve"> nesposobnost </w:t>
      </w:r>
      <w:r w:rsidRPr="0079239D">
        <w:rPr>
          <w:rStyle w:val="Istaknuto"/>
          <w:i w:val="false"/>
        </w:rPr>
        <w:t xml:space="preserve"> za plaćanje</w:t>
      </w:r>
      <w:r w:rsidR="002C4A5A" w:rsidRPr="0079239D">
        <w:rPr>
          <w:rStyle w:val="Istaknuto"/>
          <w:i w:val="false"/>
        </w:rPr>
        <w:t>,</w:t>
      </w:r>
      <w:r w:rsidR="00C14BEC" w:rsidRPr="0079239D">
        <w:rPr>
          <w:rStyle w:val="Istaknuto"/>
          <w:i w:val="false"/>
        </w:rPr>
        <w:t xml:space="preserve"> a </w:t>
      </w:r>
      <w:r w:rsidR="002C4A5A" w:rsidRPr="0079239D">
        <w:rPr>
          <w:rStyle w:val="Istaknuto"/>
          <w:i w:val="false"/>
        </w:rPr>
        <w:t xml:space="preserve">kako </w:t>
      </w:r>
      <w:r w:rsidR="00C14BEC" w:rsidRPr="0079239D">
        <w:rPr>
          <w:rStyle w:val="Istaknuto"/>
          <w:i w:val="false"/>
        </w:rPr>
        <w:t xml:space="preserve">postoji </w:t>
      </w:r>
      <w:r w:rsidRPr="0079239D">
        <w:rPr>
          <w:rStyle w:val="Istaknuto"/>
          <w:i w:val="false"/>
        </w:rPr>
        <w:t>realna imovina iz koje bi se mogli namiriti troškovi prethodnog i otvorenog stečajnog postupka,</w:t>
      </w:r>
      <w:r w:rsidR="00C14BEC" w:rsidRPr="0079239D">
        <w:rPr>
          <w:rStyle w:val="Istaknuto"/>
          <w:i w:val="false"/>
        </w:rPr>
        <w:t xml:space="preserve"> </w:t>
      </w:r>
      <w:r w:rsidRPr="0079239D">
        <w:rPr>
          <w:rStyle w:val="Istaknuto"/>
          <w:i w:val="false"/>
        </w:rPr>
        <w:t xml:space="preserve">privremeni stečajni upravitelj </w:t>
      </w:r>
    </w:p>
    <w:p w:rsidRDefault="007F2731" w:rsidP="007F2731" w:rsidR="007F2731" w:rsidRPr="0079239D">
      <w:pPr>
        <w:jc w:val="both"/>
        <w:rPr>
          <w:rStyle w:val="Istaknuto"/>
          <w:i w:val="false"/>
        </w:rPr>
      </w:pPr>
      <w:r w:rsidRPr="0079239D">
        <w:rPr>
          <w:rStyle w:val="Istaknuto"/>
          <w:i w:val="false"/>
        </w:rPr>
        <w:tab/>
      </w:r>
      <w:r w:rsidRPr="0079239D">
        <w:rPr>
          <w:rStyle w:val="Istaknuto"/>
          <w:i w:val="false"/>
        </w:rPr>
        <w:tab/>
      </w:r>
      <w:r w:rsidRPr="0079239D">
        <w:rPr>
          <w:rStyle w:val="Istaknuto"/>
          <w:i w:val="false"/>
        </w:rPr>
        <w:tab/>
      </w:r>
      <w:r w:rsidRPr="0079239D">
        <w:rPr>
          <w:rStyle w:val="Istaknuto"/>
          <w:i w:val="false"/>
        </w:rPr>
        <w:tab/>
      </w:r>
      <w:r w:rsidRPr="0079239D">
        <w:rPr>
          <w:rStyle w:val="Istaknuto"/>
          <w:i w:val="false"/>
        </w:rPr>
        <w:tab/>
      </w:r>
    </w:p>
    <w:p w:rsidRDefault="007F2731" w:rsidP="007F2731" w:rsidR="007F2731" w:rsidRPr="0079239D">
      <w:pPr>
        <w:ind w:firstLine="708" w:left="2832"/>
        <w:jc w:val="both"/>
        <w:rPr>
          <w:rStyle w:val="Istaknuto"/>
          <w:i w:val="false"/>
        </w:rPr>
      </w:pPr>
      <w:r w:rsidRPr="0079239D">
        <w:rPr>
          <w:rStyle w:val="Istaknuto"/>
          <w:i w:val="false"/>
        </w:rPr>
        <w:t>P R E D L A Ž E</w:t>
      </w:r>
    </w:p>
    <w:p w:rsidRDefault="007F2731" w:rsidP="007F2731" w:rsidR="007F2731" w:rsidRPr="0079239D">
      <w:pPr>
        <w:jc w:val="both"/>
        <w:rPr>
          <w:rStyle w:val="Istaknuto"/>
          <w:i w:val="false"/>
        </w:rPr>
      </w:pPr>
    </w:p>
    <w:p w:rsidRDefault="007F2731" w:rsidP="007F2731" w:rsidR="00CF2A71" w:rsidRPr="0079239D">
      <w:pPr>
        <w:jc w:val="both"/>
        <w:rPr>
          <w:rStyle w:val="Istaknuto"/>
          <w:i w:val="false"/>
        </w:rPr>
      </w:pPr>
      <w:r w:rsidRPr="0079239D">
        <w:rPr>
          <w:rStyle w:val="Istaknuto"/>
          <w:i w:val="false"/>
        </w:rPr>
        <w:t xml:space="preserve">da se nad dužnikom </w:t>
      </w:r>
      <w:r w:rsidR="007B11A6">
        <w:rPr>
          <w:rStyle w:val="Istaknuto"/>
          <w:i w:val="false"/>
        </w:rPr>
        <w:t>KREMARK</w:t>
      </w:r>
      <w:r w:rsidR="00CD585D" w:rsidRPr="0079239D">
        <w:rPr>
          <w:rStyle w:val="Istaknuto"/>
          <w:i w:val="false"/>
        </w:rPr>
        <w:t xml:space="preserve"> d.o.o. </w:t>
      </w:r>
      <w:r w:rsidR="003B1B4C">
        <w:rPr>
          <w:rStyle w:val="Istaknuto"/>
          <w:i w:val="false"/>
        </w:rPr>
        <w:t>OIB:</w:t>
      </w:r>
      <w:r w:rsidR="007B11A6">
        <w:rPr>
          <w:rStyle w:val="Istaknuto"/>
          <w:i w:val="false"/>
        </w:rPr>
        <w:t>47800438676</w:t>
      </w:r>
      <w:r w:rsidR="00E25730">
        <w:rPr>
          <w:rStyle w:val="Istaknuto"/>
          <w:i w:val="false"/>
        </w:rPr>
        <w:t xml:space="preserve"> , </w:t>
      </w:r>
      <w:r w:rsidR="00CD585D" w:rsidRPr="0079239D">
        <w:rPr>
          <w:rStyle w:val="Istaknuto"/>
          <w:i w:val="false"/>
        </w:rPr>
        <w:t>Zagreb</w:t>
      </w:r>
      <w:r w:rsidR="00E25730">
        <w:rPr>
          <w:rStyle w:val="Istaknuto"/>
          <w:i w:val="false"/>
        </w:rPr>
        <w:t xml:space="preserve">, </w:t>
      </w:r>
      <w:r w:rsidR="007B11A6">
        <w:rPr>
          <w:rStyle w:val="Istaknuto"/>
          <w:i w:val="false"/>
        </w:rPr>
        <w:t>Slovenska 14</w:t>
      </w:r>
      <w:r w:rsidRPr="0079239D">
        <w:rPr>
          <w:rStyle w:val="Istaknuto"/>
          <w:i w:val="false"/>
        </w:rPr>
        <w:t>,</w:t>
      </w:r>
      <w:r w:rsidR="00246819" w:rsidRPr="0079239D">
        <w:rPr>
          <w:rStyle w:val="Istaknuto"/>
          <w:i w:val="false"/>
        </w:rPr>
        <w:t xml:space="preserve"> </w:t>
      </w:r>
      <w:r w:rsidRPr="0079239D">
        <w:rPr>
          <w:rStyle w:val="Istaknuto"/>
          <w:i w:val="false"/>
        </w:rPr>
        <w:t>otvori stečajni postupak</w:t>
      </w:r>
      <w:r w:rsidR="003B1B4C">
        <w:rPr>
          <w:rStyle w:val="Istaknuto"/>
          <w:i w:val="false"/>
        </w:rPr>
        <w:t>.</w:t>
      </w:r>
    </w:p>
    <w:p w:rsidRDefault="007F378D" w:rsidP="007F2731" w:rsidR="007F378D" w:rsidRPr="0079239D">
      <w:pPr>
        <w:jc w:val="both"/>
        <w:rPr>
          <w:rStyle w:val="Istaknuto"/>
          <w:i w:val="false"/>
        </w:rPr>
      </w:pPr>
    </w:p>
    <w:p w:rsidRDefault="007F378D" w:rsidP="007F2731" w:rsidR="007F378D" w:rsidRPr="0079239D">
      <w:pPr>
        <w:jc w:val="both"/>
        <w:rPr>
          <w:rStyle w:val="Istaknuto"/>
          <w:i w:val="false"/>
        </w:rPr>
      </w:pPr>
    </w:p>
    <w:p w:rsidRDefault="00C171D1" w:rsidP="00C171D1" w:rsidR="00C171D1" w:rsidRPr="0079239D">
      <w:pPr>
        <w:jc w:val="right"/>
        <w:rPr>
          <w:rStyle w:val="Istaknuto"/>
          <w:i w:val="false"/>
        </w:rPr>
      </w:pPr>
      <w:r w:rsidRPr="0079239D">
        <w:rPr>
          <w:rStyle w:val="Istaknuto"/>
          <w:i w:val="false"/>
        </w:rPr>
        <w:t>Privremeni stečajni upravitelj</w:t>
      </w:r>
    </w:p>
    <w:p w:rsidRDefault="00C171D1" w:rsidP="00C171D1" w:rsidR="00C171D1" w:rsidRPr="0079239D">
      <w:pPr>
        <w:jc w:val="right"/>
        <w:rPr>
          <w:rStyle w:val="Istaknuto"/>
          <w:i w:val="false"/>
        </w:rPr>
      </w:pPr>
    </w:p>
    <w:p w:rsidRDefault="00BC510D" w:rsidP="00BC510D" w:rsidR="007F378D" w:rsidRPr="0079239D">
      <w:pPr>
        <w:jc w:val="center"/>
        <w:rPr>
          <w:rStyle w:val="Istaknuto"/>
          <w:i w:val="false"/>
        </w:rPr>
      </w:pPr>
      <w:r w:rsidRPr="0079239D">
        <w:rPr>
          <w:rStyle w:val="Istaknuto"/>
          <w:i w:val="false"/>
        </w:rPr>
        <w:t xml:space="preserve">                                                                                             </w:t>
      </w:r>
      <w:r w:rsidR="00C171D1" w:rsidRPr="0079239D">
        <w:rPr>
          <w:rStyle w:val="Istaknuto"/>
          <w:i w:val="false"/>
        </w:rPr>
        <w:t xml:space="preserve">Josip Lončarić </w:t>
      </w:r>
    </w:p>
    <w:p w:rsidRDefault="00D21120" w:rsidP="00D21120" w:rsidR="00D21120">
      <w:pPr>
        <w:rPr>
          <w:rFonts w:cs="Arial"/>
        </w:rPr>
      </w:pPr>
    </w:p>
    <w:p w:rsidRDefault="00CB56A6" w:rsidP="00D21120" w:rsidR="00CB56A6">
      <w:pPr>
        <w:rPr>
          <w:rFonts w:cs="Arial"/>
        </w:rPr>
      </w:pPr>
    </w:p>
    <w:p w:rsidRDefault="00CB56A6" w:rsidP="00D21120" w:rsidR="00CB56A6">
      <w:pPr>
        <w:rPr>
          <w:rFonts w:cs="Arial"/>
        </w:rPr>
      </w:pPr>
    </w:p>
    <w:p w:rsidRDefault="00D21120" w:rsidP="00D21120" w:rsidR="00D21120">
      <w:pPr>
        <w:rPr>
          <w:rFonts w:cs="Arial"/>
        </w:rPr>
      </w:pPr>
    </w:p>
    <w:p w:rsidRDefault="00D21120" w:rsidP="00D21120" w:rsidR="00D21120">
      <w:pPr>
        <w:rPr>
          <w:rFonts w:cs="Arial"/>
        </w:rPr>
      </w:pPr>
      <w:r>
        <w:rPr>
          <w:rFonts w:cs="Arial"/>
        </w:rPr>
        <w:t>Prilozi:</w:t>
      </w:r>
    </w:p>
    <w:p w:rsidRDefault="00D21120" w:rsidP="00D21120" w:rsidR="00D21120">
      <w:pPr>
        <w:numPr>
          <w:ilvl w:val="0"/>
          <w:numId w:val="30"/>
        </w:numPr>
        <w:rPr>
          <w:rFonts w:cs="Arial"/>
        </w:rPr>
      </w:pPr>
      <w:r>
        <w:rPr>
          <w:rFonts w:cs="Arial"/>
        </w:rPr>
        <w:t xml:space="preserve">Potvrda FINA-e od </w:t>
      </w:r>
      <w:r w:rsidR="007B11A6">
        <w:rPr>
          <w:rFonts w:cs="Arial"/>
        </w:rPr>
        <w:t>13</w:t>
      </w:r>
      <w:r>
        <w:rPr>
          <w:rFonts w:cs="Arial"/>
        </w:rPr>
        <w:t>.</w:t>
      </w:r>
      <w:r w:rsidR="007B11A6">
        <w:rPr>
          <w:rFonts w:cs="Arial"/>
        </w:rPr>
        <w:t>veljače</w:t>
      </w:r>
      <w:r>
        <w:rPr>
          <w:rFonts w:cs="Arial"/>
        </w:rPr>
        <w:t xml:space="preserve"> 201</w:t>
      </w:r>
      <w:r w:rsidR="007B11A6">
        <w:rPr>
          <w:rFonts w:cs="Arial"/>
        </w:rPr>
        <w:t>8</w:t>
      </w:r>
      <w:r>
        <w:rPr>
          <w:rFonts w:cs="Arial"/>
        </w:rPr>
        <w:t>.godine</w:t>
      </w:r>
    </w:p>
    <w:p w:rsidRDefault="007B11A6" w:rsidP="00D21120" w:rsidR="007B11A6">
      <w:pPr>
        <w:numPr>
          <w:ilvl w:val="0"/>
          <w:numId w:val="30"/>
        </w:numPr>
        <w:rPr>
          <w:rFonts w:cs="Arial"/>
        </w:rPr>
      </w:pPr>
      <w:r>
        <w:rPr>
          <w:rFonts w:cs="Arial"/>
        </w:rPr>
        <w:t>Izvadak iz zemljišne knjige</w:t>
      </w:r>
    </w:p>
    <w:p w:rsidRDefault="007B11A6" w:rsidP="00D21120" w:rsidR="00D21120">
      <w:pPr>
        <w:numPr>
          <w:ilvl w:val="0"/>
          <w:numId w:val="30"/>
        </w:numPr>
        <w:rPr>
          <w:rFonts w:cs="Arial"/>
        </w:rPr>
      </w:pPr>
      <w:r>
        <w:rPr>
          <w:rFonts w:cs="Arial"/>
        </w:rPr>
        <w:t xml:space="preserve">Uvjerenje CZVH </w:t>
      </w:r>
      <w:r w:rsidR="00D21120">
        <w:rPr>
          <w:rFonts w:cs="Arial"/>
        </w:rPr>
        <w:t xml:space="preserve">od </w:t>
      </w:r>
      <w:r>
        <w:rPr>
          <w:rFonts w:cs="Arial"/>
        </w:rPr>
        <w:t>19</w:t>
      </w:r>
      <w:r w:rsidR="00D21120">
        <w:rPr>
          <w:rFonts w:cs="Arial"/>
        </w:rPr>
        <w:t>.</w:t>
      </w:r>
      <w:r>
        <w:rPr>
          <w:rFonts w:cs="Arial"/>
        </w:rPr>
        <w:t>veljače</w:t>
      </w:r>
      <w:r w:rsidR="00D21120">
        <w:rPr>
          <w:rFonts w:cs="Arial"/>
        </w:rPr>
        <w:t xml:space="preserve"> 201</w:t>
      </w:r>
      <w:r>
        <w:rPr>
          <w:rFonts w:cs="Arial"/>
        </w:rPr>
        <w:t>8</w:t>
      </w:r>
      <w:r w:rsidR="00D21120">
        <w:rPr>
          <w:rFonts w:cs="Arial"/>
        </w:rPr>
        <w:t xml:space="preserve">.godine </w:t>
      </w:r>
    </w:p>
    <w:p w:rsidRDefault="00D21120" w:rsidP="00D21120" w:rsidR="00D21120" w:rsidRPr="004D7E4D">
      <w:pPr>
        <w:numPr>
          <w:ilvl w:val="0"/>
          <w:numId w:val="30"/>
        </w:numPr>
        <w:rPr>
          <w:rFonts w:cs="Arial"/>
        </w:rPr>
      </w:pPr>
      <w:r w:rsidRPr="004D7E4D">
        <w:rPr>
          <w:rFonts w:cs="Arial"/>
        </w:rPr>
        <w:t>Evidencija HZMO</w:t>
      </w:r>
    </w:p>
    <w:p w:rsidRDefault="00D21120" w:rsidP="00D21120" w:rsidR="00D21120">
      <w:pPr>
        <w:numPr>
          <w:ilvl w:val="0"/>
          <w:numId w:val="30"/>
        </w:numPr>
        <w:rPr>
          <w:rFonts w:cs="Arial"/>
        </w:rPr>
      </w:pPr>
      <w:r w:rsidRPr="004D7E4D">
        <w:rPr>
          <w:rFonts w:cs="Arial"/>
        </w:rPr>
        <w:t>Financijsk</w:t>
      </w:r>
      <w:r w:rsidR="00D80530">
        <w:rPr>
          <w:rFonts w:cs="Arial"/>
        </w:rPr>
        <w:t>o</w:t>
      </w:r>
      <w:r w:rsidRPr="004D7E4D">
        <w:rPr>
          <w:rFonts w:cs="Arial"/>
        </w:rPr>
        <w:t xml:space="preserve"> izvješć</w:t>
      </w:r>
      <w:r w:rsidR="00D80530">
        <w:rPr>
          <w:rFonts w:cs="Arial"/>
        </w:rPr>
        <w:t>e</w:t>
      </w:r>
      <w:r>
        <w:rPr>
          <w:rFonts w:cs="Arial"/>
        </w:rPr>
        <w:t xml:space="preserve"> za </w:t>
      </w:r>
      <w:r w:rsidRPr="004D7E4D">
        <w:rPr>
          <w:rFonts w:cs="Arial"/>
        </w:rPr>
        <w:t>201</w:t>
      </w:r>
      <w:r>
        <w:rPr>
          <w:rFonts w:cs="Arial"/>
        </w:rPr>
        <w:t>6</w:t>
      </w:r>
      <w:r w:rsidRPr="004D7E4D">
        <w:rPr>
          <w:rFonts w:cs="Arial"/>
        </w:rPr>
        <w:t xml:space="preserve">.god. </w:t>
      </w:r>
    </w:p>
    <w:sectPr w:rsidSect="00825F50" w:rsidR="00D21120">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DEF" w:rsidR="00C40DEF">
      <w:r>
        <w:separator/>
      </w:r>
    </w:p>
  </w:endnote>
  <w:endnote w:id="0" w:type="continuationSeparator">
    <w:p w:rsidRDefault="00C40DEF" w:rsidR="00C40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3CF" w:rsidR="008913CF">
    <w:pPr>
      <w:pStyle w:val="Podnoje"/>
      <w:jc w:val="right"/>
    </w:pPr>
    <w:r>
      <w:fldChar w:fldCharType="begin"/>
    </w:r>
    <w:r>
      <w:instrText xml:space="preserve"> PAGE   \* MERGEFORMAT </w:instrText>
    </w:r>
    <w:r>
      <w:fldChar w:fldCharType="separate"/>
    </w:r>
    <w:r w:rsidR="00042C62">
      <w:rPr>
        <w:noProof/>
      </w:rPr>
      <w:t>4</w:t>
    </w:r>
    <w:r>
      <w:fldChar w:fldCharType="end"/>
    </w:r>
  </w:p>
  <w:p w:rsidRDefault="008913CF" w:rsidR="008913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DEF" w:rsidR="00C40DEF">
      <w:r>
        <w:separator/>
      </w:r>
    </w:p>
  </w:footnote>
  <w:footnote w:id="0" w:type="continuationSeparator">
    <w:p w:rsidRDefault="00C40DEF" w:rsidR="00C40DE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0511"/>
    <w:multiLevelType w:val="hybridMultilevel"/>
    <w:tmpl w:val="1F603218"/>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0543398"/>
    <w:multiLevelType w:val="hybridMultilevel"/>
    <w:tmpl w:val="161C908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513475"/>
    <w:multiLevelType w:val="hybridMultilevel"/>
    <w:tmpl w:val="FFF032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E054AF"/>
    <w:multiLevelType w:val="hybridMultilevel"/>
    <w:tmpl w:val="B364B7B2"/>
    <w:lvl w:tplc="9056DE32" w:ilvl="0">
      <w:start w:val="1"/>
      <w:numFmt w:val="lowerLetter"/>
      <w:lvlText w:val="%1)"/>
      <w:lvlJc w:val="left"/>
      <w:pPr>
        <w:tabs>
          <w:tab w:pos="2490" w:val="num"/>
        </w:tabs>
        <w:ind w:hanging="360" w:left="2490"/>
      </w:pPr>
      <w:rPr>
        <w:rFonts w:hint="default"/>
      </w:rPr>
    </w:lvl>
    <w:lvl w:tentative="true" w:tplc="04090019" w:ilvl="1">
      <w:start w:val="1"/>
      <w:numFmt w:val="lowerLetter"/>
      <w:lvlText w:val="%2."/>
      <w:lvlJc w:val="left"/>
      <w:pPr>
        <w:tabs>
          <w:tab w:pos="3210" w:val="num"/>
        </w:tabs>
        <w:ind w:hanging="360" w:left="3210"/>
      </w:pPr>
    </w:lvl>
    <w:lvl w:tentative="true" w:tplc="0409001B" w:ilvl="2">
      <w:start w:val="1"/>
      <w:numFmt w:val="lowerRoman"/>
      <w:lvlText w:val="%3."/>
      <w:lvlJc w:val="right"/>
      <w:pPr>
        <w:tabs>
          <w:tab w:pos="3930" w:val="num"/>
        </w:tabs>
        <w:ind w:hanging="180" w:left="3930"/>
      </w:pPr>
    </w:lvl>
    <w:lvl w:tentative="true" w:tplc="0409000F" w:ilvl="3">
      <w:start w:val="1"/>
      <w:numFmt w:val="decimal"/>
      <w:lvlText w:val="%4."/>
      <w:lvlJc w:val="left"/>
      <w:pPr>
        <w:tabs>
          <w:tab w:pos="4650" w:val="num"/>
        </w:tabs>
        <w:ind w:hanging="360" w:left="4650"/>
      </w:pPr>
    </w:lvl>
    <w:lvl w:tentative="true" w:tplc="04090019" w:ilvl="4">
      <w:start w:val="1"/>
      <w:numFmt w:val="lowerLetter"/>
      <w:lvlText w:val="%5."/>
      <w:lvlJc w:val="left"/>
      <w:pPr>
        <w:tabs>
          <w:tab w:pos="5370" w:val="num"/>
        </w:tabs>
        <w:ind w:hanging="360" w:left="5370"/>
      </w:pPr>
    </w:lvl>
    <w:lvl w:tentative="true" w:tplc="0409001B" w:ilvl="5">
      <w:start w:val="1"/>
      <w:numFmt w:val="lowerRoman"/>
      <w:lvlText w:val="%6."/>
      <w:lvlJc w:val="right"/>
      <w:pPr>
        <w:tabs>
          <w:tab w:pos="6090" w:val="num"/>
        </w:tabs>
        <w:ind w:hanging="180" w:left="6090"/>
      </w:pPr>
    </w:lvl>
    <w:lvl w:tentative="true" w:tplc="0409000F" w:ilvl="6">
      <w:start w:val="1"/>
      <w:numFmt w:val="decimal"/>
      <w:lvlText w:val="%7."/>
      <w:lvlJc w:val="left"/>
      <w:pPr>
        <w:tabs>
          <w:tab w:pos="6810" w:val="num"/>
        </w:tabs>
        <w:ind w:hanging="360" w:left="6810"/>
      </w:pPr>
    </w:lvl>
    <w:lvl w:tentative="true" w:tplc="04090019" w:ilvl="7">
      <w:start w:val="1"/>
      <w:numFmt w:val="lowerLetter"/>
      <w:lvlText w:val="%8."/>
      <w:lvlJc w:val="left"/>
      <w:pPr>
        <w:tabs>
          <w:tab w:pos="7530" w:val="num"/>
        </w:tabs>
        <w:ind w:hanging="360" w:left="7530"/>
      </w:pPr>
    </w:lvl>
    <w:lvl w:tentative="true" w:tplc="0409001B" w:ilvl="8">
      <w:start w:val="1"/>
      <w:numFmt w:val="lowerRoman"/>
      <w:lvlText w:val="%9."/>
      <w:lvlJc w:val="right"/>
      <w:pPr>
        <w:tabs>
          <w:tab w:pos="8250" w:val="num"/>
        </w:tabs>
        <w:ind w:hanging="180" w:left="8250"/>
      </w:pPr>
    </w:lvl>
  </w:abstractNum>
  <w:abstractNum w:abstractNumId="4">
    <w:nsid w:val="0EFF0ED3"/>
    <w:multiLevelType w:val="hybridMultilevel"/>
    <w:tmpl w:val="4500A20A"/>
    <w:lvl w:tplc="AD5C4D34"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6F434EB"/>
    <w:multiLevelType w:val="multilevel"/>
    <w:tmpl w:val="31AA9E9E"/>
    <w:lvl w:ilvl="0">
      <w:start w:val="1"/>
      <w:numFmt w:val="decimal"/>
      <w:lvlText w:val="%1."/>
      <w:lvlJc w:val="left"/>
      <w:pPr>
        <w:tabs>
          <w:tab w:pos="585" w:val="num"/>
        </w:tabs>
        <w:ind w:hanging="585" w:left="585"/>
      </w:pPr>
      <w:rPr>
        <w:rFonts w:hint="default"/>
        <w:b/>
      </w:rPr>
    </w:lvl>
    <w:lvl w:ilvl="1">
      <w:start w:val="4"/>
      <w:numFmt w:val="decimal"/>
      <w:lvlText w:val="%1.%2."/>
      <w:lvlJc w:val="left"/>
      <w:pPr>
        <w:tabs>
          <w:tab w:pos="900" w:val="num"/>
        </w:tabs>
        <w:ind w:hanging="720" w:left="90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6">
    <w:nsid w:val="1B8A4533"/>
    <w:multiLevelType w:val="hybridMultilevel"/>
    <w:tmpl w:val="51243EEC"/>
    <w:lvl w:tplc="23D06FE6" w:ilvl="0">
      <w:start w:val="9"/>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1BB36184"/>
    <w:multiLevelType w:val="hybridMultilevel"/>
    <w:tmpl w:val="5FD2636A"/>
    <w:lvl w:tplc="D34A34A0"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1BFE1C35"/>
    <w:multiLevelType w:val="hybridMultilevel"/>
    <w:tmpl w:val="E04C821A"/>
    <w:lvl w:tplc="65E0E22A" w:ilvl="0">
      <w:start w:val="1"/>
      <w:numFmt w:val="lowerLetter"/>
      <w:lvlText w:val="%1)"/>
      <w:lvlJc w:val="left"/>
      <w:pPr>
        <w:tabs>
          <w:tab w:pos="2220" w:val="num"/>
        </w:tabs>
        <w:ind w:hanging="360" w:left="2220"/>
      </w:pPr>
      <w:rPr>
        <w:rFonts w:hint="default"/>
      </w:rPr>
    </w:lvl>
    <w:lvl w:tplc="43626396" w:ilvl="1">
      <w:start w:val="30"/>
      <w:numFmt w:val="bullet"/>
      <w:lvlText w:val="-"/>
      <w:lvlJc w:val="left"/>
      <w:pPr>
        <w:tabs>
          <w:tab w:pos="2940" w:val="num"/>
        </w:tabs>
        <w:ind w:hanging="360" w:left="2940"/>
      </w:pPr>
      <w:rPr>
        <w:rFonts w:cs="Arial" w:eastAsia="Times New Roman" w:hAnsi="Arial" w:ascii="Arial" w:hint="default"/>
      </w:rPr>
    </w:lvl>
    <w:lvl w:tplc="85EE7C38" w:ilvl="2">
      <w:start w:val="2"/>
      <w:numFmt w:val="bullet"/>
      <w:lvlText w:val=""/>
      <w:lvlJc w:val="left"/>
      <w:pPr>
        <w:tabs>
          <w:tab w:pos="3840" w:val="num"/>
        </w:tabs>
        <w:ind w:hanging="360" w:left="3840"/>
      </w:pPr>
      <w:rPr>
        <w:rFonts w:cs="Times New Roman" w:eastAsia="Times New Roman" w:hAnsi="Symbol" w:ascii="Symbol" w:hint="default"/>
      </w:rPr>
    </w:lvl>
    <w:lvl w:tentative="true" w:tplc="0409000F" w:ilvl="3">
      <w:start w:val="1"/>
      <w:numFmt w:val="decimal"/>
      <w:lvlText w:val="%4."/>
      <w:lvlJc w:val="left"/>
      <w:pPr>
        <w:tabs>
          <w:tab w:pos="4380" w:val="num"/>
        </w:tabs>
        <w:ind w:hanging="360" w:left="4380"/>
      </w:pPr>
    </w:lvl>
    <w:lvl w:tentative="true" w:tplc="04090019" w:ilvl="4">
      <w:start w:val="1"/>
      <w:numFmt w:val="lowerLetter"/>
      <w:lvlText w:val="%5."/>
      <w:lvlJc w:val="left"/>
      <w:pPr>
        <w:tabs>
          <w:tab w:pos="5100" w:val="num"/>
        </w:tabs>
        <w:ind w:hanging="360" w:left="5100"/>
      </w:pPr>
    </w:lvl>
    <w:lvl w:tentative="true" w:tplc="0409001B" w:ilvl="5">
      <w:start w:val="1"/>
      <w:numFmt w:val="lowerRoman"/>
      <w:lvlText w:val="%6."/>
      <w:lvlJc w:val="right"/>
      <w:pPr>
        <w:tabs>
          <w:tab w:pos="5820" w:val="num"/>
        </w:tabs>
        <w:ind w:hanging="180" w:left="5820"/>
      </w:pPr>
    </w:lvl>
    <w:lvl w:tentative="true" w:tplc="0409000F" w:ilvl="6">
      <w:start w:val="1"/>
      <w:numFmt w:val="decimal"/>
      <w:lvlText w:val="%7."/>
      <w:lvlJc w:val="left"/>
      <w:pPr>
        <w:tabs>
          <w:tab w:pos="6540" w:val="num"/>
        </w:tabs>
        <w:ind w:hanging="360" w:left="6540"/>
      </w:pPr>
    </w:lvl>
    <w:lvl w:tentative="true" w:tplc="04090019" w:ilvl="7">
      <w:start w:val="1"/>
      <w:numFmt w:val="lowerLetter"/>
      <w:lvlText w:val="%8."/>
      <w:lvlJc w:val="left"/>
      <w:pPr>
        <w:tabs>
          <w:tab w:pos="7260" w:val="num"/>
        </w:tabs>
        <w:ind w:hanging="360" w:left="7260"/>
      </w:pPr>
    </w:lvl>
    <w:lvl w:tentative="true" w:tplc="0409001B" w:ilvl="8">
      <w:start w:val="1"/>
      <w:numFmt w:val="lowerRoman"/>
      <w:lvlText w:val="%9."/>
      <w:lvlJc w:val="right"/>
      <w:pPr>
        <w:tabs>
          <w:tab w:pos="7980" w:val="num"/>
        </w:tabs>
        <w:ind w:hanging="180" w:left="7980"/>
      </w:pPr>
    </w:lvl>
  </w:abstractNum>
  <w:abstractNum w:abstractNumId="9">
    <w:nsid w:val="1ED17816"/>
    <w:multiLevelType w:val="hybridMultilevel"/>
    <w:tmpl w:val="C21AEB32"/>
    <w:lvl w:tplc="F0D6CAA0" w:ilvl="0">
      <w:start w:val="1"/>
      <w:numFmt w:val="lowerLetter"/>
      <w:lvlText w:val="%1)"/>
      <w:lvlJc w:val="left"/>
      <w:pPr>
        <w:tabs>
          <w:tab w:pos="1140" w:val="num"/>
        </w:tabs>
        <w:ind w:hanging="360" w:left="1140"/>
      </w:pPr>
      <w:rPr>
        <w:rFonts w:hint="default"/>
      </w:rPr>
    </w:lvl>
    <w:lvl w:tplc="87FE8CDA" w:ilvl="1">
      <w:start w:val="1"/>
      <w:numFmt w:val="decimal"/>
      <w:lvlText w:val="%2."/>
      <w:lvlJc w:val="left"/>
      <w:pPr>
        <w:tabs>
          <w:tab w:pos="1860" w:val="num"/>
        </w:tabs>
        <w:ind w:hanging="360" w:left="1860"/>
      </w:pPr>
      <w:rPr>
        <w:rFonts w:hint="default"/>
      </w:rPr>
    </w:lvl>
    <w:lvl w:tentative="true" w:tplc="0409001B" w:ilvl="2">
      <w:start w:val="1"/>
      <w:numFmt w:val="lowerRoman"/>
      <w:lvlText w:val="%3."/>
      <w:lvlJc w:val="right"/>
      <w:pPr>
        <w:tabs>
          <w:tab w:pos="2580" w:val="num"/>
        </w:tabs>
        <w:ind w:hanging="180" w:left="2580"/>
      </w:pPr>
    </w:lvl>
    <w:lvl w:tentative="true" w:tplc="0409000F" w:ilvl="3">
      <w:start w:val="1"/>
      <w:numFmt w:val="decimal"/>
      <w:lvlText w:val="%4."/>
      <w:lvlJc w:val="left"/>
      <w:pPr>
        <w:tabs>
          <w:tab w:pos="3300" w:val="num"/>
        </w:tabs>
        <w:ind w:hanging="360" w:left="3300"/>
      </w:pPr>
    </w:lvl>
    <w:lvl w:tentative="true" w:tplc="04090019" w:ilvl="4">
      <w:start w:val="1"/>
      <w:numFmt w:val="lowerLetter"/>
      <w:lvlText w:val="%5."/>
      <w:lvlJc w:val="left"/>
      <w:pPr>
        <w:tabs>
          <w:tab w:pos="4020" w:val="num"/>
        </w:tabs>
        <w:ind w:hanging="360" w:left="4020"/>
      </w:pPr>
    </w:lvl>
    <w:lvl w:tentative="true" w:tplc="0409001B" w:ilvl="5">
      <w:start w:val="1"/>
      <w:numFmt w:val="lowerRoman"/>
      <w:lvlText w:val="%6."/>
      <w:lvlJc w:val="right"/>
      <w:pPr>
        <w:tabs>
          <w:tab w:pos="4740" w:val="num"/>
        </w:tabs>
        <w:ind w:hanging="180" w:left="4740"/>
      </w:pPr>
    </w:lvl>
    <w:lvl w:tentative="true" w:tplc="0409000F" w:ilvl="6">
      <w:start w:val="1"/>
      <w:numFmt w:val="decimal"/>
      <w:lvlText w:val="%7."/>
      <w:lvlJc w:val="left"/>
      <w:pPr>
        <w:tabs>
          <w:tab w:pos="5460" w:val="num"/>
        </w:tabs>
        <w:ind w:hanging="360" w:left="5460"/>
      </w:pPr>
    </w:lvl>
    <w:lvl w:tentative="true" w:tplc="04090019" w:ilvl="7">
      <w:start w:val="1"/>
      <w:numFmt w:val="lowerLetter"/>
      <w:lvlText w:val="%8."/>
      <w:lvlJc w:val="left"/>
      <w:pPr>
        <w:tabs>
          <w:tab w:pos="6180" w:val="num"/>
        </w:tabs>
        <w:ind w:hanging="360" w:left="6180"/>
      </w:pPr>
    </w:lvl>
    <w:lvl w:tentative="true" w:tplc="0409001B" w:ilvl="8">
      <w:start w:val="1"/>
      <w:numFmt w:val="lowerRoman"/>
      <w:lvlText w:val="%9."/>
      <w:lvlJc w:val="right"/>
      <w:pPr>
        <w:tabs>
          <w:tab w:pos="6900" w:val="num"/>
        </w:tabs>
        <w:ind w:hanging="180" w:left="6900"/>
      </w:pPr>
    </w:lvl>
  </w:abstractNum>
  <w:abstractNum w:abstractNumId="10">
    <w:nsid w:val="2022779C"/>
    <w:multiLevelType w:val="hybridMultilevel"/>
    <w:tmpl w:val="E3ACD96E"/>
    <w:lvl w:tplc="4BBCD59A" w:ilvl="0">
      <w:start w:val="4"/>
      <w:numFmt w:val="bullet"/>
      <w:lvlText w:val="-"/>
      <w:lvlJc w:val="left"/>
      <w:pPr>
        <w:tabs>
          <w:tab w:pos="1860" w:val="num"/>
        </w:tabs>
        <w:ind w:hanging="360" w:left="1860"/>
      </w:pPr>
      <w:rPr>
        <w:rFonts w:cs="Times New Roman" w:eastAsia="Times New Roman" w:hAnsi="Bookman Old Style" w:ascii="Bookman Old Style"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11">
    <w:nsid w:val="24631314"/>
    <w:multiLevelType w:val="hybridMultilevel"/>
    <w:tmpl w:val="6F2427A4"/>
    <w:lvl w:tplc="11703CA8" w:ilvl="0">
      <w:start w:val="9"/>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26E9679C"/>
    <w:multiLevelType w:val="hybridMultilevel"/>
    <w:tmpl w:val="1E4A4998"/>
    <w:lvl w:tplc="FF2E21E2" w:ilvl="0">
      <w:start w:val="9"/>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B5204A"/>
    <w:multiLevelType w:val="hybridMultilevel"/>
    <w:tmpl w:val="6DF0EA24"/>
    <w:lvl w:tplc="5A003CC2"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4F313D9"/>
    <w:multiLevelType w:val="hybridMultilevel"/>
    <w:tmpl w:val="AD6A56F0"/>
    <w:lvl w:tplc="A69E7750" w:ilvl="0">
      <w:start w:val="7"/>
      <w:numFmt w:val="bullet"/>
      <w:lvlText w:val=""/>
      <w:lvlJc w:val="left"/>
      <w:pPr>
        <w:ind w:hanging="360" w:left="1065"/>
      </w:pPr>
      <w:rPr>
        <w:rFonts w:cs="Arial" w:eastAsia="Times New Roman" w:hAnsi="Symbol" w:ascii="Symbol"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360B7865"/>
    <w:multiLevelType w:val="hybridMultilevel"/>
    <w:tmpl w:val="67D6D248"/>
    <w:lvl w:tplc="36247AA4" w:ilvl="0">
      <w:start w:val="2"/>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3A2307AB"/>
    <w:multiLevelType w:val="hybridMultilevel"/>
    <w:tmpl w:val="784EC68A"/>
    <w:lvl w:tplc="4BBCD59A" w:ilvl="0">
      <w:start w:val="4"/>
      <w:numFmt w:val="bullet"/>
      <w:lvlText w:val="-"/>
      <w:lvlJc w:val="left"/>
      <w:pPr>
        <w:tabs>
          <w:tab w:pos="1211" w:val="num"/>
        </w:tabs>
        <w:ind w:hanging="360" w:left="1211"/>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B4C0450"/>
    <w:multiLevelType w:val="hybridMultilevel"/>
    <w:tmpl w:val="1144CBEC"/>
    <w:lvl w:tplc="CCDCC76C" w:ilvl="0">
      <w:numFmt w:val="bullet"/>
      <w:lvlText w:val="-"/>
      <w:lvlJc w:val="left"/>
      <w:pPr>
        <w:tabs>
          <w:tab w:pos="1065" w:val="num"/>
        </w:tabs>
        <w:ind w:hanging="360" w:left="1065"/>
      </w:pPr>
      <w:rPr>
        <w:rFonts w:cs="Arial" w:eastAsia="Times New Roman" w:hAnsi="Arial" w:ascii="Arial"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8">
    <w:nsid w:val="3CA83926"/>
    <w:multiLevelType w:val="multilevel"/>
    <w:tmpl w:val="5BD80634"/>
    <w:lvl w:ilvl="0">
      <w:start w:val="1"/>
      <w:numFmt w:val="decimal"/>
      <w:lvlText w:val="%1."/>
      <w:lvlJc w:val="left"/>
      <w:pPr>
        <w:tabs>
          <w:tab w:pos="450" w:val="num"/>
        </w:tabs>
        <w:ind w:hanging="450" w:left="450"/>
      </w:pPr>
      <w:rPr>
        <w:rFonts w:hint="default"/>
        <w:b/>
      </w:rPr>
    </w:lvl>
    <w:lvl w:ilvl="1">
      <w:start w:val="1"/>
      <w:numFmt w:val="decimal"/>
      <w:lvlText w:val="%1.%2."/>
      <w:lvlJc w:val="left"/>
      <w:pPr>
        <w:tabs>
          <w:tab w:pos="720" w:val="num"/>
        </w:tabs>
        <w:ind w:hanging="720" w:left="72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19">
    <w:nsid w:val="45F50D0B"/>
    <w:multiLevelType w:val="hybridMultilevel"/>
    <w:tmpl w:val="A4FCCD9A"/>
    <w:lvl w:tplc="93FA42B0" w:ilvl="0">
      <w:start w:val="7"/>
      <w:numFmt w:val="bullet"/>
      <w:lvlText w:val=""/>
      <w:lvlJc w:val="left"/>
      <w:pPr>
        <w:ind w:hanging="360" w:left="1068"/>
      </w:pPr>
      <w:rPr>
        <w:rFonts w:cs="Arial" w:eastAsia="Times New Roman"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464A3BBB"/>
    <w:multiLevelType w:val="hybridMultilevel"/>
    <w:tmpl w:val="E8DA886A"/>
    <w:lvl w:tplc="6020468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21">
    <w:nsid w:val="470D7C8B"/>
    <w:multiLevelType w:val="hybridMultilevel"/>
    <w:tmpl w:val="583448E6"/>
    <w:lvl w:tplc="A9C6BDF0"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2">
    <w:nsid w:val="501923E1"/>
    <w:multiLevelType w:val="hybridMultilevel"/>
    <w:tmpl w:val="AB94E63E"/>
    <w:lvl w:tplc="00CAC53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516A02"/>
    <w:multiLevelType w:val="hybridMultilevel"/>
    <w:tmpl w:val="52AAA1C8"/>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51796790"/>
    <w:multiLevelType w:val="hybridMultilevel"/>
    <w:tmpl w:val="B784D412"/>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5361049B"/>
    <w:multiLevelType w:val="hybridMultilevel"/>
    <w:tmpl w:val="AC884B34"/>
    <w:lvl w:tplc="E416B404" w:ilvl="0">
      <w:start w:val="3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7117D85"/>
    <w:multiLevelType w:val="hybridMultilevel"/>
    <w:tmpl w:val="32A8B1B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7">
    <w:nsid w:val="57AC2EB5"/>
    <w:multiLevelType w:val="hybridMultilevel"/>
    <w:tmpl w:val="804EA1FA"/>
    <w:lvl w:tplc="C1CC57D2" w:ilvl="0">
      <w:start w:val="3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ABC7F0A"/>
    <w:multiLevelType w:val="hybridMultilevel"/>
    <w:tmpl w:val="85521E90"/>
    <w:lvl w:tplc="86724976" w:ilvl="0">
      <w:start w:val="1"/>
      <w:numFmt w:val="decimal"/>
      <w:lvlText w:val="%1."/>
      <w:lvlJc w:val="left"/>
      <w:pPr>
        <w:tabs>
          <w:tab w:pos="720" w:val="num"/>
        </w:tabs>
        <w:ind w:hanging="360" w:left="720"/>
      </w:pPr>
      <w:rPr>
        <w:rFonts w:hint="default"/>
        <w:b/>
        <w:u w:val="singl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7B6B0032"/>
    <w:multiLevelType w:val="hybridMultilevel"/>
    <w:tmpl w:val="DFA2F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21"/>
  </w:num>
  <w:num w:numId="3">
    <w:abstractNumId w:val="28"/>
  </w:num>
  <w:num w:numId="4">
    <w:abstractNumId w:val="18"/>
  </w:num>
  <w:num w:numId="5">
    <w:abstractNumId w:val="9"/>
  </w:num>
  <w:num w:numId="6">
    <w:abstractNumId w:val="7"/>
  </w:num>
  <w:num w:numId="7">
    <w:abstractNumId w:val="3"/>
  </w:num>
  <w:num w:numId="8">
    <w:abstractNumId w:val="8"/>
  </w:num>
  <w:num w:numId="9">
    <w:abstractNumId w:val="5"/>
  </w:num>
  <w:num w:numId="10">
    <w:abstractNumId w:val="13"/>
  </w:num>
  <w:num w:numId="11">
    <w:abstractNumId w:val="4"/>
  </w:num>
  <w:num w:numId="12">
    <w:abstractNumId w:val="10"/>
  </w:num>
  <w:num w:numId="13">
    <w:abstractNumId w:val="1"/>
  </w:num>
  <w:num w:numId="14">
    <w:abstractNumId w:val="16"/>
  </w:num>
  <w:num w:numId="15">
    <w:abstractNumId w:val="23"/>
  </w:num>
  <w:num w:numId="16">
    <w:abstractNumId w:val="26"/>
  </w:num>
  <w:num w:numId="17">
    <w:abstractNumId w:val="24"/>
  </w:num>
  <w:num w:numId="18">
    <w:abstractNumId w:val="0"/>
  </w:num>
  <w:num w:numId="19">
    <w:abstractNumId w:val="2"/>
  </w:num>
  <w:num w:numId="20">
    <w:abstractNumId w:val="20"/>
  </w:num>
  <w:num w:numId="21">
    <w:abstractNumId w:val="27"/>
  </w:num>
  <w:num w:numId="22">
    <w:abstractNumId w:val="25"/>
  </w:num>
  <w:num w:numId="23">
    <w:abstractNumId w:val="14"/>
  </w:num>
  <w:num w:numId="24">
    <w:abstractNumId w:val="19"/>
  </w:num>
  <w:num w:numId="25">
    <w:abstractNumId w:val="11"/>
  </w:num>
  <w:num w:numId="26">
    <w:abstractNumId w:val="6"/>
  </w:num>
  <w:num w:numId="27">
    <w:abstractNumId w:val="12"/>
  </w:num>
  <w:num w:numId="28">
    <w:abstractNumId w:val="15"/>
  </w:num>
  <w:num w:numId="29">
    <w:abstractNumId w:val="22"/>
  </w:num>
  <w:num w:numId="30">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3FBB"/>
    <w:rsid w:val="00005151"/>
    <w:rsid w:val="00017B1A"/>
    <w:rsid w:val="000335E6"/>
    <w:rsid w:val="00036C5F"/>
    <w:rsid w:val="00042C62"/>
    <w:rsid w:val="00063B7E"/>
    <w:rsid w:val="00065E9E"/>
    <w:rsid w:val="000667E8"/>
    <w:rsid w:val="0006712D"/>
    <w:rsid w:val="00075540"/>
    <w:rsid w:val="000850E1"/>
    <w:rsid w:val="00085EDF"/>
    <w:rsid w:val="000A6E4C"/>
    <w:rsid w:val="000B4207"/>
    <w:rsid w:val="000C4E1A"/>
    <w:rsid w:val="000C5859"/>
    <w:rsid w:val="000D2C00"/>
    <w:rsid w:val="000D4928"/>
    <w:rsid w:val="000E06E9"/>
    <w:rsid w:val="000E20CD"/>
    <w:rsid w:val="000E4C72"/>
    <w:rsid w:val="000E6579"/>
    <w:rsid w:val="000F72B6"/>
    <w:rsid w:val="00107078"/>
    <w:rsid w:val="001155D5"/>
    <w:rsid w:val="0011698B"/>
    <w:rsid w:val="00117C08"/>
    <w:rsid w:val="001252E0"/>
    <w:rsid w:val="00144C3D"/>
    <w:rsid w:val="00146BBA"/>
    <w:rsid w:val="0014701D"/>
    <w:rsid w:val="00151A20"/>
    <w:rsid w:val="00155142"/>
    <w:rsid w:val="00167596"/>
    <w:rsid w:val="001811F1"/>
    <w:rsid w:val="00187AAC"/>
    <w:rsid w:val="00192230"/>
    <w:rsid w:val="00192762"/>
    <w:rsid w:val="001A393F"/>
    <w:rsid w:val="001B24FA"/>
    <w:rsid w:val="001B2EBD"/>
    <w:rsid w:val="001B5506"/>
    <w:rsid w:val="001C3D31"/>
    <w:rsid w:val="001C62E7"/>
    <w:rsid w:val="001D5A9F"/>
    <w:rsid w:val="001E3DB6"/>
    <w:rsid w:val="001F34E8"/>
    <w:rsid w:val="001F532F"/>
    <w:rsid w:val="0020271E"/>
    <w:rsid w:val="00207489"/>
    <w:rsid w:val="0021405D"/>
    <w:rsid w:val="00217DFB"/>
    <w:rsid w:val="00220295"/>
    <w:rsid w:val="00223911"/>
    <w:rsid w:val="00225C33"/>
    <w:rsid w:val="002313D1"/>
    <w:rsid w:val="00246819"/>
    <w:rsid w:val="00246F94"/>
    <w:rsid w:val="0025223E"/>
    <w:rsid w:val="002553BD"/>
    <w:rsid w:val="00264694"/>
    <w:rsid w:val="00267FF4"/>
    <w:rsid w:val="00275EF7"/>
    <w:rsid w:val="00276F81"/>
    <w:rsid w:val="00280D10"/>
    <w:rsid w:val="00281279"/>
    <w:rsid w:val="00284A7B"/>
    <w:rsid w:val="00285421"/>
    <w:rsid w:val="0028647F"/>
    <w:rsid w:val="00286B89"/>
    <w:rsid w:val="00294FD2"/>
    <w:rsid w:val="00297E1E"/>
    <w:rsid w:val="002A06EF"/>
    <w:rsid w:val="002A27C9"/>
    <w:rsid w:val="002C02E2"/>
    <w:rsid w:val="002C4A5A"/>
    <w:rsid w:val="002D1DBE"/>
    <w:rsid w:val="002D4016"/>
    <w:rsid w:val="002E1755"/>
    <w:rsid w:val="002E3036"/>
    <w:rsid w:val="002E4C8D"/>
    <w:rsid w:val="002E54E7"/>
    <w:rsid w:val="00301BB6"/>
    <w:rsid w:val="0030779A"/>
    <w:rsid w:val="0031183F"/>
    <w:rsid w:val="0031690B"/>
    <w:rsid w:val="00322F3E"/>
    <w:rsid w:val="0032514E"/>
    <w:rsid w:val="00331956"/>
    <w:rsid w:val="00334F5E"/>
    <w:rsid w:val="00355A0E"/>
    <w:rsid w:val="003629FC"/>
    <w:rsid w:val="00363465"/>
    <w:rsid w:val="00364244"/>
    <w:rsid w:val="00372984"/>
    <w:rsid w:val="003814CF"/>
    <w:rsid w:val="003956E8"/>
    <w:rsid w:val="003A3FEF"/>
    <w:rsid w:val="003A4463"/>
    <w:rsid w:val="003B0B98"/>
    <w:rsid w:val="003B1B4C"/>
    <w:rsid w:val="003B5D2B"/>
    <w:rsid w:val="003D4088"/>
    <w:rsid w:val="003E5EEB"/>
    <w:rsid w:val="004027EF"/>
    <w:rsid w:val="004049A5"/>
    <w:rsid w:val="00406ABF"/>
    <w:rsid w:val="00406DA8"/>
    <w:rsid w:val="00411DAB"/>
    <w:rsid w:val="00443E3A"/>
    <w:rsid w:val="00450E42"/>
    <w:rsid w:val="0045492A"/>
    <w:rsid w:val="00457B40"/>
    <w:rsid w:val="00473ADA"/>
    <w:rsid w:val="00474CE1"/>
    <w:rsid w:val="004830D8"/>
    <w:rsid w:val="0048544C"/>
    <w:rsid w:val="004A2FBB"/>
    <w:rsid w:val="004A5563"/>
    <w:rsid w:val="004B408E"/>
    <w:rsid w:val="004B43BD"/>
    <w:rsid w:val="004C3575"/>
    <w:rsid w:val="004C6380"/>
    <w:rsid w:val="004D2D96"/>
    <w:rsid w:val="004D3ABD"/>
    <w:rsid w:val="004E705E"/>
    <w:rsid w:val="004F034E"/>
    <w:rsid w:val="004F5C92"/>
    <w:rsid w:val="005037C3"/>
    <w:rsid w:val="0051255B"/>
    <w:rsid w:val="005150D1"/>
    <w:rsid w:val="0052202B"/>
    <w:rsid w:val="00526614"/>
    <w:rsid w:val="00542541"/>
    <w:rsid w:val="00545E65"/>
    <w:rsid w:val="005500B3"/>
    <w:rsid w:val="00552E27"/>
    <w:rsid w:val="0056602B"/>
    <w:rsid w:val="00574359"/>
    <w:rsid w:val="00575933"/>
    <w:rsid w:val="00576686"/>
    <w:rsid w:val="005822D5"/>
    <w:rsid w:val="005870C8"/>
    <w:rsid w:val="005A4894"/>
    <w:rsid w:val="005C21C8"/>
    <w:rsid w:val="005C4D49"/>
    <w:rsid w:val="005D5299"/>
    <w:rsid w:val="005E5B81"/>
    <w:rsid w:val="005F6B9D"/>
    <w:rsid w:val="006107D2"/>
    <w:rsid w:val="00612956"/>
    <w:rsid w:val="00612D5B"/>
    <w:rsid w:val="00621C39"/>
    <w:rsid w:val="0063170D"/>
    <w:rsid w:val="00641A8B"/>
    <w:rsid w:val="00647862"/>
    <w:rsid w:val="00653FBB"/>
    <w:rsid w:val="00657529"/>
    <w:rsid w:val="00664D25"/>
    <w:rsid w:val="006654D5"/>
    <w:rsid w:val="00670B9F"/>
    <w:rsid w:val="006718B2"/>
    <w:rsid w:val="00680DC2"/>
    <w:rsid w:val="006A1FB5"/>
    <w:rsid w:val="006B70DD"/>
    <w:rsid w:val="006C7FC8"/>
    <w:rsid w:val="006D52FE"/>
    <w:rsid w:val="006D6F5A"/>
    <w:rsid w:val="006E0FFC"/>
    <w:rsid w:val="006F57ED"/>
    <w:rsid w:val="007236A6"/>
    <w:rsid w:val="00726B6E"/>
    <w:rsid w:val="00727CBA"/>
    <w:rsid w:val="00732643"/>
    <w:rsid w:val="00740FF2"/>
    <w:rsid w:val="00745EE0"/>
    <w:rsid w:val="00757B0D"/>
    <w:rsid w:val="00762E30"/>
    <w:rsid w:val="007725E6"/>
    <w:rsid w:val="00774C24"/>
    <w:rsid w:val="00782ED8"/>
    <w:rsid w:val="00785ABB"/>
    <w:rsid w:val="00787A04"/>
    <w:rsid w:val="0079239D"/>
    <w:rsid w:val="007B11A6"/>
    <w:rsid w:val="007B4A87"/>
    <w:rsid w:val="007C3A7E"/>
    <w:rsid w:val="007D24D1"/>
    <w:rsid w:val="007D4446"/>
    <w:rsid w:val="007D53A1"/>
    <w:rsid w:val="007E5C49"/>
    <w:rsid w:val="007E60AC"/>
    <w:rsid w:val="007F2731"/>
    <w:rsid w:val="007F378D"/>
    <w:rsid w:val="007F3D64"/>
    <w:rsid w:val="007F3EC1"/>
    <w:rsid w:val="007F7A1C"/>
    <w:rsid w:val="0080539E"/>
    <w:rsid w:val="00806396"/>
    <w:rsid w:val="00810C90"/>
    <w:rsid w:val="0081572D"/>
    <w:rsid w:val="0081754B"/>
    <w:rsid w:val="00825F50"/>
    <w:rsid w:val="00834203"/>
    <w:rsid w:val="008436ED"/>
    <w:rsid w:val="00850C8B"/>
    <w:rsid w:val="00855461"/>
    <w:rsid w:val="00864156"/>
    <w:rsid w:val="00864819"/>
    <w:rsid w:val="0087222F"/>
    <w:rsid w:val="00883780"/>
    <w:rsid w:val="008913CF"/>
    <w:rsid w:val="00897092"/>
    <w:rsid w:val="008A3AD4"/>
    <w:rsid w:val="008A4314"/>
    <w:rsid w:val="008B21AE"/>
    <w:rsid w:val="008B44F4"/>
    <w:rsid w:val="008C155F"/>
    <w:rsid w:val="008C3744"/>
    <w:rsid w:val="008D0B7A"/>
    <w:rsid w:val="008D4C9A"/>
    <w:rsid w:val="008D67A2"/>
    <w:rsid w:val="008D67B8"/>
    <w:rsid w:val="008E79FD"/>
    <w:rsid w:val="008E7ADC"/>
    <w:rsid w:val="00910CC4"/>
    <w:rsid w:val="00916D1F"/>
    <w:rsid w:val="00917120"/>
    <w:rsid w:val="009249B6"/>
    <w:rsid w:val="00931641"/>
    <w:rsid w:val="00937139"/>
    <w:rsid w:val="00940390"/>
    <w:rsid w:val="009443A6"/>
    <w:rsid w:val="0094672B"/>
    <w:rsid w:val="0096615B"/>
    <w:rsid w:val="00966792"/>
    <w:rsid w:val="00971C09"/>
    <w:rsid w:val="009735D4"/>
    <w:rsid w:val="00973D42"/>
    <w:rsid w:val="00981795"/>
    <w:rsid w:val="00992E0C"/>
    <w:rsid w:val="00993920"/>
    <w:rsid w:val="009960B7"/>
    <w:rsid w:val="009B01C2"/>
    <w:rsid w:val="009B2F9F"/>
    <w:rsid w:val="009B333C"/>
    <w:rsid w:val="009C4D5D"/>
    <w:rsid w:val="009E11A1"/>
    <w:rsid w:val="009E5FE4"/>
    <w:rsid w:val="009F7ECE"/>
    <w:rsid w:val="00A068F8"/>
    <w:rsid w:val="00A118DE"/>
    <w:rsid w:val="00A20AF9"/>
    <w:rsid w:val="00A25D00"/>
    <w:rsid w:val="00A26266"/>
    <w:rsid w:val="00A36770"/>
    <w:rsid w:val="00A40A44"/>
    <w:rsid w:val="00A42450"/>
    <w:rsid w:val="00A42F70"/>
    <w:rsid w:val="00A4530E"/>
    <w:rsid w:val="00A474AD"/>
    <w:rsid w:val="00A537B6"/>
    <w:rsid w:val="00A61B11"/>
    <w:rsid w:val="00A62CAD"/>
    <w:rsid w:val="00A67782"/>
    <w:rsid w:val="00A72C6C"/>
    <w:rsid w:val="00A7684E"/>
    <w:rsid w:val="00A77529"/>
    <w:rsid w:val="00A94D1F"/>
    <w:rsid w:val="00AA37D9"/>
    <w:rsid w:val="00AB26C0"/>
    <w:rsid w:val="00AB3ADE"/>
    <w:rsid w:val="00AB70F3"/>
    <w:rsid w:val="00AC5B77"/>
    <w:rsid w:val="00AD01F2"/>
    <w:rsid w:val="00AD59C9"/>
    <w:rsid w:val="00AE2CF7"/>
    <w:rsid w:val="00AE393F"/>
    <w:rsid w:val="00AF776A"/>
    <w:rsid w:val="00B03FBD"/>
    <w:rsid w:val="00B062A7"/>
    <w:rsid w:val="00B116BD"/>
    <w:rsid w:val="00B2700A"/>
    <w:rsid w:val="00B35D10"/>
    <w:rsid w:val="00B43B83"/>
    <w:rsid w:val="00B51166"/>
    <w:rsid w:val="00B542E3"/>
    <w:rsid w:val="00B57162"/>
    <w:rsid w:val="00B65080"/>
    <w:rsid w:val="00B77243"/>
    <w:rsid w:val="00B814C0"/>
    <w:rsid w:val="00B859AF"/>
    <w:rsid w:val="00B948B3"/>
    <w:rsid w:val="00B959C2"/>
    <w:rsid w:val="00B972FA"/>
    <w:rsid w:val="00B97877"/>
    <w:rsid w:val="00BA1281"/>
    <w:rsid w:val="00BA3A98"/>
    <w:rsid w:val="00BA4E9D"/>
    <w:rsid w:val="00BA5FF9"/>
    <w:rsid w:val="00BC06FC"/>
    <w:rsid w:val="00BC510D"/>
    <w:rsid w:val="00BE426F"/>
    <w:rsid w:val="00BE7529"/>
    <w:rsid w:val="00BF0747"/>
    <w:rsid w:val="00BF0EDF"/>
    <w:rsid w:val="00C14A7C"/>
    <w:rsid w:val="00C14BEC"/>
    <w:rsid w:val="00C171D1"/>
    <w:rsid w:val="00C2701E"/>
    <w:rsid w:val="00C40DEF"/>
    <w:rsid w:val="00C47C7F"/>
    <w:rsid w:val="00C504A2"/>
    <w:rsid w:val="00C52AC8"/>
    <w:rsid w:val="00C5371C"/>
    <w:rsid w:val="00C623A8"/>
    <w:rsid w:val="00C6240F"/>
    <w:rsid w:val="00C6372C"/>
    <w:rsid w:val="00C653A6"/>
    <w:rsid w:val="00C65FAD"/>
    <w:rsid w:val="00C66212"/>
    <w:rsid w:val="00C70C93"/>
    <w:rsid w:val="00C931A6"/>
    <w:rsid w:val="00C96316"/>
    <w:rsid w:val="00C9697A"/>
    <w:rsid w:val="00CA37DD"/>
    <w:rsid w:val="00CB3F29"/>
    <w:rsid w:val="00CB56A6"/>
    <w:rsid w:val="00CB6602"/>
    <w:rsid w:val="00CC7D85"/>
    <w:rsid w:val="00CD428D"/>
    <w:rsid w:val="00CD585D"/>
    <w:rsid w:val="00CD6D74"/>
    <w:rsid w:val="00CD715F"/>
    <w:rsid w:val="00CE427C"/>
    <w:rsid w:val="00CE6417"/>
    <w:rsid w:val="00CE7582"/>
    <w:rsid w:val="00CF2A71"/>
    <w:rsid w:val="00D14F0C"/>
    <w:rsid w:val="00D15C3E"/>
    <w:rsid w:val="00D21120"/>
    <w:rsid w:val="00D255FF"/>
    <w:rsid w:val="00D27721"/>
    <w:rsid w:val="00D337F8"/>
    <w:rsid w:val="00D41BCA"/>
    <w:rsid w:val="00D44113"/>
    <w:rsid w:val="00D557A2"/>
    <w:rsid w:val="00D73710"/>
    <w:rsid w:val="00D764DD"/>
    <w:rsid w:val="00D77796"/>
    <w:rsid w:val="00D80530"/>
    <w:rsid w:val="00D84B15"/>
    <w:rsid w:val="00DA0D04"/>
    <w:rsid w:val="00DA65E0"/>
    <w:rsid w:val="00DA7C86"/>
    <w:rsid w:val="00DB5911"/>
    <w:rsid w:val="00DB75F5"/>
    <w:rsid w:val="00DC0B2C"/>
    <w:rsid w:val="00DC1716"/>
    <w:rsid w:val="00DD6D08"/>
    <w:rsid w:val="00DE2CE1"/>
    <w:rsid w:val="00DF2B78"/>
    <w:rsid w:val="00E25730"/>
    <w:rsid w:val="00E25F4C"/>
    <w:rsid w:val="00E27B29"/>
    <w:rsid w:val="00E321BB"/>
    <w:rsid w:val="00E35A8C"/>
    <w:rsid w:val="00E41C65"/>
    <w:rsid w:val="00E446AD"/>
    <w:rsid w:val="00E45DF3"/>
    <w:rsid w:val="00E47AD4"/>
    <w:rsid w:val="00E606BE"/>
    <w:rsid w:val="00E85509"/>
    <w:rsid w:val="00E85D86"/>
    <w:rsid w:val="00E90A36"/>
    <w:rsid w:val="00E9199A"/>
    <w:rsid w:val="00E96958"/>
    <w:rsid w:val="00EB1280"/>
    <w:rsid w:val="00EC049C"/>
    <w:rsid w:val="00EC43CB"/>
    <w:rsid w:val="00ED2747"/>
    <w:rsid w:val="00ED6085"/>
    <w:rsid w:val="00EE16A9"/>
    <w:rsid w:val="00EF5074"/>
    <w:rsid w:val="00EF51F1"/>
    <w:rsid w:val="00F02EB2"/>
    <w:rsid w:val="00F214C6"/>
    <w:rsid w:val="00F33089"/>
    <w:rsid w:val="00F3370B"/>
    <w:rsid w:val="00F36720"/>
    <w:rsid w:val="00F36734"/>
    <w:rsid w:val="00F40178"/>
    <w:rsid w:val="00F43E0E"/>
    <w:rsid w:val="00F45721"/>
    <w:rsid w:val="00F47C0D"/>
    <w:rsid w:val="00F515A7"/>
    <w:rsid w:val="00F533FC"/>
    <w:rsid w:val="00F548C4"/>
    <w:rsid w:val="00F735BC"/>
    <w:rsid w:val="00F7641A"/>
    <w:rsid w:val="00F81827"/>
    <w:rsid w:val="00FA1FE2"/>
    <w:rsid w:val="00FA4BCC"/>
    <w:rsid w:val="00FB1281"/>
    <w:rsid w:val="00FB4554"/>
    <w:rsid w:val="00FC096C"/>
    <w:rsid w:val="00FC3AB5"/>
    <w:rsid w:val="00FD1B9B"/>
    <w:rsid w:val="00FD61B4"/>
    <w:rsid w:val="00FE31A4"/>
    <w:rsid w:val="00FE5BA5"/>
    <w:rsid w:val="00FE6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3FBB"/>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31690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true" w:styleId="PodnojeChar" w:type="character">
    <w:name w:val="Podnožje Char"/>
    <w:link w:val="Podnoje"/>
    <w:rsid w:val="007F2731"/>
    <w:rPr>
      <w:rFonts w:hAnsi="Arial" w:ascii="Arial"/>
      <w:sz w:val="24"/>
      <w:szCs w:val="24"/>
      <w:lang w:bidi="ar-SA" w:eastAsia="hr-HR" w:val="hr-HR"/>
    </w:rPr>
  </w:style>
  <w:style w:styleId="Tekstbalonia" w:type="paragraph">
    <w:name w:val="Balloon Text"/>
    <w:basedOn w:val="Normal"/>
    <w:link w:val="TekstbaloniaChar"/>
    <w:rsid w:val="00864819"/>
    <w:rPr>
      <w:rFonts w:cs="Tahoma" w:hAnsi="Tahoma" w:ascii="Tahoma"/>
      <w:sz w:val="16"/>
      <w:szCs w:val="16"/>
    </w:rPr>
  </w:style>
  <w:style w:customStyle="true" w:styleId="TekstbaloniaChar" w:type="character">
    <w:name w:val="Tekst balončića Char"/>
    <w:link w:val="Tekstbalonia"/>
    <w:rsid w:val="00864819"/>
    <w:rPr>
      <w:rFonts w:cs="Tahoma" w:hAnsi="Tahoma" w:ascii="Tahoma"/>
      <w:sz w:val="16"/>
      <w:szCs w:val="16"/>
    </w:rPr>
  </w:style>
  <w:style w:styleId="Istaknuto" w:type="character">
    <w:name w:val="Emphasis"/>
    <w:qFormat/>
    <w:rsid w:val="0079239D"/>
    <w:rPr>
      <w:i/>
      <w:iCs/>
    </w:rPr>
  </w:style>
  <w:style w:styleId="Tekstrezerviranogmjesta" w:type="character">
    <w:name w:val="Placeholder Text"/>
    <w:basedOn w:val="Zadanifontodlomka"/>
    <w:uiPriority w:val="99"/>
    <w:semiHidden/>
    <w:rsid w:val="00042C62"/>
    <w:rPr>
      <w:color w:val="808080"/>
      <w:bdr w:space="0" w:sz="0" w:color="auto" w:val="none"/>
      <w:shd w:fill="auto" w:color="auto" w:val="clear"/>
    </w:rPr>
  </w:style>
  <w:style w:customStyle="true" w:styleId="eSPISCCParagraphDefaultFont" w:type="character">
    <w:name w:val="eSPIS_CC_Paragraph Default Font"/>
    <w:basedOn w:val="Istaknuto"/>
    <w:rsid w:val="00042C62"/>
    <w:rPr>
      <w:rFonts w:cs="Times New Roman" w:hAnsi="Times New Roman" w:ascii="Times New Roman"/>
      <w:i/>
      <w:iCs/>
      <w:sz w:val="24"/>
      <w:bdr w:space="0" w:sz="0" w:color="auto" w:val="none"/>
      <w:shd w:fill="auto" w:color="auto" w:val="clear"/>
      <w:lang w:val="hr-HR"/>
    </w:rPr>
  </w:style>
  <w:style w:customStyle="true" w:styleId="PozadinaSvijetloZuta" w:type="character">
    <w:name w:val="Pozadina_SvijetloZuta"/>
    <w:basedOn w:val="Istaknuto"/>
    <w:rsid w:val="00042C62"/>
    <w:rPr>
      <w:i/>
      <w:iCs/>
      <w:bdr w:space="0" w:sz="0" w:color="auto" w:val="none"/>
      <w:shd w:fill="FFFFCC" w:color="auto" w:val="clear"/>
      <w:lang w:val="hr-HR"/>
    </w:rPr>
  </w:style>
  <w:style w:customStyle="true" w:styleId="PozadinaSvijetloCrvena" w:type="character">
    <w:name w:val="Pozadina_SvijetloCrvena"/>
    <w:basedOn w:val="eSPISCCParagraphDefaultFont"/>
    <w:rsid w:val="00042C62"/>
    <w:rPr>
      <w:rFonts w:cs="Times New Roman" w:hAnsi="Times New Roman" w:ascii="Times New Roman"/>
      <w:i/>
      <w:iCs/>
      <w:sz w:val="24"/>
      <w:bdr w:space="0" w:sz="0" w:color="auto" w:val="none"/>
      <w:shd w:fill="FFCCCC" w:color="auto" w:val="clear"/>
      <w:lang w:val="hr-HR"/>
    </w:rPr>
  </w:style>
  <w:style w:customStyle="true" w:styleId="PozadinaSvijetloZelena" w:type="character">
    <w:name w:val="Pozadina_SvijetloZelena"/>
    <w:basedOn w:val="eSPISCCParagraphDefaultFont"/>
    <w:rsid w:val="00042C62"/>
    <w:rPr>
      <w:rFonts w:cs="Times New Roman" w:hAnsi="Times New Roman" w:ascii="Times New Roman"/>
      <w:i/>
      <w:i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3FBB"/>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3169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1" w:styleId="PodnojeChar" w:type="character">
    <w:name w:val="Podnožje Char"/>
    <w:link w:val="Podnoje"/>
    <w:rsid w:val="007F2731"/>
    <w:rPr>
      <w:rFonts w:ascii="Arial" w:hAnsi="Arial"/>
      <w:sz w:val="24"/>
      <w:szCs w:val="24"/>
      <w:lang w:bidi="ar-SA" w:eastAsia="hr-HR" w:val="hr-HR"/>
    </w:rPr>
  </w:style>
  <w:style w:styleId="Tekstbalonia" w:type="paragraph">
    <w:name w:val="Balloon Text"/>
    <w:basedOn w:val="Normal"/>
    <w:link w:val="TekstbaloniaChar"/>
    <w:rsid w:val="00864819"/>
    <w:rPr>
      <w:rFonts w:ascii="Tahoma" w:cs="Tahoma" w:hAnsi="Tahoma"/>
      <w:sz w:val="16"/>
      <w:szCs w:val="16"/>
    </w:rPr>
  </w:style>
  <w:style w:customStyle="1" w:styleId="TekstbaloniaChar" w:type="character">
    <w:name w:val="Tekst balončića Char"/>
    <w:link w:val="Tekstbalonia"/>
    <w:rsid w:val="00864819"/>
    <w:rPr>
      <w:rFonts w:ascii="Tahoma" w:cs="Tahoma" w:hAnsi="Tahoma"/>
      <w:sz w:val="16"/>
      <w:szCs w:val="16"/>
    </w:rPr>
  </w:style>
  <w:style w:styleId="Istaknuto" w:type="character">
    <w:name w:val="Emphasis"/>
    <w:qFormat/>
    <w:rsid w:val="0079239D"/>
    <w:rPr>
      <w:i/>
      <w:iCs/>
    </w:rPr>
  </w:style>
  <w:style w:styleId="Tekstrezerviranogmjesta" w:type="character">
    <w:name w:val="Placeholder Text"/>
    <w:basedOn w:val="Zadanifontodlomka"/>
    <w:uiPriority w:val="99"/>
    <w:semiHidden/>
    <w:rsid w:val="00042C62"/>
    <w:rPr>
      <w:color w:val="808080"/>
      <w:bdr w:color="auto" w:space="0" w:sz="0" w:val="none"/>
      <w:shd w:color="auto" w:fill="auto" w:val="clear"/>
    </w:rPr>
  </w:style>
  <w:style w:customStyle="1" w:styleId="eSPISCCParagraphDefaultFont" w:type="character">
    <w:name w:val="eSPIS_CC_Paragraph Default Font"/>
    <w:basedOn w:val="Istaknuto"/>
    <w:rsid w:val="00042C62"/>
    <w:rPr>
      <w:rFonts w:ascii="Times New Roman" w:cs="Times New Roman" w:hAnsi="Times New Roman"/>
      <w:i/>
      <w:iCs/>
      <w:sz w:val="24"/>
      <w:bdr w:color="auto" w:space="0" w:sz="0" w:val="none"/>
      <w:shd w:color="auto" w:fill="auto" w:val="clear"/>
      <w:lang w:val="hr-HR"/>
    </w:rPr>
  </w:style>
  <w:style w:customStyle="1" w:styleId="PozadinaSvijetloZuta" w:type="character">
    <w:name w:val="Pozadina_SvijetloZuta"/>
    <w:basedOn w:val="Istaknuto"/>
    <w:rsid w:val="00042C62"/>
    <w:rPr>
      <w:i/>
      <w:iCs/>
      <w:bdr w:color="auto" w:space="0" w:sz="0" w:val="none"/>
      <w:shd w:color="auto" w:fill="FFFFCC" w:val="clear"/>
      <w:lang w:val="hr-HR"/>
    </w:rPr>
  </w:style>
  <w:style w:customStyle="1" w:styleId="PozadinaSvijetloCrvena" w:type="character">
    <w:name w:val="Pozadina_SvijetloCrvena"/>
    <w:basedOn w:val="eSPISCCParagraphDefaultFont"/>
    <w:rsid w:val="00042C62"/>
    <w:rPr>
      <w:rFonts w:ascii="Times New Roman" w:cs="Times New Roman" w:hAnsi="Times New Roman"/>
      <w:i/>
      <w:iCs/>
      <w:sz w:val="24"/>
      <w:bdr w:color="auto" w:space="0" w:sz="0" w:val="none"/>
      <w:shd w:color="auto" w:fill="FFCCCC" w:val="clear"/>
      <w:lang w:val="hr-HR"/>
    </w:rPr>
  </w:style>
  <w:style w:customStyle="1" w:styleId="PozadinaSvijetloZelena" w:type="character">
    <w:name w:val="Pozadina_SvijetloZelena"/>
    <w:basedOn w:val="eSPISCCParagraphDefaultFont"/>
    <w:rsid w:val="00042C62"/>
    <w:rPr>
      <w:rFonts w:ascii="Times New Roman" w:cs="Times New Roman" w:hAnsi="Times New Roman"/>
      <w:i/>
      <w:i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972031">
      <w:bodyDiv w:val="true"/>
      <w:marLeft w:val="0"/>
      <w:marRight w:val="0"/>
      <w:marTop w:val="0"/>
      <w:marBottom w:val="0"/>
      <w:divBdr>
        <w:top w:space="0" w:sz="0" w:color="auto" w:val="none"/>
        <w:left w:space="0" w:sz="0" w:color="auto" w:val="none"/>
        <w:bottom w:space="0" w:sz="0" w:color="auto" w:val="none"/>
        <w:right w:space="0" w:sz="0" w:color="auto" w:val="none"/>
      </w:divBdr>
    </w:div>
    <w:div w:id="732972937">
      <w:bodyDiv w:val="true"/>
      <w:marLeft w:val="0"/>
      <w:marRight w:val="0"/>
      <w:marTop w:val="0"/>
      <w:marBottom w:val="0"/>
      <w:divBdr>
        <w:top w:space="0" w:sz="0" w:color="auto" w:val="none"/>
        <w:left w:space="0" w:sz="0" w:color="auto" w:val="none"/>
        <w:bottom w:space="0" w:sz="0" w:color="auto" w:val="none"/>
        <w:right w:space="0" w:sz="0" w:color="auto" w:val="none"/>
      </w:divBdr>
    </w:div>
    <w:div w:id="1150050131">
      <w:bodyDiv w:val="true"/>
      <w:marLeft w:val="0"/>
      <w:marRight w:val="0"/>
      <w:marTop w:val="0"/>
      <w:marBottom w:val="0"/>
      <w:divBdr>
        <w:top w:space="0" w:sz="0" w:color="auto" w:val="none"/>
        <w:left w:space="0" w:sz="0" w:color="auto" w:val="none"/>
        <w:bottom w:space="0" w:sz="0" w:color="auto" w:val="none"/>
        <w:right w:space="0" w:sz="0" w:color="auto" w:val="none"/>
      </w:divBdr>
    </w:div>
    <w:div w:id="2050760039">
      <w:bodyDiv w:val="true"/>
      <w:marLeft w:val="0"/>
      <w:marRight w:val="0"/>
      <w:marTop w:val="0"/>
      <w:marBottom w:val="0"/>
      <w:divBdr>
        <w:top w:space="0" w:sz="0" w:color="auto" w:val="none"/>
        <w:left w:space="0" w:sz="0" w:color="auto" w:val="none"/>
        <w:bottom w:space="0" w:sz="0" w:color="auto" w:val="none"/>
        <w:right w:space="0" w:sz="0" w:color="auto" w:val="none"/>
      </w:divBdr>
    </w:div>
    <w:div w:id="2066567536">
      <w:bodyDiv w:val="true"/>
      <w:marLeft w:val="0"/>
      <w:marRight w:val="0"/>
      <w:marTop w:val="0"/>
      <w:marBottom w:val="0"/>
      <w:divBdr>
        <w:top w:space="0" w:sz="0" w:color="auto" w:val="none"/>
        <w:left w:space="0" w:sz="0" w:color="auto" w:val="none"/>
        <w:bottom w:space="0" w:sz="0" w:color="auto" w:val="none"/>
        <w:right w:space="0" w:sz="0" w:color="auto" w:val="none"/>
      </w:divBdr>
    </w:div>
    <w:div w:id="2082872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EFE28-E99E-4ACB-9B5A-38BD3A8406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802</properties:Words>
  <properties:Characters>4848</properties:Characters>
  <properties:Lines>180</properties:Lines>
  <properties:Paragraphs>64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2018-03-12T06:04:00Z</dcterms:created>
  <dc:creator>Joža</dc:creator>
  <cp:lastModifiedBy>Sonja Pilić</cp:lastModifiedBy>
  <cp:lastPrinted>2017-12-30T12:14:00Z</cp:lastPrinted>
  <dcterms:modified xmlns:xsi="http://www.w3.org/2001/XMLSchema-instance" xsi:type="dcterms:W3CDTF">2018-03-12T06:06:00Z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St-2895/2017-4 / Podnesak - Izvješće stečajnog upravitelja (KREMARK d.o.o. Izvješće privr.steč.upr. veljača 2018_.docx)</vt:lpwstr>
  </prop:property>
  <prop:property name="CC_coloring" pid="4" fmtid="{D5CDD505-2E9C-101B-9397-08002B2CF9AE}">
    <vt:bool>false</vt:bool>
  </prop:property>
  <prop:property name="BrojStranica" pid="5" fmtid="{D5CDD505-2E9C-101B-9397-08002B2CF9AE}">
    <vt:i4>4</vt:i4>
  </prop:property>
</prop:Properties>
</file>