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170e" w14:paraId="284170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425EA">
        <w:t>GLORIA TOURS</w:t>
      </w:r>
      <w:r w:rsidR="00E07396">
        <w:t xml:space="preserve"> d.o.o., </w:t>
      </w:r>
      <w:r w:rsidR="005425EA">
        <w:t>Mažuranićevo Šetalište 61</w:t>
      </w:r>
      <w:r w:rsidR="00AF290B">
        <w:t>, Split</w:t>
      </w:r>
      <w:r w:rsidR="00E07396">
        <w:t xml:space="preserve">, OIB: </w:t>
      </w:r>
      <w:r w:rsidR="005425EA" w:rsidRPr="005425EA">
        <w:t>40759064538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425EA">
        <w:t xml:space="preserve">GLORIA TOURS d.o.o., Mažuranićevo Šetalište 61, Split, OIB: </w:t>
      </w:r>
      <w:r w:rsidR="005425EA" w:rsidRPr="005425EA">
        <w:t>40759064538</w:t>
      </w:r>
      <w:r w:rsidR="005425EA">
        <w:t xml:space="preserve"> </w:t>
      </w:r>
      <w:r>
        <w:rPr>
          <w:lang w:val="hr-HR"/>
        </w:rPr>
        <w:t xml:space="preserve">na dan </w:t>
      </w:r>
      <w:r w:rsidR="005425EA">
        <w:rPr>
          <w:lang w:val="hr-HR"/>
        </w:rPr>
        <w:t>04</w:t>
      </w:r>
      <w:r w:rsidR="00E07396">
        <w:rPr>
          <w:lang w:val="hr-HR"/>
        </w:rPr>
        <w:t>. studenog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425EA">
        <w:rPr>
          <w:lang w:val="hr-HR"/>
        </w:rPr>
        <w:t>6.256,91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CC1E39" w:rsidR="00473132">
    <w:pPr>
      <w:pStyle w:val="Zaglavlje"/>
      <w:jc w:val="center"/>
    </w:pPr>
  </w:p>
  <w:p w:rsidRDefault="00CC1E3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425EA">
      <w:t>1972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425EA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AF290B"/>
    <w:rsid w:val="00B12DB9"/>
    <w:rsid w:val="00B157B2"/>
    <w:rsid w:val="00B45E79"/>
    <w:rsid w:val="00B7506F"/>
    <w:rsid w:val="00BB32B9"/>
    <w:rsid w:val="00CC0B46"/>
    <w:rsid w:val="00CC1E39"/>
    <w:rsid w:val="00D54741"/>
    <w:rsid w:val="00DD0D50"/>
    <w:rsid w:val="00E07396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St-1972/2016</izvorni_sadrzaj>
    <derivirana_varijabla naziv="DomainObject.Predmet.OznakaBroj_1">St-1972/2016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GLORIA TOURS d.o.o. za turizam, trgovinu i uslužne djelatnosti</izvorni_sadrzaj>
    <derivirana_varijabla naziv="DomainObject.Predmet.ProtustrankaFormated_1">  GLORIA TOURS d.o.o. za turizam, trgovinu i uslužne djelatnosti</derivirana_varijabla>
  </DomainObject.Predmet.ProtustrankaFormated>
  <DomainObject.Predmet.ProtustrankaFormatedOIB>
    <izvorni_sadrzaj>  GLORIA TOURS d.o.o. za turizam, trgovinu i uslužne djelatnosti, OIB 40759064538</izvorni_sadrzaj>
    <derivirana_varijabla naziv="DomainObject.Predmet.ProtustrankaFormatedOIB_1">  GLORIA TOURS d.o.o. za turizam, trgovinu i uslužne djelatnosti, OIB 40759064538</derivirana_varijabla>
  </DomainObject.Predmet.ProtustrankaFormatedOIB>
  <DomainObject.Predmet.ProtustrankaFormatedWithAdress>
    <izvorni_sadrzaj> GLORIA TOURS d.o.o. za turizam, trgovinu i uslužne djelatnosti, Mažuranićevo Šetalište 61, 21000 Split</izvorni_sadrzaj>
    <derivirana_varijabla naziv="DomainObject.Predmet.ProtustrankaFormatedWithAdress_1"> GLORIA TOURS d.o.o. za turizam, trgovinu i uslužne djelatnosti, Mažuranićevo Šetalište 61, 21000 Split</derivirana_varijabla>
  </DomainObject.Predmet.ProtustrankaFormatedWithAdress>
  <DomainObject.Predmet.ProtustrankaFormatedWithAdressOIB>
    <izvorni_sadrzaj> GLORIA TOURS d.o.o. za turizam, trgovinu i uslužne djelatnosti, OIB 40759064538, Mažuranićevo Šetalište 61, 21000 Split</izvorni_sadrzaj>
    <derivirana_varijabla naziv="DomainObject.Predmet.ProtustrankaFormatedWithAdressOIB_1"> GLORIA TOURS d.o.o. za turizam, trgovinu i uslužne djelatnosti, OIB 40759064538, Mažuranićevo Šetalište 61, 21000 Split</derivirana_varijabla>
  </DomainObject.Predmet.ProtustrankaFormatedWithAdressOIB>
  <DomainObject.Predmet.ProtustrankaWithAdress>
    <izvorni_sadrzaj>GLORIA TOURS d.o.o. za turizam, trgovinu i uslužne djelatnosti Mažuranićevo Šetalište 61, 21000 Split</izvorni_sadrzaj>
    <derivirana_varijabla naziv="DomainObject.Predmet.ProtustrankaWithAdress_1">GLORIA TOURS d.o.o. za turizam, trgovinu i uslužne djelatnosti Mažuranićevo Šetalište 61, 21000 Split</derivirana_varijabla>
  </DomainObject.Predmet.ProtustrankaWithAdress>
  <DomainObject.Predmet.ProtustrankaWithAdressOIB>
    <izvorni_sadrzaj>GLORIA TOURS d.o.o. za turizam, trgovinu i uslužne djelatnosti, OIB 40759064538, Mažuranićevo Šetalište 61, 21000 Split</izvorni_sadrzaj>
    <derivirana_varijabla naziv="DomainObject.Predmet.ProtustrankaWithAdressOIB_1">GLORIA TOURS d.o.o. za turizam, trgovinu i uslužne djelatnosti, OIB 40759064538, Mažuranićevo Šetalište 61, 21000 Split</derivirana_varijabla>
  </DomainObject.Predmet.ProtustrankaWithAdressOIB>
  <DomainObject.Predmet.ProtustrankaNazivFormated>
    <izvorni_sadrzaj>GLORIA TOURS d.o.o. za turizam, trgovinu i uslužne djelatnosti</izvorni_sadrzaj>
    <derivirana_varijabla naziv="DomainObject.Predmet.ProtustrankaNazivFormated_1">GLORIA TOURS d.o.o. za turizam, trgovinu i uslužne djelatnosti</derivirana_varijabla>
  </DomainObject.Predmet.ProtustrankaNazivFormated>
  <DomainObject.Predmet.ProtustrankaNazivFormatedOIB>
    <izvorni_sadrzaj>GLORIA TOURS d.o.o. za turizam, trgovinu i uslužne djelatnosti, OIB 40759064538</izvorni_sadrzaj>
    <derivirana_varijabla naziv="DomainObject.Predmet.ProtustrankaNazivFormatedOIB_1">GLORIA TOURS d.o.o. za turizam, trgovinu i uslužne djelatnosti, OIB 40759064538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6256.91</izvorni_sadrzaj>
    <derivirana_varijabla naziv="DomainObject.Predmet.TrenutnaVrijednost_1">6256.91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GLORIA TOURS d.o.o. za turizam, trgovinu i uslužne djelatnosti</item>
    </izvorni_sadrzaj>
    <derivirana_varijabla naziv="DomainObject.Predmet.ProtuStrankaListFormated_1">
      <item>GLORIA TOURS d.o.o. za turizam, trgovinu i uslužne djelatnosti</item>
    </derivirana_varijabla>
  </DomainObject.Predmet.ProtuStrankaListFormated>
  <DomainObject.Predmet.ProtuStrankaListFormatedOIB>
    <izvorni_sadrzaj>
      <item>GLORIA TOURS d.o.o. za turizam, trgovinu i uslužne djelatnosti, OIB 40759064538</item>
    </izvorni_sadrzaj>
    <derivirana_varijabla naziv="DomainObject.Predmet.ProtuStrankaListFormatedOIB_1">
      <item>GLORIA TOURS d.o.o. za turizam, trgovinu i uslužne djelatnosti, OIB 40759064538</item>
    </derivirana_varijabla>
  </DomainObject.Predmet.ProtuStrankaListFormatedOIB>
  <DomainObject.Predmet.ProtuStrankaListFormatedWithAdress>
    <izvorni_sadrzaj>
      <item>GLORIA TOURS d.o.o. za turizam, trgovinu i uslužne djelatnosti, Mažuranićevo Šetalište 61, 21000 Split</item>
    </izvorni_sadrzaj>
    <derivirana_varijabla naziv="DomainObject.Predmet.ProtuStrankaListFormatedWithAdress_1">
      <item>GLORIA TOURS d.o.o. za turizam, trgovinu i uslužne djelatnosti, Mažuranićevo Šetalište 61, 21000 Split</item>
    </derivirana_varijabla>
  </DomainObject.Predmet.ProtuStrankaListFormatedWithAdress>
  <DomainObject.Predmet.ProtuStrankaListFormatedWithAdressOIB>
    <izvorni_sadrzaj>
      <item>GLORIA TOURS d.o.o. za turizam, trgovinu i uslužne djelatnosti, OIB 40759064538, Mažuranićevo Šetalište 61, 21000 Split</item>
    </izvorni_sadrzaj>
    <derivirana_varijabla naziv="DomainObject.Predmet.ProtuStrankaListFormatedWithAdressOIB_1">
      <item>GLORIA TOURS d.o.o. za turizam, trgovinu i uslužne djelatnosti, OIB 40759064538, Mažuranićevo Šetalište 61, 21000 Split</item>
    </derivirana_varijabla>
  </DomainObject.Predmet.ProtuStrankaListFormatedWithAdressOIB>
  <DomainObject.Predmet.ProtuStrankaListNazivFormated>
    <izvorni_sadrzaj>
      <item>GLORIA TOURS d.o.o. za turizam, trgovinu i uslužne djelatnosti</item>
    </izvorni_sadrzaj>
    <derivirana_varijabla naziv="DomainObject.Predmet.ProtuStrankaListNazivFormated_1">
      <item>GLORIA TOURS d.o.o. za turizam, trgovinu i uslužne djelatnosti</item>
    </derivirana_varijabla>
  </DomainObject.Predmet.ProtuStrankaListNazivFormated>
  <DomainObject.Predmet.ProtuStrankaListNazivFormatedOIB>
    <izvorni_sadrzaj>
      <item>GLORIA TOURS d.o.o. za turizam, trgovinu i uslužne djelatnosti, OIB 40759064538</item>
    </izvorni_sadrzaj>
    <derivirana_varijabla naziv="DomainObject.Predmet.ProtuStrankaListNazivFormatedOIB_1">
      <item>GLORIA TOURS d.o.o. za turizam, trgovinu i uslužne djelatnosti, OIB 40759064538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GLORIA TOURS d.o.o. za turizam, trgovinu i uslužne djelatnosti</izvorni_sadrzaj>
    <derivirana_varijabla naziv="DomainObject.Predmet.ProtustrankaIDrugi_1">GLORIA TOURS d.o.o. za turizam, trgovinu i uslužne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GLORIA TOURS d.o.o. za turizam, trgovinu i uslužne djelatnosti, OIB 40759064538, Mažuranićevo Šetalište 61, 21000 Split</izvorni_sadrzaj>
    <derivirana_varijabla naziv="DomainObject.Predmet.ProtustrankaIDrugiAdressOIB_1">GLORIA TOURS d.o.o. za turizam, trgovinu i uslužne djelatnosti, OIB 40759064538, Mažuranićevo Šetalište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GLORIA TOURS d.o.o. za turizam, trgovinu i uslužne djelatnosti</item>
      <item>FINANCIJSKA AGENCIJA, RC SPLIT</item>
    </izvorni_sadrzaj>
    <derivirana_varijabla naziv="DomainObject.Predmet.SudioniciListNaziv_1">
      <item>GLORIA TOURS d.o.o. za turizam, trgovinu i uslužne djelatnosti</item>
      <item>FINANCIJSKA AGENCIJA, RC SPLIT</item>
    </derivirana_varijabla>
  </DomainObject.Predmet.SudioniciListNaziv>
  <DomainObject.Predmet.SudioniciListAdressOIB>
    <izvorni_sadrzaj>
      <item>GLORIA TOURS d.o.o. za turizam, trgovinu i uslužne djelatnosti, OIB 40759064538, Mažuranićevo Šetalište 61,21000 Split</item>
      <item>FINANCIJSKA AGENCIJA, RC SPLIT, OIB 85821130368, Mažuranićevo šetalište 24 b,21000 Split</item>
    </izvorni_sadrzaj>
    <derivirana_varijabla naziv="DomainObject.Predmet.SudioniciListAdressOIB_1">
      <item>GLORIA TOURS d.o.o. za turizam, trgovinu i uslužne djelatnosti, OIB 40759064538, Mažuranićevo Šetalište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40759064538</item>
      <item>, OIB 85821130368</item>
    </izvorni_sadrzaj>
    <derivirana_varijabla naziv="DomainObject.Predmet.SudioniciListNazivOIB_1">
      <item>, OIB 40759064538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1770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2017-03-06T08:03:00Z</cp:lastPrinted>
  <dcterms:modified xmlns:xsi="http://www.w3.org/2001/XMLSchema-instance" xsi:type="dcterms:W3CDTF">2017-03-06T08:04:00Z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