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21ff" w14:paraId="dea21ff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50789D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C0FD7">
        <w:rPr>
          <w:rFonts w:hAnsi="Times New Roman" w:ascii="Times New Roman"/>
          <w:color w:val="000000"/>
          <w:szCs w:val="24"/>
          <w:lang w:val="hr-HR"/>
        </w:rPr>
        <w:t xml:space="preserve">GRADNJA LUKETIĆ USLUŽNI OBRT, Trg hrvatskih mučenika 19, Duga Resa, OIB: 88659098784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9C0FD7">
        <w:rPr>
          <w:rFonts w:hAnsi="Times New Roman" w:ascii="Times New Roman"/>
          <w:color w:val="000000"/>
          <w:szCs w:val="24"/>
          <w:lang w:val="hr-HR"/>
        </w:rPr>
        <w:t>1.250,00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113F51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036E71">
        <w:rPr>
          <w:rFonts w:hAnsi="Times New Roman" w:ascii="Times New Roman"/>
          <w:szCs w:val="24"/>
          <w:lang w:val="hr-HR"/>
        </w:rPr>
        <w:t>31. srpnja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036E71">
        <w:rPr>
          <w:rFonts w:hAnsi="Times New Roman" w:ascii="Times New Roman"/>
          <w:szCs w:val="24"/>
          <w:lang w:val="hr-HR"/>
        </w:rPr>
        <w:t>31. srpnja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9144E9" w:rsidP="00EC1205" w:rsidR="009144E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FA4E6F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9144E9" w:rsidP="00EC1205" w:rsidR="009144E9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50789D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19002F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19002F" w:rsidR="0019002F" w:rsidRPr="0019002F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19002F">
        <w:rPr>
          <w:rFonts w:hAnsi="Times New Roman" w:ascii="Times New Roman"/>
        </w:rPr>
        <w:t>Za točnost otpravka-ovl.službenik</w:t>
      </w:r>
    </w:p>
    <w:p w:rsidRDefault="0019002F" w:rsidP="0019002F" w:rsidR="0019002F" w:rsidRPr="0019002F">
      <w:pPr>
        <w:ind w:firstLine="720" w:left="5040"/>
        <w:rPr>
          <w:rFonts w:hAnsi="Times New Roman" w:ascii="Times New Roman"/>
        </w:rPr>
      </w:pPr>
      <w:r w:rsidRPr="0019002F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50789D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19002F" w:rsidRPr="0019002F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50789D">
      <w:rPr>
        <w:rFonts w:hAnsi="Times New Roman" w:ascii="Times New Roman"/>
        <w:lang w:val="hr-HR"/>
      </w:rPr>
      <w:t>1567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002F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0789D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02E2"/>
    <w:rsid w:val="008C6837"/>
    <w:rsid w:val="008F1200"/>
    <w:rsid w:val="00910AE8"/>
    <w:rsid w:val="009144E9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A4E6F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0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0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0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0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0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0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0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0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0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0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955</properties:Words>
  <properties:Characters>5277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2017-11-17T09:22:00Z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2017-11-28T10:27:00Z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