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1973" w14:paraId="bb41973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</w:t>
      </w:r>
      <w:r w:rsidR="00631561">
        <w:t xml:space="preserve">  </w:t>
      </w:r>
      <w:r w:rsidRPr="007E4CB5">
        <w:t xml:space="preserve">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631561" w:rsidP="00C701B8" w:rsidR="00C701B8" w:rsidRPr="007E4CB5">
      <w:r>
        <w:t xml:space="preserve"> 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631561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631561" w:rsidP="00631561" w:rsidR="00631561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472F34" w:rsidRPr="00472F34">
        <w:t>STANDARD GRADNJA j.d.o.o. Pula, Mletačka 12, OIB: 97972818569</w:t>
      </w:r>
      <w:r w:rsidR="00251D25">
        <w:t xml:space="preserve">, </w:t>
      </w:r>
      <w:r w:rsidR="004E17A2">
        <w:t>1</w:t>
      </w:r>
      <w:r w:rsidR="001346D2">
        <w:t>3</w:t>
      </w:r>
      <w:r w:rsidR="00C5593C" w:rsidRPr="007E4CB5">
        <w:t xml:space="preserve">. </w:t>
      </w:r>
      <w:r w:rsidR="001346D2">
        <w:t>prosinca</w:t>
      </w:r>
      <w:r w:rsidR="00C5593C" w:rsidRPr="007E4CB5">
        <w:t xml:space="preserve"> 2017.</w:t>
      </w:r>
    </w:p>
    <w:p w:rsidRDefault="00631561" w:rsidP="00F36301" w:rsidR="00631561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4CB5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472F34" w:rsidRPr="00472F34">
        <w:t>STANDARD GRADNJA j.d.o.o. Pula, Mletačka 12, OIB: 97972818569</w:t>
      </w:r>
      <w:r w:rsidRPr="007E4CB5">
        <w:t>.</w:t>
      </w:r>
    </w:p>
    <w:p w:rsidRDefault="00020463" w:rsidP="00020463" w:rsidR="00020463" w:rsidRPr="007E4CB5">
      <w:pPr>
        <w:jc w:val="both"/>
      </w:pPr>
    </w:p>
    <w:p w:rsidRDefault="00472F34" w:rsidP="00020463" w:rsidR="004E17A2">
      <w:pPr>
        <w:jc w:val="both"/>
      </w:pPr>
      <w:r w:rsidRPr="00472F34">
        <w:t>II</w:t>
      </w:r>
      <w:r w:rsidRPr="00472F34">
        <w:tab/>
        <w:t>Za stečajnog upravitelja imenuje se Slaven Gavrić iz Rijeke, Zagrebačka 18, OIB 20372135016.</w:t>
      </w:r>
    </w:p>
    <w:p w:rsidRDefault="00472F34" w:rsidP="00020463" w:rsidR="00472F34" w:rsidRPr="007E4CB5">
      <w:pPr>
        <w:jc w:val="both"/>
      </w:pPr>
    </w:p>
    <w:p w:rsidRDefault="00020463" w:rsidP="00020463" w:rsidR="00C701B8">
      <w:pPr>
        <w:jc w:val="both"/>
      </w:pPr>
      <w:r w:rsidRPr="007E4CB5">
        <w:t>III</w:t>
      </w:r>
      <w:r w:rsidRPr="007E4CB5">
        <w:tab/>
        <w:t xml:space="preserve">Zaključuje se stečajni postupak nad </w:t>
      </w:r>
      <w:r w:rsidR="00472F34" w:rsidRPr="00472F34">
        <w:t>STANDARD GRADNJA j.d.o.o. Pula, Mletačka 12, OIB: 97972818569</w:t>
      </w:r>
      <w:r w:rsidRPr="007E4CB5">
        <w:t>.</w:t>
      </w:r>
    </w:p>
    <w:p w:rsidRDefault="00631561" w:rsidP="00020463" w:rsidR="00631561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472F34" w:rsidP="00472F34" w:rsidR="00472F34">
      <w:pPr>
        <w:ind w:firstLine="708"/>
        <w:jc w:val="both"/>
      </w:pPr>
      <w:r>
        <w:t>Rješenjem ovog suda posl.br. St-423/17-4 od 28. srpnja 2017. odlučeno je:</w:t>
      </w:r>
    </w:p>
    <w:p w:rsidRDefault="00472F34" w:rsidP="00472F34" w:rsidR="00472F34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STANDARD GRADNJA j.d.o.o. Pula, Mletačka 12, OIB: 97972818569, te se određuje ročište radi očitovanja o prijedlogu za otvaranje stečajnoga postupka (čl. 123. SZ-a) i radi rasprave o pretpostavkama za otvaranje stečajnoga postupka (čl. 128. st. 1. SZ-a) za dan </w:t>
      </w:r>
    </w:p>
    <w:p w:rsidRDefault="00472F34" w:rsidP="00472F34" w:rsidR="00472F34">
      <w:pPr>
        <w:ind w:firstLine="708"/>
        <w:jc w:val="both"/>
      </w:pPr>
      <w:r>
        <w:t>14. studenog 2017. u 12:30 sati, u Trgovačkom sudu u Pazinu, Dršćevka 1, sudnica 1,</w:t>
      </w:r>
    </w:p>
    <w:p w:rsidRDefault="00472F34" w:rsidP="00472F34" w:rsidR="00472F34">
      <w:pPr>
        <w:ind w:firstLine="708"/>
        <w:jc w:val="both"/>
      </w:pPr>
      <w:r>
        <w:tab/>
        <w:t xml:space="preserve">na koje se pozivaju: </w:t>
      </w:r>
    </w:p>
    <w:p w:rsidRDefault="00472F34" w:rsidP="00472F34" w:rsidR="00472F34">
      <w:pPr>
        <w:ind w:firstLine="708"/>
        <w:jc w:val="both"/>
      </w:pPr>
      <w:r>
        <w:tab/>
      </w:r>
      <w:r>
        <w:tab/>
        <w:t>-  predlagatelj,</w:t>
      </w:r>
    </w:p>
    <w:p w:rsidRDefault="00472F34" w:rsidP="00472F34" w:rsidR="00472F34">
      <w:pPr>
        <w:ind w:firstLine="708"/>
        <w:jc w:val="both"/>
      </w:pPr>
      <w:r>
        <w:tab/>
      </w:r>
      <w:r>
        <w:tab/>
        <w:t xml:space="preserve">-  dužnik, </w:t>
      </w:r>
    </w:p>
    <w:p w:rsidRDefault="00472F34" w:rsidP="00472F34" w:rsidR="00472F34">
      <w:pPr>
        <w:ind w:firstLine="708"/>
        <w:jc w:val="both"/>
      </w:pPr>
      <w:r>
        <w:tab/>
      </w:r>
      <w:r>
        <w:tab/>
        <w:t>- zakonski zastupnik dužnika Zvjezdan Ostružnjak iz Pule, Lussijeva ulica 1.</w:t>
      </w:r>
    </w:p>
    <w:p w:rsidRDefault="00472F34" w:rsidP="00472F34" w:rsidR="00472F34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472F34" w:rsidP="00472F34" w:rsidR="00472F34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72F34" w:rsidP="00472F34" w:rsidR="00472F34">
      <w:pPr>
        <w:ind w:firstLine="708"/>
        <w:jc w:val="both"/>
      </w:pPr>
      <w:r>
        <w:t xml:space="preserve">To je rješenje objavljeno na mrežnoj stranici e-oglasna ploča sudova 28. srpnja 2017., te se dostava smatra obavljenom istekom osmog dana od dana objave, sukladno čl. 12. st. 1. Stečajnog zakona. </w:t>
      </w:r>
    </w:p>
    <w:p w:rsidRDefault="00472F34" w:rsidP="00472F34" w:rsidR="00472F34">
      <w:pPr>
        <w:ind w:firstLine="708"/>
        <w:jc w:val="both"/>
      </w:pPr>
      <w:r>
        <w:tab/>
        <w:t>Na ročište od 14. studenog 2017. nitko nije pristupio.</w:t>
      </w:r>
    </w:p>
    <w:p w:rsidRDefault="00472F34" w:rsidP="00472F34" w:rsidR="00472F34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72F34" w:rsidP="00472F34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423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8</w:t>
      </w:r>
      <w:r w:rsidR="00AE1196" w:rsidRPr="007E4CB5">
        <w:t xml:space="preserve"> </w:t>
      </w:r>
      <w:r w:rsidR="00B11E72" w:rsidRPr="007E4CB5">
        <w:t xml:space="preserve">od </w:t>
      </w:r>
      <w:r>
        <w:t>14</w:t>
      </w:r>
      <w:r w:rsidR="003C3C71" w:rsidRPr="007E4CB5">
        <w:t xml:space="preserve">. </w:t>
      </w:r>
      <w:r w:rsidR="006C4C4A" w:rsidRPr="007E4CB5">
        <w:t>st</w:t>
      </w:r>
      <w:r>
        <w:t>udenog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472F34" w:rsidR="00472F34">
      <w:pPr>
        <w:jc w:val="both"/>
      </w:pPr>
      <w:r w:rsidRPr="007E4CB5">
        <w:tab/>
      </w:r>
      <w:r w:rsidR="00B11E72" w:rsidRPr="007E4CB5">
        <w:t>„</w:t>
      </w:r>
      <w:r w:rsidR="00472F34">
        <w:t>I</w:t>
      </w:r>
      <w:r w:rsidR="00472F34">
        <w:tab/>
        <w:t>Pozivaju se osobe koje imaju pravni interes za provedbom stečajnog postupka nad dužnikom STANDARD GRADNJA j.d.o.o. Pula, Mletačka 12, OIB: 97972818569, da u roku od 15 dana uplate predujam za namirenje troškova prethodnoga i otvorenoga stečajnog postupka iznos od 10.000,00 kuna za pokriće troškova prethodnog postupka te stečajnog postupka, na depozit ovog suda broj: HR43 2390001 1300029763, poziv na broj 020-423-17, te da o tome dostave dokaz u spis ovog predmeta.</w:t>
      </w:r>
    </w:p>
    <w:p w:rsidRDefault="00472F34" w:rsidP="00472F34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14</w:t>
      </w:r>
      <w:r w:rsidR="00845C3A" w:rsidRPr="007E4CB5">
        <w:t xml:space="preserve">. </w:t>
      </w:r>
      <w:r w:rsidR="006C4C4A" w:rsidRPr="007E4CB5">
        <w:t>st</w:t>
      </w:r>
      <w:r w:rsidR="00472F34">
        <w:t>udenog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>
      <w:pPr>
        <w:jc w:val="center"/>
      </w:pPr>
      <w:r w:rsidRPr="007E4CB5">
        <w:t xml:space="preserve">U Pazinu, </w:t>
      </w:r>
      <w:r w:rsidR="004E17A2">
        <w:t>1</w:t>
      </w:r>
      <w:r w:rsidR="001346D2">
        <w:t>3</w:t>
      </w:r>
      <w:r w:rsidR="00FE408C" w:rsidRPr="007E4CB5">
        <w:t xml:space="preserve">. </w:t>
      </w:r>
      <w:r w:rsidR="001346D2">
        <w:t>prosinca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631561" w:rsidP="00E83693" w:rsidR="00631561" w:rsidRPr="007E4CB5">
      <w:pPr>
        <w:jc w:val="center"/>
      </w:pPr>
    </w:p>
    <w:p w:rsidRDefault="00CC5545" w:rsidP="00CC5545" w:rsidR="00CC5545" w:rsidRPr="007E4CB5">
      <w:pPr>
        <w:ind w:firstLine="720" w:left="5652"/>
        <w:jc w:val="both"/>
      </w:pPr>
      <w:r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DC7997" w:rsidRPr="007E4CB5">
        <w:t xml:space="preserve">          Ivan Dujić</w:t>
      </w:r>
      <w:r w:rsidR="008F2E97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C6A" w:rsidR="00D37C6A">
      <w:r>
        <w:separator/>
      </w:r>
    </w:p>
  </w:endnote>
  <w:endnote w:id="0" w:type="continuationSeparator">
    <w:p w:rsidRDefault="00D37C6A" w:rsidR="00D3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C6A" w:rsidR="00D37C6A">
      <w:r>
        <w:separator/>
      </w:r>
    </w:p>
  </w:footnote>
  <w:footnote w:id="0" w:type="continuationSeparator">
    <w:p w:rsidRDefault="00D37C6A" w:rsidR="00D37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E9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472F34" w:rsidRPr="00472F34">
      <w:t>10 St-423/2017-10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472F34">
      <w:rPr>
        <w:sz w:val="23"/>
        <w:szCs w:val="23"/>
      </w:rPr>
      <w:t>423</w:t>
    </w:r>
    <w:r w:rsidR="004E17A2" w:rsidRPr="004E17A2">
      <w:rPr>
        <w:sz w:val="23"/>
        <w:szCs w:val="23"/>
      </w:rPr>
      <w:t>/2017-1</w:t>
    </w:r>
    <w:r w:rsidR="00472F34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1561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2E97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4E20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37C6A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D637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GRADNJA j.d.o.o. PULA</izvorni_sadrzaj>
    <derivirana_varijabla naziv="DomainObject.Predmet.ProtustrankaFormated_1">  STANDARD GRADNJA j.d.o.o. PULA</derivirana_varijabla>
  </DomainObject.Predmet.ProtustrankaFormated>
  <DomainObject.Predmet.ProtustrankaFormatedOIB>
    <izvorni_sadrzaj>  STANDARD GRADNJA j.d.o.o. PULA, OIB 97972818569</izvorni_sadrzaj>
    <derivirana_varijabla naziv="DomainObject.Predmet.ProtustrankaFormatedOIB_1">  STANDARD GRADNJA j.d.o.o. PULA, OIB 97972818569</derivirana_varijabla>
  </DomainObject.Predmet.ProtustrankaFormatedOIB>
  <DomainObject.Predmet.ProtustrankaFormatedWithAdress>
    <izvorni_sadrzaj> STANDARD GRADNJA j.d.o.o. PULA, Mletačka 12, 52100 Pula</izvorni_sadrzaj>
    <derivirana_varijabla naziv="DomainObject.Predmet.ProtustrankaFormatedWithAdress_1"> STANDARD GRADNJA j.d.o.o. PULA, Mletačka 12, 52100 Pula</derivirana_varijabla>
  </DomainObject.Predmet.ProtustrankaFormatedWithAdress>
  <DomainObject.Predmet.ProtustrankaFormatedWithAdressOIB>
    <izvorni_sadrzaj> STANDARD GRADNJA j.d.o.o. PULA, OIB 97972818569, Mletačka 12, 52100 Pula</izvorni_sadrzaj>
    <derivirana_varijabla naziv="DomainObject.Predmet.ProtustrankaFormatedWithAdressOIB_1"> STANDARD GRADNJA j.d.o.o. PULA, OIB 97972818569, Mletačka 12, 52100 Pula</derivirana_varijabla>
  </DomainObject.Predmet.ProtustrankaFormatedWithAdressOIB>
  <DomainObject.Predmet.ProtustrankaWithAdress>
    <izvorni_sadrzaj>STANDARD GRADNJA j.d.o.o. PULA Mletačka 12, 52100 Pula</izvorni_sadrzaj>
    <derivirana_varijabla naziv="DomainObject.Predmet.ProtustrankaWithAdress_1">STANDARD GRADNJA j.d.o.o. PULA Mletačka 12, 52100 Pula</derivirana_varijabla>
  </DomainObject.Predmet.ProtustrankaWithAdress>
  <DomainObject.Predmet.ProtustrankaWithAdressOIB>
    <izvorni_sadrzaj>STANDARD GRADNJA j.d.o.o. PULA, OIB 97972818569, Mletačka 12, 52100 Pula</izvorni_sadrzaj>
    <derivirana_varijabla naziv="DomainObject.Predmet.ProtustrankaWithAdressOIB_1">STANDARD GRADNJA j.d.o.o. PULA, OIB 97972818569, Mletačka 12, 52100 Pula</derivirana_varijabla>
  </DomainObject.Predmet.ProtustrankaWithAdressOIB>
  <DomainObject.Predmet.ProtustrankaNazivFormated>
    <izvorni_sadrzaj>STANDARD GRADNJA j.d.o.o. PULA</izvorni_sadrzaj>
    <derivirana_varijabla naziv="DomainObject.Predmet.ProtustrankaNazivFormated_1">STANDARD GRADNJA j.d.o.o. PULA</derivirana_varijabla>
  </DomainObject.Predmet.ProtustrankaNazivFormated>
  <DomainObject.Predmet.ProtustrankaNazivFormatedOIB>
    <izvorni_sadrzaj>STANDARD GRADNJA j.d.o.o. PULA, OIB 97972818569</izvorni_sadrzaj>
    <derivirana_varijabla naziv="DomainObject.Predmet.ProtustrankaNazivFormatedOIB_1">STANDARD GRADNJA j.d.o.o. PULA, OIB 97972818569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29425.10</izvorni_sadrzaj>
    <derivirana_varijabla naziv="DomainObject.Predmet.TrenutnaVrijednost_1">29425.10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GRADNJA j.d.o.o. PULA</item>
    </izvorni_sadrzaj>
    <derivirana_varijabla naziv="DomainObject.Predmet.ProtuStrankaListFormated_1">
      <item>STANDARD GRADNJA j.d.o.o. PULA</item>
    </derivirana_varijabla>
  </DomainObject.Predmet.ProtuStrankaListFormated>
  <DomainObject.Predmet.ProtuStrankaListFormatedOIB>
    <izvorni_sadrzaj>
      <item>STANDARD GRADNJA j.d.o.o. PULA, OIB 97972818569</item>
    </izvorni_sadrzaj>
    <derivirana_varijabla naziv="DomainObject.Predmet.ProtuStrankaListFormatedOIB_1">
      <item>STANDARD GRADNJA j.d.o.o. PULA, OIB 97972818569</item>
    </derivirana_varijabla>
  </DomainObject.Predmet.ProtuStrankaListFormatedOIB>
  <DomainObject.Predmet.ProtuStrankaListFormatedWithAdress>
    <izvorni_sadrzaj>
      <item>STANDARD GRADNJA j.d.o.o. PULA, Mletačka 12, 52100 Pula</item>
    </izvorni_sadrzaj>
    <derivirana_varijabla naziv="DomainObject.Predmet.ProtuStrankaListFormatedWithAdress_1">
      <item>STANDARD GRADNJA j.d.o.o. PULA, Mletačka 12, 52100 Pula</item>
    </derivirana_varijabla>
  </DomainObject.Predmet.ProtuStrankaListFormatedWithAdress>
  <DomainObject.Predmet.ProtuStrankaListFormatedWithAdressOIB>
    <izvorni_sadrzaj>
      <item>STANDARD GRADNJA j.d.o.o. PULA, OIB 97972818569, Mletačka 12, 52100 Pula</item>
    </izvorni_sadrzaj>
    <derivirana_varijabla naziv="DomainObject.Predmet.ProtuStrankaListFormatedWithAdressOIB_1">
      <item>STANDARD GRADNJA j.d.o.o. PULA, OIB 97972818569, Mletačka 12, 52100 Pula</item>
    </derivirana_varijabla>
  </DomainObject.Predmet.ProtuStrankaListFormatedWithAdressOIB>
  <DomainObject.Predmet.ProtuStrankaListNazivFormated>
    <izvorni_sadrzaj>
      <item>STANDARD GRADNJA j.d.o.o. PULA</item>
    </izvorni_sadrzaj>
    <derivirana_varijabla naziv="DomainObject.Predmet.ProtuStrankaListNazivFormated_1">
      <item>STANDARD GRADNJA j.d.o.o. PULA</item>
    </derivirana_varijabla>
  </DomainObject.Predmet.ProtuStrankaListNazivFormated>
  <DomainObject.Predmet.ProtuStrankaListNazivFormatedOIB>
    <izvorni_sadrzaj>
      <item>STANDARD GRADNJA j.d.o.o. PULA, OIB 97972818569</item>
    </izvorni_sadrzaj>
    <derivirana_varijabla naziv="DomainObject.Predmet.ProtuStrankaListNazivFormatedOIB_1">
      <item>STANDARD GRADNJA j.d.o.o. PULA, OIB 97972818569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GRADNJA j.d.o.o. PULA</izvorni_sadrzaj>
    <derivirana_varijabla naziv="DomainObject.Predmet.ProtustrankaIDrugi_1">STANDARD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STANDARD GRADNJA j.d.o.o. PULA, OIB 97972818569, Mletačka 12, 52100 Pula</izvorni_sadrzaj>
    <derivirana_varijabla naziv="DomainObject.Predmet.ProtustrankaIDrugiAdressOIB_1">STANDARD GRADNJA j.d.o.o. PULA, OIB 97972818569,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STANDARD GRADNJA j.d.o.o. PULA</item>
    </izvorni_sadrzaj>
    <derivirana_varijabla naziv="DomainObject.Predmet.SudioniciListNaziv_1">
      <item>FINANCIJSKA AGENCIJA, RC RIJEKA, PODRUŽNICA PULA, PULA</item>
      <item>STANDARD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STANDARD GRADNJA j.d.o.o. PULA, OIB 97972818569, Mletačka 12,52100 Pula</item>
    </izvorni_sadrzaj>
    <derivirana_varijabla naziv="DomainObject.Predmet.SudioniciListAdressOIB_1">
      <item>FINANCIJSKA AGENCIJA, RC RIJEKA, PODRUŽNICA PULA, PULA, OIB 85821130368, F. Kurelca 8,51000 Rijeka</item>
      <item>STANDARD GRADNJA j.d.o.o. PULA, OIB 97972818569,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97972818569</item>
    </izvorni_sadrzaj>
    <derivirana_varijabla naziv="DomainObject.Predmet.SudioniciListNazivOIB_1">
      <item>, OIB 85821130368</item>
      <item>, OIB 97972818569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76491-C974-4DE3-9AF0-799ED5C16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4202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2017-12-14T10:56:00Z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2017-12-14T10:57:00Z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