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2b801" w14:paraId="222b801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4F5FAC">
        <w:t>5647</w:t>
      </w:r>
      <w:r>
        <w:t>/2015</w:t>
      </w:r>
      <w:r w:rsidR="00B3750E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A7AA5">
        <w:t xml:space="preserve">BF - 47 j.d.o.o., </w:t>
      </w:r>
      <w:r w:rsidR="007A7AA5" w:rsidRPr="003A2C3F">
        <w:t>Nikole Jurišića 19</w:t>
      </w:r>
      <w:r w:rsidR="007A7AA5" w:rsidRPr="00A92CDD">
        <w:t xml:space="preserve">, </w:t>
      </w:r>
      <w:r w:rsidR="007A7AA5" w:rsidRPr="003A2C3F">
        <w:t>Zagreb</w:t>
      </w:r>
      <w:r w:rsidR="007A7AA5" w:rsidRPr="00A92CDD">
        <w:t xml:space="preserve">, OIB: </w:t>
      </w:r>
      <w:r w:rsidR="007A7AA5" w:rsidRPr="003A2C3F">
        <w:t>10068794799</w:t>
      </w:r>
      <w:r>
        <w:t xml:space="preserve">, dana  </w:t>
      </w:r>
      <w:r w:rsidR="007A7AA5">
        <w:t>06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A7AA5">
        <w:t xml:space="preserve">BF - 47 j.d.o.o., </w:t>
      </w:r>
      <w:r w:rsidR="007A7AA5" w:rsidRPr="003A2C3F">
        <w:t>Nikole Jurišića 19</w:t>
      </w:r>
      <w:r w:rsidR="007A7AA5" w:rsidRPr="00A92CDD">
        <w:t xml:space="preserve">, </w:t>
      </w:r>
      <w:r w:rsidR="007A7AA5" w:rsidRPr="003A2C3F">
        <w:t>Zagreb</w:t>
      </w:r>
      <w:r w:rsidR="007A7AA5" w:rsidRPr="00A92CDD">
        <w:t xml:space="preserve">, OIB: </w:t>
      </w:r>
      <w:r w:rsidR="007A7AA5" w:rsidRPr="003A2C3F">
        <w:t>10068794799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</w:t>
      </w:r>
      <w:r w:rsidR="007A7AA5">
        <w:t>06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2237C3">
        <w:t xml:space="preserve"> JASNA HROMADKO iz Zagreba, Zelengorska br.1, OIB:</w:t>
      </w:r>
      <w:r w:rsidR="002237C3" w:rsidRPr="00DA61D8">
        <w:t>22088644509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A7AA5">
        <w:t xml:space="preserve">BF - 47 j.d.o.o., </w:t>
      </w:r>
      <w:r w:rsidR="007A7AA5" w:rsidRPr="003A2C3F">
        <w:t>Nikole Jurišića 19</w:t>
      </w:r>
      <w:r w:rsidR="007A7AA5" w:rsidRPr="00A92CDD">
        <w:t xml:space="preserve">, </w:t>
      </w:r>
      <w:r w:rsidR="007A7AA5" w:rsidRPr="003A2C3F">
        <w:t>Zagreb</w:t>
      </w:r>
      <w:r w:rsidR="007A7AA5" w:rsidRPr="00A92CDD">
        <w:t xml:space="preserve">, OIB: </w:t>
      </w:r>
      <w:r w:rsidR="007A7AA5" w:rsidRPr="003A2C3F">
        <w:t>10068794799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7A7AA5">
        <w:t xml:space="preserve"> 06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B3750E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B3750E" w:rsidP="00B3750E" w:rsidR="00B3750E">
      <w:pPr>
        <w:pStyle w:val="Bezproreda"/>
        <w:jc w:val="right"/>
      </w:pPr>
      <w:r>
        <w:t>Za točnost otpravka-ovlašteni službenik:</w:t>
      </w:r>
    </w:p>
    <w:p w:rsidRDefault="00B3750E" w:rsidP="00B3750E" w:rsidR="00B3750E">
      <w:pPr>
        <w:pStyle w:val="Bezproreda"/>
        <w:jc w:val="right"/>
      </w:pPr>
      <w:r>
        <w:t xml:space="preserve">Tanja Štraubert </w:t>
      </w:r>
    </w:p>
    <w:sectPr w:rsidSect="00EF1FD3" w:rsidR="00B3750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4668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4F5FAC">
          <w:t>5647/2015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237C3"/>
    <w:rsid w:val="00244668"/>
    <w:rsid w:val="003A3366"/>
    <w:rsid w:val="004E266D"/>
    <w:rsid w:val="004F5FAC"/>
    <w:rsid w:val="00632F40"/>
    <w:rsid w:val="00677951"/>
    <w:rsid w:val="007A7AA5"/>
    <w:rsid w:val="00AA7B27"/>
    <w:rsid w:val="00AE11D4"/>
    <w:rsid w:val="00B3750E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375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5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5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5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5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B375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5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5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5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5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5647</izvorni_sadrzaj>
    <derivirana_varijabla naziv="DomainObject.Predmet.Broj_1">5647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St-5647/2015</izvorni_sadrzaj>
    <derivirana_varijabla naziv="DomainObject.Predmet.OznakaBroj_1">St-5647/2015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BF - 47 j.d.o.o. zastupanog po punomoćniku Boro Franić</izvorni_sadrzaj>
    <derivirana_varijabla naziv="DomainObject.Predmet.ProtustrankaFormated_1">  BF - 47 j.d.o.o. zastupanog po punomoćniku Boro Franić</derivirana_varijabla>
  </DomainObject.Predmet.ProtustrankaFormated>
  <DomainObject.Predmet.ProtustrankaFormatedOIB>
    <izvorni_sadrzaj>  BF - 47 j.d.o.o., OIB 10068794799 zastupanog po punomoćniku Boro Franić</izvorni_sadrzaj>
    <derivirana_varijabla naziv="DomainObject.Predmet.ProtustrankaFormatedOIB_1">  BF - 47 j.d.o.o., OIB 10068794799 zastupanog po punomoćniku Boro Franić</derivirana_varijabla>
  </DomainObject.Predmet.ProtustrankaFormatedOIB>
  <DomainObject.Predmet.ProtustrankaFormatedWithAdress>
    <izvorni_sadrzaj> BF - 47 j.d.o.o., Nikole Jurišića 19, 10000 Zagreb zastupanog po punomoćniku Boro Franić</izvorni_sadrzaj>
    <derivirana_varijabla naziv="DomainObject.Predmet.ProtustrankaFormatedWithAdress_1"> BF - 47 j.d.o.o., Nikole Jurišića 19, 10000 Zagreb zastupanog po punomoćniku Boro Franić</derivirana_varijabla>
  </DomainObject.Predmet.ProtustrankaFormatedWithAdress>
  <DomainObject.Predmet.ProtustrankaFormatedWithAdressOIB>
    <izvorni_sadrzaj> BF - 47 j.d.o.o., OIB 10068794799, Nikole Jurišića 19, 10000 Zagreb zastupanog po punomoćniku Boro Franić</izvorni_sadrzaj>
    <derivirana_varijabla naziv="DomainObject.Predmet.ProtustrankaFormatedWithAdressOIB_1"> BF - 47 j.d.o.o., OIB 10068794799, Nikole Jurišića 19, 10000 Zagreb zastupanog po punomoćniku Boro Franić</derivirana_varijabla>
  </DomainObject.Predmet.ProtustrankaFormatedWithAdressOIB>
  <DomainObject.Predmet.ProtustrankaWithAdress>
    <izvorni_sadrzaj>BF - 47 j.d.o.o. Nikole Jurišića 19, 10000 Zagreb</izvorni_sadrzaj>
    <derivirana_varijabla naziv="DomainObject.Predmet.ProtustrankaWithAdress_1">BF - 47 j.d.o.o. Nikole Jurišića 19, 10000 Zagreb</derivirana_varijabla>
  </DomainObject.Predmet.ProtustrankaWithAdress>
  <DomainObject.Predmet.ProtustrankaWithAdressOIB>
    <izvorni_sadrzaj>BF - 47 j.d.o.o., OIB 10068794799, Nikole Jurišića 19, 10000 Zagreb</izvorni_sadrzaj>
    <derivirana_varijabla naziv="DomainObject.Predmet.ProtustrankaWithAdressOIB_1">BF - 47 j.d.o.o., OIB 10068794799, Nikole Jurišića 19, 10000 Zagreb</derivirana_varijabla>
  </DomainObject.Predmet.ProtustrankaWithAdressOIB>
  <DomainObject.Predmet.ProtustrankaNazivFormated>
    <izvorni_sadrzaj>BF - 47 j.d.o.o.</izvorni_sadrzaj>
    <derivirana_varijabla naziv="DomainObject.Predmet.ProtustrankaNazivFormated_1">BF - 47 j.d.o.o.</derivirana_varijabla>
  </DomainObject.Predmet.ProtustrankaNazivFormated>
  <DomainObject.Predmet.ProtustrankaNazivFormatedOIB>
    <izvorni_sadrzaj>BF - 47 j.d.o.o., OIB 10068794799</izvorni_sadrzaj>
    <derivirana_varijabla naziv="DomainObject.Predmet.ProtustrankaNazivFormatedOIB_1">BF - 47 j.d.o.o., OIB 10068794799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BF - 47 j.d.o.o. zastupanog po punomoćniku Boro Franić</item>
    </izvorni_sadrzaj>
    <derivirana_varijabla naziv="DomainObject.Predmet.ProtuStrankaListFormated_1">
      <item>BF - 47 j.d.o.o. zastupanog po punomoćniku Boro Franić</item>
    </derivirana_varijabla>
  </DomainObject.Predmet.ProtuStrankaListFormated>
  <DomainObject.Predmet.ProtuStrankaListFormatedOIB>
    <izvorni_sadrzaj>
      <item>BF - 47 j.d.o.o., OIB 10068794799 zastupanog po punomoćniku Boro Franić</item>
    </izvorni_sadrzaj>
    <derivirana_varijabla naziv="DomainObject.Predmet.ProtuStrankaListFormatedOIB_1">
      <item>BF - 47 j.d.o.o., OIB 10068794799 zastupanog po punomoćniku Boro Franić</item>
    </derivirana_varijabla>
  </DomainObject.Predmet.ProtuStrankaListFormatedOIB>
  <DomainObject.Predmet.ProtuStrankaListFormatedWithAdress>
    <izvorni_sadrzaj>
      <item>BF - 47 j.d.o.o., Nikole Jurišića 19, 10000 Zagreb zastupanog po punomoćniku Boro Franić</item>
    </izvorni_sadrzaj>
    <derivirana_varijabla naziv="DomainObject.Predmet.ProtuStrankaListFormatedWithAdress_1">
      <item>BF - 47 j.d.o.o., Nikole Jurišića 19, 10000 Zagreb zastupanog po punomoćniku Boro Franić</item>
    </derivirana_varijabla>
  </DomainObject.Predmet.ProtuStrankaListFormatedWithAdress>
  <DomainObject.Predmet.ProtuStrankaListFormatedWithAdressOIB>
    <izvorni_sadrzaj>
      <item>BF - 47 j.d.o.o., OIB 10068794799, Nikole Jurišića 19, 10000 Zagreb zastupanog po punomoćniku Boro Franić</item>
    </izvorni_sadrzaj>
    <derivirana_varijabla naziv="DomainObject.Predmet.ProtuStrankaListFormatedWithAdressOIB_1">
      <item>BF - 47 j.d.o.o., OIB 10068794799, Nikole Jurišića 19, 10000 Zagreb zastupanog po punomoćniku Boro Franić</item>
    </derivirana_varijabla>
  </DomainObject.Predmet.ProtuStrankaListFormatedWithAdressOIB>
  <DomainObject.Predmet.ProtuStrankaListNazivFormated>
    <izvorni_sadrzaj>
      <item>BF - 47 j.d.o.o.</item>
    </izvorni_sadrzaj>
    <derivirana_varijabla naziv="DomainObject.Predmet.ProtuStrankaListNazivFormated_1">
      <item>BF - 47 j.d.o.o.</item>
    </derivirana_varijabla>
  </DomainObject.Predmet.ProtuStrankaListNazivFormated>
  <DomainObject.Predmet.ProtuStrankaListNazivFormatedOIB>
    <izvorni_sadrzaj>
      <item>BF - 47 j.d.o.o., OIB 10068794799</item>
    </izvorni_sadrzaj>
    <derivirana_varijabla naziv="DomainObject.Predmet.ProtuStrankaListNazivFormatedOIB_1">
      <item>BF - 47 j.d.o.o., OIB 10068794799</item>
    </derivirana_varijabla>
  </DomainObject.Predmet.ProtuStrankaListNazivFormatedOIB>
  <DomainObject.Predmet.OstaliListFormated>
    <izvorni_sadrzaj>
      <item>Jasna Hromadko</item>
      <item>Boro Franić punomoćnik sudionika u postupku BF - 47 j.d.o.o.</item>
    </izvorni_sadrzaj>
    <derivirana_varijabla naziv="DomainObject.Predmet.OstaliListFormated_1">
      <item>Jasna Hromadko</item>
      <item>Boro Franić punomoćnik sudionika u postupku BF - 47 j.d.o.o.</item>
    </derivirana_varijabla>
  </DomainObject.Predmet.OstaliListFormated>
  <DomainObject.Predmet.OstaliListFormatedOIB>
    <izvorni_sadrzaj>
      <item>Jasna Hromadko, OIB 22088644509</item>
      <item>Boro Franić, OIB 00452899448 punomoćnik sudionika u postupku BF - 47 j.d.o.o.</item>
    </izvorni_sadrzaj>
    <derivirana_varijabla naziv="DomainObject.Predmet.OstaliListFormatedOIB_1">
      <item>Jasna Hromadko, OIB 22088644509</item>
      <item>Boro Franić, OIB 00452899448 punomoćnik sudionika u postupku BF - 47 j.d.o.o.</item>
    </derivirana_varijabla>
  </DomainObject.Predmet.OstaliListFormatedOIB>
  <DomainObject.Predmet.OstaliListFormatedWithAdress>
    <izvorni_sadrzaj>
      <item>Jasna Hromadko, Zelengorska 1, 10000 Zagreb</item>
      <item>Boro Franić, Ulica Ivana Rendića 23, 10000 Zagreb punomoćnik sudionika u postupku BF - 47 j.d.o.o.</item>
    </izvorni_sadrzaj>
    <derivirana_varijabla naziv="DomainObject.Predmet.OstaliListFormatedWithAdress_1">
      <item>Jasna Hromadko, Zelengorska 1, 10000 Zagreb</item>
      <item>Boro Franić, Ulica Ivana Rendića 23, 10000 Zagreb punomoćnik sudionika u postupku BF - 47 j.d.o.o.</item>
    </derivirana_varijabla>
  </DomainObject.Predmet.OstaliListFormatedWithAdress>
  <DomainObject.Predmet.OstaliListFormatedWithAdressOIB>
    <izvorni_sadrzaj>
      <item>Jasna Hromadko, OIB 22088644509, Zelengorska 1, 10000 Zagreb</item>
      <item>Boro Franić, OIB 00452899448, Ulica Ivana Rendića 23, 10000 Zagreb punomoćnik sudionika u postupku BF - 47 j.d.o.o.</item>
    </izvorni_sadrzaj>
    <derivirana_varijabla naziv="DomainObject.Predmet.OstaliListFormatedWithAdressOIB_1">
      <item>Jasna Hromadko, OIB 22088644509, Zelengorska 1, 10000 Zagreb</item>
      <item>Boro Franić, OIB 00452899448, Ulica Ivana Rendića 23, 10000 Zagreb punomoćnik sudionika u postupku BF - 47 j.d.o.o.</item>
    </derivirana_varijabla>
  </DomainObject.Predmet.OstaliListFormatedWithAdressOIB>
  <DomainObject.Predmet.OstaliListNazivFormated>
    <izvorni_sadrzaj>
      <item>Jasna Hromadko</item>
      <item>Boro Franić</item>
    </izvorni_sadrzaj>
    <derivirana_varijabla naziv="DomainObject.Predmet.OstaliListNazivFormated_1">
      <item>Jasna Hromadko</item>
      <item>Boro Franić</item>
    </derivirana_varijabla>
  </DomainObject.Predmet.OstaliListNazivFormated>
  <DomainObject.Predmet.OstaliListNazivFormatedOIB>
    <izvorni_sadrzaj>
      <item>Jasna Hromadko, OIB 22088644509</item>
      <item>Boro Franić, OIB 00452899448</item>
    </izvorni_sadrzaj>
    <derivirana_varijabla naziv="DomainObject.Predmet.OstaliListNazivFormatedOIB_1">
      <item>Jasna Hromadko, OIB 22088644509</item>
      <item>Boro Franić, OIB 00452899448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BF - 47 j.d.o.o.</izvorni_sadrzaj>
    <derivirana_varijabla naziv="DomainObject.Predmet.ProtustrankaIDrugi_1">BF - 47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BF - 47 j.d.o.o., OIB 10068794799, Nikole Jurišića 19, 10000 Zagreb</izvorni_sadrzaj>
    <derivirana_varijabla naziv="DomainObject.Predmet.ProtustrankaIDrugiAdressOIB_1">BF - 47 j.d.o.o., OIB 10068794799, Nikole Jurišića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BF - 47 j.d.o.o.</item>
      <item>Jasna Hromadko</item>
      <item>Boro Franić</item>
    </izvorni_sadrzaj>
    <derivirana_varijabla naziv="DomainObject.Predmet.SudioniciListNaziv_1">
      <item>FINA Regionalni centar Zagreb</item>
      <item>BF - 47 j.d.o.o.</item>
      <item>Jasna Hromadko</item>
      <item>Boro Franić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BF - 47 j.d.o.o., OIB 10068794799, Nikole Jurišića 19,10000 Zagreb</item>
      <item>Jasna Hromadko, OIB 22088644509, Zelengorska 1,10000 Zagreb</item>
      <item>Boro Franić, OIB 00452899448, Ulica Ivana Rendića 23,10000 Zagreb</item>
    </izvorni_sadrzaj>
    <derivirana_varijabla naziv="DomainObject.Predmet.SudioniciListAdressOIB_1">
      <item>FINA Regionalni centar Zagreb, OIB 85821130368, Trg svibanjskih žrtava 1995. 1,10000 Zagreb</item>
      <item>BF - 47 j.d.o.o., OIB 10068794799, Nikole Jurišića 19,10000 Zagreb</item>
      <item>Jasna Hromadko, OIB 22088644509, Zelengorska 1,10000 Zagreb</item>
      <item>Boro Franić, OIB 00452899448, Ulica Ivana Rendića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10068794799</item>
      <item>, OIB 22088644509</item>
      <item>, OIB 00452899448</item>
    </izvorni_sadrzaj>
    <derivirana_varijabla naziv="DomainObject.Predmet.SudioniciListNazivOIB_1">
      <item>, OIB 85821130368</item>
      <item>, OIB 10068794799</item>
      <item>, OIB 22088644509</item>
      <item>, OIB 00452899448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1984</properties:Characters>
  <properties:Lines>71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2016-05-06T09:48:00Z</dcterms:created>
  <dc:creator>Sandra Rotar Vogrin</dc:creator>
  <cp:lastModifiedBy>Tanja Štraubert</cp:lastModifiedBy>
  <cp:lastPrinted>2016-05-06T11:15:00Z</cp:lastPrinted>
  <dcterms:modified xmlns:xsi="http://www.w3.org/2001/XMLSchema-instance" xsi:type="dcterms:W3CDTF">2016-05-06T11:15:00Z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