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0ed5" w14:paraId="b320e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91B71">
        <w:t>4643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D306AE">
        <w:t xml:space="preserve"> </w:t>
      </w:r>
      <w:r w:rsidR="00491B71">
        <w:t>BORŠTNIK d.o.o. Zagreb, Ante Pandakovića 3/IV, MBS: 080161328, OIB: 19230058212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491B71">
        <w:t>88.658,49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611AA"/>
    <w:rsid w:val="0038246E"/>
    <w:rsid w:val="00397CCB"/>
    <w:rsid w:val="003D35F9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4643</izvorni_sadrzaj>
    <derivirana_varijabla naziv="DomainObject.Predmet.Broj_1">4643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St-4643/2015</izvorni_sadrzaj>
    <derivirana_varijabla naziv="DomainObject.Predmet.OznakaBroj_1">St-4643/2015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BORŠTNIK d.o.o. zastupanog po punomoćniku Eduard Borštnik</izvorni_sadrzaj>
    <derivirana_varijabla naziv="DomainObject.Predmet.ProtustrankaFormated_1">  BORŠTNIK d.o.o. zastupanog po punomoćniku Eduard Borštnik</derivirana_varijabla>
  </DomainObject.Predmet.ProtustrankaFormated>
  <DomainObject.Predmet.ProtustrankaFormatedOIB>
    <izvorni_sadrzaj>  BORŠTNIK d.o.o., OIB 19230058212 zastupanog po punomoćniku Eduard Borštnik</izvorni_sadrzaj>
    <derivirana_varijabla naziv="DomainObject.Predmet.ProtustrankaFormatedOIB_1">  BORŠTNIK d.o.o., OIB 19230058212 zastupanog po punomoćniku Eduard Borštnik</derivirana_varijabla>
  </DomainObject.Predmet.ProtustrankaFormatedOIB>
  <DomainObject.Predmet.ProtustrankaFormatedWithAdress>
    <izvorni_sadrzaj> BORŠTNIK d.o.o., Ante Pandakovića 3/IV, 10000 Zagreb zastupanog po punomoćniku Eduard Borštnik</izvorni_sadrzaj>
    <derivirana_varijabla naziv="DomainObject.Predmet.ProtustrankaFormatedWithAdress_1"> BORŠTNIK d.o.o., Ante Pandakovića 3/IV, 10000 Zagreb zastupanog po punomoćniku Eduard Borštnik</derivirana_varijabla>
  </DomainObject.Predmet.ProtustrankaFormatedWithAdress>
  <DomainObject.Predmet.ProtustrankaFormatedWithAdressOIB>
    <izvorni_sadrzaj> BORŠTNIK d.o.o., OIB 19230058212, Ante Pandakovića 3/IV, 10000 Zagreb zastupanog po punomoćniku Eduard Borštnik</izvorni_sadrzaj>
    <derivirana_varijabla naziv="DomainObject.Predmet.ProtustrankaFormatedWithAdressOIB_1"> BORŠTNIK d.o.o., OIB 19230058212, Ante Pandakovića 3/IV, 10000 Zagreb zastupanog po punomoćniku Eduard Borštnik</derivirana_varijabla>
  </DomainObject.Predmet.ProtustrankaFormatedWithAdressOIB>
  <DomainObject.Predmet.ProtustrankaWithAdress>
    <izvorni_sadrzaj>BORŠTNIK d.o.o. Ante Pandakovića 3/IV, 10000 Zagreb</izvorni_sadrzaj>
    <derivirana_varijabla naziv="DomainObject.Predmet.ProtustrankaWithAdress_1">BORŠTNIK d.o.o. Ante Pandakovića 3/IV, 10000 Zagreb</derivirana_varijabla>
  </DomainObject.Predmet.ProtustrankaWithAdress>
  <DomainObject.Predmet.ProtustrankaWithAdressOIB>
    <izvorni_sadrzaj>BORŠTNIK d.o.o., OIB 19230058212, Ante Pandakovića 3/IV, 10000 Zagreb</izvorni_sadrzaj>
    <derivirana_varijabla naziv="DomainObject.Predmet.ProtustrankaWithAdressOIB_1">BORŠTNIK d.o.o., OIB 19230058212, Ante Pandakovića 3/IV, 10000 Zagreb</derivirana_varijabla>
  </DomainObject.Predmet.ProtustrankaWithAdressOIB>
  <DomainObject.Predmet.ProtustrankaNazivFormated>
    <izvorni_sadrzaj>BORŠTNIK d.o.o.</izvorni_sadrzaj>
    <derivirana_varijabla naziv="DomainObject.Predmet.ProtustrankaNazivFormated_1">BORŠTNIK d.o.o.</derivirana_varijabla>
  </DomainObject.Predmet.ProtustrankaNazivFormated>
  <DomainObject.Predmet.ProtustrankaNazivFormatedOIB>
    <izvorni_sadrzaj>BORŠTNIK d.o.o., OIB 19230058212</izvorni_sadrzaj>
    <derivirana_varijabla naziv="DomainObject.Predmet.ProtustrankaNazivFormatedOIB_1">BORŠTNIK d.o.o., OIB 19230058212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BORŠTNIK d.o.o. zastupanog po punomoćniku Eduard Borštnik</item>
    </izvorni_sadrzaj>
    <derivirana_varijabla naziv="DomainObject.Predmet.ProtuStrankaListFormated_1">
      <item>BORŠTNIK d.o.o. zastupanog po punomoćniku Eduard Borštnik</item>
    </derivirana_varijabla>
  </DomainObject.Predmet.ProtuStrankaListFormated>
  <DomainObject.Predmet.ProtuStrankaListFormatedOIB>
    <izvorni_sadrzaj>
      <item>BORŠTNIK d.o.o., OIB 19230058212 zastupanog po punomoćniku Eduard Borštnik</item>
    </izvorni_sadrzaj>
    <derivirana_varijabla naziv="DomainObject.Predmet.ProtuStrankaListFormatedOIB_1">
      <item>BORŠTNIK d.o.o., OIB 19230058212 zastupanog po punomoćniku Eduard Borštnik</item>
    </derivirana_varijabla>
  </DomainObject.Predmet.ProtuStrankaListFormatedOIB>
  <DomainObject.Predmet.ProtuStrankaListFormatedWithAdress>
    <izvorni_sadrzaj>
      <item>BORŠTNIK d.o.o., Ante Pandakovića 3/IV, 10000 Zagreb zastupanog po punomoćniku Eduard Borštnik</item>
    </izvorni_sadrzaj>
    <derivirana_varijabla naziv="DomainObject.Predmet.ProtuStrankaListFormatedWithAdress_1">
      <item>BORŠTNIK d.o.o., Ante Pandakovića 3/IV, 10000 Zagreb zastupanog po punomoćniku Eduard Borštnik</item>
    </derivirana_varijabla>
  </DomainObject.Predmet.ProtuStrankaListFormatedWithAdress>
  <DomainObject.Predmet.ProtuStrankaListFormatedWithAdressOIB>
    <izvorni_sadrzaj>
      <item>BORŠTNIK d.o.o., OIB 19230058212, Ante Pandakovića 3/IV, 10000 Zagreb zastupanog po punomoćniku Eduard Borštnik</item>
    </izvorni_sadrzaj>
    <derivirana_varijabla naziv="DomainObject.Predmet.ProtuStrankaListFormatedWithAdressOIB_1">
      <item>BORŠTNIK d.o.o., OIB 19230058212, Ante Pandakovića 3/IV, 10000 Zagreb zastupanog po punomoćniku Eduard Borštnik</item>
    </derivirana_varijabla>
  </DomainObject.Predmet.ProtuStrankaListFormatedWithAdressOIB>
  <DomainObject.Predmet.ProtuStrankaListNazivFormated>
    <izvorni_sadrzaj>
      <item>BORŠTNIK d.o.o.</item>
    </izvorni_sadrzaj>
    <derivirana_varijabla naziv="DomainObject.Predmet.ProtuStrankaListNazivFormated_1">
      <item>BORŠTNIK d.o.o.</item>
    </derivirana_varijabla>
  </DomainObject.Predmet.ProtuStrankaListNazivFormated>
  <DomainObject.Predmet.ProtuStrankaListNazivFormatedOIB>
    <izvorni_sadrzaj>
      <item>BORŠTNIK d.o.o., OIB 19230058212</item>
    </izvorni_sadrzaj>
    <derivirana_varijabla naziv="DomainObject.Predmet.ProtuStrankaListNazivFormatedOIB_1">
      <item>BORŠTNIK d.o.o., OIB 19230058212</item>
    </derivirana_varijabla>
  </DomainObject.Predmet.ProtuStrankaListNazivFormatedOIB>
  <DomainObject.Predmet.OstaliListFormated>
    <izvorni_sadrzaj>
      <item>Eduard Borštnik punomoćnik sudionika u postupku BORŠTNIK d.o.o.</item>
    </izvorni_sadrzaj>
    <derivirana_varijabla naziv="DomainObject.Predmet.OstaliListFormated_1">
      <item>Eduard Borštnik punomoćnik sudionika u postupku BORŠTNIK d.o.o.</item>
    </derivirana_varijabla>
  </DomainObject.Predmet.OstaliListFormated>
  <DomainObject.Predmet.OstaliListFormatedOIB>
    <izvorni_sadrzaj>
      <item>Eduard Borštnik, OIB 14762346528 punomoćnik sudionika u postupku BORŠTNIK d.o.o.</item>
    </izvorni_sadrzaj>
    <derivirana_varijabla naziv="DomainObject.Predmet.OstaliListFormatedOIB_1">
      <item>Eduard Borštnik, OIB 14762346528 punomoćnik sudionika u postupku BORŠTNIK d.o.o.</item>
    </derivirana_varijabla>
  </DomainObject.Predmet.OstaliListFormatedOIB>
  <DomainObject.Predmet.OstaliListFormatedWithAdress>
    <izvorni_sadrzaj>
      <item>Eduard Borštnik, Ante Pandakovića 3, 10000 Zagreb punomoćnik sudionika u postupku BORŠTNIK d.o.o.</item>
    </izvorni_sadrzaj>
    <derivirana_varijabla naziv="DomainObject.Predmet.OstaliListFormatedWithAdress_1">
      <item>Eduard Borštnik, Ante Pandakovića 3, 10000 Zagreb punomoćnik sudionika u postupku BORŠTNIK d.o.o.</item>
    </derivirana_varijabla>
  </DomainObject.Predmet.OstaliListFormatedWithAdress>
  <DomainObject.Predmet.OstaliListFormatedWithAdressOIB>
    <izvorni_sadrzaj>
      <item>Eduard Borštnik, OIB 14762346528, Ante Pandakovića 3, 10000 Zagreb punomoćnik sudionika u postupku BORŠTNIK d.o.o.</item>
    </izvorni_sadrzaj>
    <derivirana_varijabla naziv="DomainObject.Predmet.OstaliListFormatedWithAdressOIB_1">
      <item>Eduard Borštnik, OIB 14762346528, Ante Pandakovića 3, 10000 Zagreb punomoćnik sudionika u postupku BORŠTNIK d.o.o.</item>
    </derivirana_varijabla>
  </DomainObject.Predmet.OstaliListFormatedWithAdressOIB>
  <DomainObject.Predmet.OstaliListNazivFormated>
    <izvorni_sadrzaj>
      <item>Eduard Borštnik</item>
    </izvorni_sadrzaj>
    <derivirana_varijabla naziv="DomainObject.Predmet.OstaliListNazivFormated_1">
      <item>Eduard Borštnik</item>
    </derivirana_varijabla>
  </DomainObject.Predmet.OstaliListNazivFormated>
  <DomainObject.Predmet.OstaliListNazivFormatedOIB>
    <izvorni_sadrzaj>
      <item>Eduard Borštnik, OIB 14762346528</item>
    </izvorni_sadrzaj>
    <derivirana_varijabla naziv="DomainObject.Predmet.OstaliListNazivFormatedOIB_1">
      <item>Eduard Borštnik, OIB 14762346528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BORŠTNIK d.o.o.</izvorni_sadrzaj>
    <derivirana_varijabla naziv="DomainObject.Predmet.ProtustrankaIDrugi_1">BORŠTNIK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BORŠTNIK d.o.o., OIB 19230058212, Ante Pandakovića 3/IV, 10000 Zagreb</izvorni_sadrzaj>
    <derivirana_varijabla naziv="DomainObject.Predmet.ProtustrankaIDrugiAdressOIB_1">BORŠTNIK d.o.o., OIB 19230058212, Ante Pandakovića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BORŠTNIK d.o.o.</item>
      <item>FINA Regionalni centar Zagreb</item>
      <item>Eduard Borštnik</item>
    </izvorni_sadrzaj>
    <derivirana_varijabla naziv="DomainObject.Predmet.SudioniciListNaziv_1">
      <item>BORŠTNIK d.o.o.</item>
      <item>FINA Regionalni centar Zagreb</item>
      <item>Eduard Borštnik</item>
    </derivirana_varijabla>
  </DomainObject.Predmet.SudioniciListNaziv>
  <DomainObject.Predmet.SudioniciListAdressOIB>
    <izvorni_sadrzaj>
      <item>BORŠTNIK d.o.o., OIB 19230058212, Ante Pandakovića 3/IV,10000 Zagreb</item>
      <item>FINA Regionalni centar Zagreb, OIB 85821130368, Trg svibanjskih žrtava 1995. 1,10000 Zagreb</item>
      <item>Eduard Borštnik, OIB 14762346528, Ante Pandakovića 3,10000 Zagreb</item>
    </izvorni_sadrzaj>
    <derivirana_varijabla naziv="DomainObject.Predmet.SudioniciListAdressOIB_1">
      <item>BORŠTNIK d.o.o., OIB 19230058212, Ante Pandakovića 3/IV,10000 Zagreb</item>
      <item>FINA Regionalni centar Zagreb, OIB 85821130368, Trg svibanjskih žrtava 1995. 1,10000 Zagreb</item>
      <item>Eduard Borštnik, OIB 14762346528, Ante Pandakovića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19230058212</item>
      <item>, OIB 85821130368</item>
      <item>, OIB 14762346528</item>
    </izvorni_sadrzaj>
    <derivirana_varijabla naziv="DomainObject.Predmet.SudioniciListNazivOIB_1">
      <item>, OIB 19230058212</item>
      <item>, OIB 85821130368</item>
      <item>, OIB 14762346528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2016-01-13T10:21:00Z</dcterms:created>
  <dc:creator>ilukac</dc:creator>
  <cp:lastModifiedBy>Višnja Svečak</cp:lastModifiedBy>
  <cp:lastPrinted>2016-01-13T10:21:00Z</cp:lastPrinted>
  <dcterms:modified xmlns:xsi="http://www.w3.org/2001/XMLSchema-instance" xsi:type="dcterms:W3CDTF">2016-01-13T10:21:00Z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