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6309" w14:paraId="4b36309" w:rsidRDefault="00E76E22" w:rsidP="00E76E22" w:rsidR="00E76E22">
      <w:pPr>
        <w:jc w:val="right"/>
        <w15:collapsed w:val="false"/>
      </w:pPr>
      <w:r>
        <w:t>Broj: St-</w:t>
      </w:r>
      <w:r w:rsidR="007D0071">
        <w:t>847/16-14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7D0071" w:rsidRPr="007D0071">
        <w:rPr>
          <w:b/>
        </w:rPr>
        <w:t>LEMAT j.d.o.o., Belišće, Tina Ujevića 41, OIB: 69918087968, MBS: 030133428</w:t>
      </w:r>
      <w:r w:rsidR="006139EC">
        <w:t xml:space="preserve">, </w:t>
      </w:r>
      <w:r w:rsidR="003B4C28">
        <w:t xml:space="preserve">dana </w:t>
      </w:r>
      <w:r w:rsidR="007D0071">
        <w:t>29</w:t>
      </w:r>
      <w:r w:rsidR="006E6779">
        <w:t>. ožujka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7D0071" w:rsidRPr="007D0071">
        <w:rPr>
          <w:b/>
        </w:rPr>
        <w:t>LEMAT j.d.o.o., Belišće, Tina Ujevića 41, OIB: 69918087968, MBS: 030133428</w:t>
      </w:r>
      <w:r w:rsidR="007D0071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7D0071">
        <w:rPr>
          <w:b/>
        </w:rPr>
        <w:t>847</w:t>
      </w:r>
      <w:r w:rsidR="007B7C12">
        <w:t>-</w:t>
      </w:r>
      <w:r w:rsidR="007B7C12" w:rsidRPr="005917F2">
        <w:rPr>
          <w:b/>
        </w:rPr>
        <w:t>16</w:t>
      </w:r>
      <w:r w:rsidR="009B61F0">
        <w:t xml:space="preserve"> kod Hrv</w:t>
      </w:r>
      <w:r w:rsidR="00963406">
        <w:t xml:space="preserve">atske poštanske banke iznos od </w:t>
      </w:r>
      <w:r w:rsidR="007D0071">
        <w:rPr>
          <w:b/>
        </w:rPr>
        <w:t>20.000,00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7B7C12" w:rsidR="00A27295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7D0071">
        <w:t>7. travnja</w:t>
      </w:r>
      <w:r w:rsidR="007B7C12">
        <w:t xml:space="preserve"> 2016. g.</w:t>
      </w:r>
      <w:r w:rsidRPr="00DD2365">
        <w:t xml:space="preserve"> prijedlog za otvaranje stečajnog postupka nad dužnikom </w:t>
      </w:r>
      <w:r w:rsidR="007D0071" w:rsidRPr="007D0071">
        <w:rPr>
          <w:b/>
        </w:rPr>
        <w:t>LEMAT j.d.o.o., Belišće, Tina Ujevića 41, OIB: 69918087968, MBS: 030133428</w:t>
      </w:r>
      <w:r w:rsidRPr="009650C6">
        <w:rPr>
          <w:b/>
        </w:rPr>
        <w:t xml:space="preserve">.  </w:t>
      </w:r>
      <w:r w:rsidR="00FA7686" w:rsidRPr="009650C6">
        <w:rPr>
          <w:b/>
        </w:rPr>
        <w:tab/>
      </w:r>
    </w:p>
    <w:p w:rsidRDefault="002E20BE" w:rsidP="002E20BE" w:rsidR="00A27295">
      <w:pPr>
        <w:tabs>
          <w:tab w:pos="4050" w:val="left"/>
        </w:tabs>
        <w:ind w:firstLine="720"/>
        <w:jc w:val="both"/>
      </w:pPr>
      <w:r>
        <w:tab/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D0071" w:rsidP="007D0071" w:rsidR="007D0071">
      <w:pPr>
        <w:jc w:val="right"/>
      </w:pPr>
      <w:r>
        <w:lastRenderedPageBreak/>
        <w:t>Broj: St-847/16-14</w:t>
      </w:r>
    </w:p>
    <w:p w:rsidRDefault="00775D35" w:rsidP="00A27295" w:rsidR="00775D35">
      <w:pPr>
        <w:ind w:firstLine="720"/>
        <w:jc w:val="both"/>
      </w:pPr>
    </w:p>
    <w:p w:rsidRDefault="009650C6" w:rsidP="005917F2" w:rsidR="009650C6">
      <w:pPr>
        <w:jc w:val="both"/>
      </w:pPr>
      <w:r>
        <w:tab/>
      </w: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7D0071">
        <w:t>847</w:t>
      </w:r>
      <w:r w:rsidR="009650C6">
        <w:t>/16</w:t>
      </w:r>
      <w:r>
        <w:t xml:space="preserve"> od </w:t>
      </w:r>
      <w:r w:rsidR="007D0071">
        <w:t>17</w:t>
      </w:r>
      <w:r w:rsidR="009B4D62">
        <w:t>. veljače</w:t>
      </w:r>
      <w:r w:rsidR="006E6779">
        <w:t xml:space="preserve"> 2017. g.</w:t>
      </w:r>
      <w:r>
        <w:t xml:space="preserve"> pokrenut je prethodni postupak radi utvrđivanja uvjeta za otvaranje stečajnog postupka nad dužnikom te je za privremen</w:t>
      </w:r>
      <w:r w:rsidR="007D0071">
        <w:t>u</w:t>
      </w:r>
      <w:r>
        <w:t xml:space="preserve"> stečajn</w:t>
      </w:r>
      <w:r w:rsidR="007D0071">
        <w:t>u</w:t>
      </w:r>
      <w:r>
        <w:t xml:space="preserve"> upravitelj</w:t>
      </w:r>
      <w:r w:rsidR="007D0071">
        <w:t>icu</w:t>
      </w:r>
      <w:r>
        <w:t xml:space="preserve"> imenovan</w:t>
      </w:r>
      <w:r w:rsidR="007D0071">
        <w:t>a je Nada Gagro iz Vinkovaca</w:t>
      </w:r>
      <w:r w:rsidR="008267B8">
        <w:t xml:space="preserve"> </w:t>
      </w:r>
      <w:r w:rsidR="006E6779">
        <w:t>koj</w:t>
      </w:r>
      <w:r w:rsidR="007D0071">
        <w:t>a</w:t>
      </w:r>
      <w:r>
        <w:t xml:space="preserve"> je dana </w:t>
      </w:r>
      <w:r w:rsidR="009B4D62">
        <w:t>23</w:t>
      </w:r>
      <w:r w:rsidR="00DD6D10">
        <w:t>. ožujka</w:t>
      </w:r>
      <w:r>
        <w:t xml:space="preserve"> 2017. g. u spis dostavi</w:t>
      </w:r>
      <w:r w:rsidR="007D0071">
        <w:t xml:space="preserve">la, </w:t>
      </w:r>
      <w:r>
        <w:t xml:space="preserve"> </w:t>
      </w:r>
      <w:r w:rsidR="00D575E6">
        <w:t>izvješće o financijsko-gospodarskom položaju dužnika,</w:t>
      </w:r>
      <w:r w:rsidR="005917F2">
        <w:t xml:space="preserve"> </w:t>
      </w:r>
      <w:r w:rsidR="008267B8">
        <w:t xml:space="preserve">osiguranici HZMO od 2.3.2017. g., </w:t>
      </w:r>
      <w:r w:rsidR="007D0071">
        <w:t>Potvrdu MUP PP Belišće od 2.3.2017. g.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D575E6" w:rsidP="00580AE3" w:rsidR="00512D34">
      <w:pPr>
        <w:ind w:firstLine="720"/>
        <w:jc w:val="both"/>
      </w:pPr>
      <w:r>
        <w:t xml:space="preserve"> </w:t>
      </w:r>
      <w:r w:rsidR="007B7C12">
        <w:t xml:space="preserve">Iz prijedloga FINE od </w:t>
      </w:r>
      <w:r w:rsidR="007D0071">
        <w:t>7.4</w:t>
      </w:r>
      <w:r w:rsidR="008267B8">
        <w:t>.2016</w:t>
      </w:r>
      <w:r w:rsidR="003235CD">
        <w:t>. g.</w:t>
      </w:r>
      <w:r w:rsidR="007B7C12">
        <w:t xml:space="preserve"> utvrđeno je da dužnik na dan </w:t>
      </w:r>
      <w:r w:rsidR="008267B8">
        <w:t>1.9.2015. g.</w:t>
      </w:r>
      <w:r w:rsidR="007B7C12">
        <w:t xml:space="preserve"> u Očevidniku redoslijeda za plaćanje ima evidentirane neizvršene osnove za plaćanje u neprekinutom razdoblju od </w:t>
      </w:r>
      <w:r w:rsidR="007D0071">
        <w:t>161</w:t>
      </w:r>
      <w:r w:rsidR="007B7C12">
        <w:t xml:space="preserve"> dana u ukupnom iznosu od </w:t>
      </w:r>
      <w:r w:rsidR="007D0071">
        <w:t>8.384,45</w:t>
      </w:r>
      <w:r w:rsidR="007B7C12">
        <w:t xml:space="preserve"> kn.</w:t>
      </w:r>
    </w:p>
    <w:p w:rsidRDefault="007B7C12" w:rsidP="00580AE3" w:rsidR="007B7C12">
      <w:pPr>
        <w:ind w:firstLine="720"/>
        <w:jc w:val="both"/>
      </w:pPr>
    </w:p>
    <w:p w:rsidRDefault="00064F47" w:rsidP="00064F47" w:rsidR="00064F47">
      <w:pPr>
        <w:ind w:firstLine="720"/>
        <w:jc w:val="both"/>
      </w:pPr>
      <w:r>
        <w:t>Budući da je iz</w:t>
      </w:r>
      <w:r w:rsidR="00580AE3">
        <w:t xml:space="preserve"> dokumentacije koju </w:t>
      </w:r>
      <w:r w:rsidR="007D0071">
        <w:t>je dostavila privremena stečajna upraviteljica</w:t>
      </w:r>
      <w:r w:rsidR="009650C6">
        <w:t xml:space="preserve"> </w:t>
      </w:r>
      <w:r w:rsidR="00580AE3">
        <w:t>utvrđeno</w:t>
      </w:r>
      <w:r w:rsidR="007D0071">
        <w:t xml:space="preserve"> je</w:t>
      </w:r>
      <w:r w:rsidR="00580AE3">
        <w:t xml:space="preserve"> da </w:t>
      </w:r>
      <w:r w:rsidR="007C03FA">
        <w:t>dužnik nema imovine iz koje bi se mogli podmiriti troškovi kako prethodnog tako i otvorenog stečajnog postupka</w:t>
      </w:r>
      <w:r>
        <w:t xml:space="preserve"> </w:t>
      </w:r>
      <w:r w:rsidR="007C03FA">
        <w:t xml:space="preserve">te budući da je iz prijedloga FINE od </w:t>
      </w:r>
      <w:r w:rsidR="007D0071">
        <w:t>7.4.</w:t>
      </w:r>
      <w:r w:rsidR="00D575E6">
        <w:t>2016. g.</w:t>
      </w:r>
      <w:r w:rsidR="007C03FA">
        <w:t xml:space="preserve"> za otvaranje stečajnog postupka nad dužnikom</w:t>
      </w:r>
      <w:r w:rsidR="00580AE3">
        <w:t xml:space="preserve"> razvidno da </w:t>
      </w:r>
      <w:r w:rsidR="00512D34">
        <w:t xml:space="preserve">dužnik </w:t>
      </w:r>
      <w:r w:rsidR="00580AE3">
        <w:t>ima</w:t>
      </w:r>
      <w:r w:rsidR="00512D34">
        <w:t xml:space="preserve"> u razdoblju </w:t>
      </w:r>
      <w:r w:rsidR="007B7C12">
        <w:t xml:space="preserve">od </w:t>
      </w:r>
      <w:r w:rsidR="007D0071">
        <w:t>161</w:t>
      </w:r>
      <w:r w:rsidR="00512D34">
        <w:t xml:space="preserve"> dana</w:t>
      </w:r>
      <w:r w:rsidR="005D6E10">
        <w:t xml:space="preserve"> evidentirane neizvršene osnove za plaćanje</w:t>
      </w:r>
      <w:r w:rsidR="002E20BE">
        <w:t xml:space="preserve"> u ukupnom iznosu od </w:t>
      </w:r>
      <w:r w:rsidR="007D0071">
        <w:t>8.384,45</w:t>
      </w:r>
      <w:r w:rsidR="008267B8">
        <w:t xml:space="preserve"> </w:t>
      </w:r>
      <w:r w:rsidR="002E20BE">
        <w:t>kn</w:t>
      </w:r>
      <w:r w:rsidR="00C7086C">
        <w:t xml:space="preserve"> </w:t>
      </w:r>
      <w:r>
        <w:t>valjalo je sukladno čl. 132 st. 1 Stečajnog zakona (NN 71/15) odlučiti kao u izreci pod točkom 1.</w:t>
      </w: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7D0071">
        <w:t>29</w:t>
      </w:r>
      <w:r w:rsidR="00D575E6">
        <w:t>. ožujka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D0071">
        <w:t>29</w:t>
      </w:r>
      <w:r w:rsidR="00D575E6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310787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44A" w:rsidR="0061244A">
      <w:r>
        <w:separator/>
      </w:r>
    </w:p>
  </w:endnote>
  <w:endnote w:id="0" w:type="continuationSeparator">
    <w:p w:rsidRDefault="0061244A" w:rsidR="006124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44A" w:rsidR="0061244A">
      <w:r>
        <w:separator/>
      </w:r>
    </w:p>
  </w:footnote>
  <w:footnote w:id="0" w:type="continuationSeparator">
    <w:p w:rsidRDefault="0061244A" w:rsidR="006124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10787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10787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B741D"/>
    <w:rsid w:val="004C420D"/>
    <w:rsid w:val="004E5065"/>
    <w:rsid w:val="00500BBD"/>
    <w:rsid w:val="00502F33"/>
    <w:rsid w:val="00512D34"/>
    <w:rsid w:val="00521F89"/>
    <w:rsid w:val="0055624C"/>
    <w:rsid w:val="00580AE3"/>
    <w:rsid w:val="005917F2"/>
    <w:rsid w:val="005B403D"/>
    <w:rsid w:val="005D2989"/>
    <w:rsid w:val="005D6E10"/>
    <w:rsid w:val="00605354"/>
    <w:rsid w:val="00607E75"/>
    <w:rsid w:val="0061244A"/>
    <w:rsid w:val="006139EC"/>
    <w:rsid w:val="006235FB"/>
    <w:rsid w:val="00626EC3"/>
    <w:rsid w:val="0064434C"/>
    <w:rsid w:val="006826C2"/>
    <w:rsid w:val="006837ED"/>
    <w:rsid w:val="006A2408"/>
    <w:rsid w:val="006A56C2"/>
    <w:rsid w:val="006C541C"/>
    <w:rsid w:val="006E44FD"/>
    <w:rsid w:val="006E6779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7D0071"/>
    <w:rsid w:val="0080666F"/>
    <w:rsid w:val="008267B8"/>
    <w:rsid w:val="00845777"/>
    <w:rsid w:val="008559D4"/>
    <w:rsid w:val="00857D02"/>
    <w:rsid w:val="008737C5"/>
    <w:rsid w:val="008763AA"/>
    <w:rsid w:val="0088689D"/>
    <w:rsid w:val="00886EBE"/>
    <w:rsid w:val="008A0787"/>
    <w:rsid w:val="008F4788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402F9"/>
    <w:rsid w:val="00A45AC5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107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07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7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7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7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107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07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7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7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7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LEMAT jednostavno društvo s ograničenom odgovornošću za izradu namještaja i drvene stolarije</izvorni_sadrzaj>
    <derivirana_varijabla naziv="DomainObject.Predmet.ProtustrankaFormated_1">  LEMAT jednostavno društvo s ograničenom odgovornošću za izradu namještaja i drvene stolarije</derivirana_varijabla>
  </DomainObject.Predmet.ProtustrankaFormated>
  <DomainObject.Predmet.ProtustrankaFormatedOIB>
    <izvorni_sadrzaj>  LEMAT jednostavno društvo s ograničenom odgovornošću za izradu namještaja i drvene stolarije, OIB 69918087968</izvorni_sadrzaj>
    <derivirana_varijabla naziv="DomainObject.Predmet.ProtustrankaFormatedOIB_1">  LEMAT jednostavno društvo s ograničenom odgovornošću za izradu namještaja i drvene stolarije, OIB 69918087968</derivirana_varijabla>
  </DomainObject.Predmet.ProtustrankaFormatedOIB>
  <DomainObject.Predmet.ProtustrankaFormatedWithAdress>
    <izvorni_sadrzaj> LEMAT jednostavno društvo s ograničenom odgovornošću za izradu namještaja i drvene stolarije, Tina Ujevića 41, 31551 Belišće</izvorni_sadrzaj>
    <derivirana_varijabla naziv="DomainObject.Predmet.ProtustrankaFormatedWithAdress_1"> LEMAT jednostavno društvo s ograničenom odgovornošću za izradu namještaja i drvene stolarije, Tina Ujevića 41, 31551 Belišće</derivirana_varijabla>
  </DomainObject.Predmet.ProtustrankaFormatedWithAdress>
  <DomainObject.Predmet.ProtustrankaFormatedWithAdressOIB>
    <izvorni_sadrzaj> LEMAT jednostavno društvo s ograničenom odgovornošću za izradu namještaja i drvene stolarije, OIB 69918087968, Tina Ujevića 41, 31551 Belišće</izvorni_sadrzaj>
    <derivirana_varijabla naziv="DomainObject.Predmet.ProtustrankaFormatedWithAdressOIB_1"> LEMAT jednostavno društvo s ograničenom odgovornošću za izradu namještaja i drvene stolarije, OIB 69918087968, Tina Ujevića 41, 31551 Belišće</derivirana_varijabla>
  </DomainObject.Predmet.ProtustrankaFormatedWithAdressOIB>
  <DomainObject.Predmet.ProtustrankaWithAdress>
    <izvorni_sadrzaj>LEMAT jednostavno društvo s ograničenom odgovornošću za izradu namještaja i drvene stolarije Tina Ujevića 41, 31551 Belišće</izvorni_sadrzaj>
    <derivirana_varijabla naziv="DomainObject.Predmet.ProtustrankaWithAdress_1">LEMAT jednostavno društvo s ograničenom odgovornošću za izradu namještaja i drvene stolarije Tina Ujevića 41, 31551 Belišće</derivirana_varijabla>
  </DomainObject.Predmet.ProtustrankaWithAdress>
  <DomainObject.Predmet.ProtustrankaWithAdressOIB>
    <izvorni_sadrzaj>LEMAT jednostavno društvo s ograničenom odgovornošću za izradu namještaja i drvene stolarije, OIB 69918087968, Tina Ujevića 41, 31551 Belišće</izvorni_sadrzaj>
    <derivirana_varijabla naziv="DomainObject.Predmet.ProtustrankaWithAdressOIB_1">LEMAT jednostavno društvo s ograničenom odgovornošću za izradu namještaja i drvene stolarije, OIB 69918087968, Tina Ujevića 41, 31551 Belišće</derivirana_varijabla>
  </DomainObject.Predmet.ProtustrankaWithAdressOIB>
  <DomainObject.Predmet.ProtustrankaNazivFormated>
    <izvorni_sadrzaj>LEMAT jednostavno društvo s ograničenom odgovornošću za izradu namještaja i drvene stolarije</izvorni_sadrzaj>
    <derivirana_varijabla naziv="DomainObject.Predmet.ProtustrankaNazivFormated_1">LEMAT jednostavno društvo s ograničenom odgovornošću za izradu namještaja i drvene stolarije</derivirana_varijabla>
  </DomainObject.Predmet.ProtustrankaNazivFormated>
  <DomainObject.Predmet.ProtustrankaNazivFormatedOIB>
    <izvorni_sadrzaj>LEMAT jednostavno društvo s ograničenom odgovornošću za izradu namještaja i drvene stolarije, OIB 69918087968</izvorni_sadrzaj>
    <derivirana_varijabla naziv="DomainObject.Predmet.ProtustrankaNazivFormatedOIB_1">LEMAT jednostavno društvo s ograničenom odgovornošću za izradu namještaja i drvene stolarije, OIB 69918087968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LEMAT jednostavno društvo s ograničenom odgovornošću za izradu namještaja i drvene stolarije</item>
    </izvorni_sadrzaj>
    <derivirana_varijabla naziv="DomainObject.Predmet.ProtuStrankaListFormated_1">
      <item>LEMAT jednostavno društvo s ograničenom odgovornošću za izradu namještaja i drvene stolarije</item>
    </derivirana_varijabla>
  </DomainObject.Predmet.ProtuStrankaListFormated>
  <DomainObject.Predmet.ProtuStrankaListFormatedOIB>
    <izvorni_sadrzaj>
      <item>LEMAT jednostavno društvo s ograničenom odgovornošću za izradu namještaja i drvene stolarije, OIB 69918087968</item>
    </izvorni_sadrzaj>
    <derivirana_varijabla naziv="DomainObject.Predmet.ProtuStrankaListFormatedOIB_1">
      <item>LEMAT jednostavno društvo s ograničenom odgovornošću za izradu namještaja i drvene stolarije, OIB 69918087968</item>
    </derivirana_varijabla>
  </DomainObject.Predmet.ProtuStrankaListFormatedOIB>
  <DomainObject.Predmet.ProtuStrankaListFormatedWithAdress>
    <izvorni_sadrzaj>
      <item>LEMAT jednostavno društvo s ograničenom odgovornošću za izradu namještaja i drvene stolarije, Tina Ujevića 41, 31551 Belišće</item>
    </izvorni_sadrzaj>
    <derivirana_varijabla naziv="DomainObject.Predmet.ProtuStrankaListFormatedWithAdress_1">
      <item>LEMAT jednostavno društvo s ograničenom odgovornošću za izradu namještaja i drvene stolarije, Tina Ujevića 41, 31551 Belišće</item>
    </derivirana_varijabla>
  </DomainObject.Predmet.ProtuStrankaListFormatedWithAdress>
  <DomainObject.Predmet.ProtuStrankaListFormatedWithAdressOIB>
    <izvorni_sadrzaj>
      <item>LEMAT jednostavno društvo s ograničenom odgovornošću za izradu namještaja i drvene stolarije, OIB 69918087968, Tina Ujevića 41, 31551 Belišće</item>
    </izvorni_sadrzaj>
    <derivirana_varijabla naziv="DomainObject.Predmet.ProtuStrankaListFormatedWithAdressOIB_1">
      <item>LEMAT jednostavno društvo s ograničenom odgovornošću za izradu namještaja i drvene stolarije, OIB 69918087968, Tina Ujevića 41, 31551 Belišće</item>
    </derivirana_varijabla>
  </DomainObject.Predmet.ProtuStrankaListFormatedWithAdressOIB>
  <DomainObject.Predmet.ProtuStrankaListNazivFormated>
    <izvorni_sadrzaj>
      <item>LEMAT jednostavno društvo s ograničenom odgovornošću za izradu namještaja i drvene stolarije</item>
    </izvorni_sadrzaj>
    <derivirana_varijabla naziv="DomainObject.Predmet.ProtuStrankaListNazivFormated_1">
      <item>LEMAT jednostavno društvo s ograničenom odgovornošću za izradu namještaja i drvene stolarije</item>
    </derivirana_varijabla>
  </DomainObject.Predmet.ProtuStrankaListNazivFormated>
  <DomainObject.Predmet.ProtuStrankaListNazivFormatedOIB>
    <izvorni_sadrzaj>
      <item>LEMAT jednostavno društvo s ograničenom odgovornošću za izradu namještaja i drvene stolarije, OIB 69918087968</item>
    </izvorni_sadrzaj>
    <derivirana_varijabla naziv="DomainObject.Predmet.ProtuStrankaListNazivFormatedOIB_1">
      <item>LEMAT jednostavno društvo s ograničenom odgovornošću za izradu namještaja i drvene stolarije, OIB 69918087968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LEMAT jednostavno društvo s ograničenom odgovornošću za izradu namještaja i drvene stolarije</izvorni_sadrzaj>
    <derivirana_varijabla naziv="DomainObject.Predmet.ProtustrankaIDrugi_1">LEMAT jednostavno društvo s ograničenom odgovornošću za izradu namještaja i drvene stolarije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LEMAT jednostavno društvo s ograničenom odgovornošću za izradu namještaja i drvene stolarije, OIB 69918087968, Tina Ujevića 41, 31551 Belišće</izvorni_sadrzaj>
    <derivirana_varijabla naziv="DomainObject.Predmet.ProtustrankaIDrugiAdressOIB_1">LEMAT jednostavno društvo s ograničenom odgovornošću za izradu namještaja i drvene stolarije, OIB 69918087968, Tina Ujevića 41,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LEMAT jednostavno društvo s ograničenom odgovornošću za izradu namještaja i drvene stolarije</item>
    </izvorni_sadrzaj>
    <derivirana_varijabla naziv="DomainObject.Predmet.SudioniciListNaziv_1">
      <item>FINA RC OSIJEK</item>
      <item>LEMAT jednostavno društvo s ograničenom odgovornošću za izradu namještaja i drvene stolarije</item>
    </derivirana_varijabla>
  </DomainObject.Predmet.SudioniciListNaziv>
  <DomainObject.Predmet.SudioniciListAdressOIB>
    <izvorni_sadrzaj>
      <item>FINA RC OSIJEK, OIB 85821130368</item>
      <item>LEMAT jednostavno društvo s ograničenom odgovornošću za izradu namještaja i drvene stolarije, OIB 69918087968, Tina Ujevića 41,31551 Belišće</item>
    </izvorni_sadrzaj>
    <derivirana_varijabla naziv="DomainObject.Predmet.SudioniciListAdressOIB_1">
      <item>FINA RC OSIJEK, OIB 85821130368</item>
      <item>LEMAT jednostavno društvo s ograničenom odgovornošću za izradu namještaja i drvene stolarije, OIB 69918087968, Tina Ujevića 41,31551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69918087968</item>
    </izvorni_sadrzaj>
    <derivirana_varijabla naziv="DomainObject.Predmet.SudioniciListNazivOIB_1">
      <item>, OIB 85821130368</item>
      <item>, OIB 69918087968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EED5F9-08E2-45A1-BE93-9385768D0C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496</properties:Words>
  <properties:Characters>2543</properties:Characters>
  <properties:Lines>106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2017-03-29T09:04:00Z</dcterms:created>
  <dc:creator>hermanj</dc:creator>
  <cp:lastModifiedBy>Danijela Sekulić</cp:lastModifiedBy>
  <cp:lastPrinted>2017-03-29T09:04:00Z</cp:lastPrinted>
  <dcterms:modified xmlns:xsi="http://www.w3.org/2001/XMLSchema-instance" xsi:type="dcterms:W3CDTF">2017-03-29T09:05:00Z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