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3f55" w14:paraId="2663f55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081571" w:rsidRPr="00081571">
        <w:rPr>
          <w:lang w:val="hr-HR"/>
        </w:rPr>
        <w:t>RADIOKOMUNIKACIJE d.o.o. Split, Put Skalica 49, OIB: 27051517154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081571">
        <w:rPr>
          <w:szCs w:val="24"/>
          <w:lang w:val="hr-HR"/>
        </w:rPr>
        <w:t>7.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081571" w:rsidRPr="00081571">
        <w:rPr>
          <w:szCs w:val="24"/>
        </w:rPr>
        <w:t>RADIOKOMUNIKACIJE d.o.o. Split, Put Skalica 49, OIB: 27051517154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081571" w:rsidRPr="00081571">
        <w:rPr>
          <w:szCs w:val="24"/>
        </w:rPr>
        <w:t>RADIOKOMUNIKACIJE d.o.o. Split, Put Skalica 49, OIB: 27051517154</w:t>
      </w:r>
      <w:r w:rsidR="00682C50">
        <w:rPr>
          <w:szCs w:val="24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081571" w:rsidRPr="00081571">
        <w:rPr>
          <w:rFonts w:cs="Times New Roman" w:eastAsia="Times New Roman"/>
          <w:szCs w:val="24"/>
          <w:lang w:eastAsia="hr-HR"/>
        </w:rPr>
        <w:t>Stjepan Kugler, dipl. ekonomist iz Mil</w:t>
      </w:r>
      <w:r w:rsidR="00081571">
        <w:rPr>
          <w:rFonts w:cs="Times New Roman" w:eastAsia="Times New Roman"/>
          <w:szCs w:val="24"/>
          <w:lang w:eastAsia="hr-HR"/>
        </w:rPr>
        <w:t>ne, Milna 739, OIB: 12448674443</w:t>
      </w:r>
      <w:r w:rsidR="00682C50">
        <w:rPr>
          <w:rFonts w:cs="Times New Roman" w:eastAsia="Times New Roman"/>
          <w:szCs w:val="24"/>
          <w:lang w:eastAsia="hr-HR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1A3412">
        <w:rPr>
          <w:rFonts w:cs="Times New Roman" w:eastAsia="Times New Roman"/>
          <w:szCs w:val="24"/>
          <w:lang w:eastAsia="hr-HR"/>
        </w:rPr>
        <w:t>eg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 se na odgovarajući način primjenjuju odredbe Stečajnog zakona o stečajnom upravitelju. </w:t>
      </w:r>
    </w:p>
    <w:p w:rsidRDefault="00682C50" w:rsidP="00682C50" w:rsidR="00682C50" w:rsidRPr="00C87988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682C50" w:rsidR="00682C50" w:rsidRPr="00C87988">
      <w:pPr>
        <w:spacing w:before="50"/>
        <w:ind w:firstLine="426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682C50" w:rsidR="00682C50" w:rsidRPr="00C87988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682C50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682C50" w:rsidR="00682C50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081571">
        <w:t>9. lipnja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081571">
        <w:t>12</w:t>
      </w:r>
      <w:r w:rsidR="00595F34">
        <w:t>:</w:t>
      </w:r>
      <w:r w:rsidR="00081571">
        <w:t>1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081571" w:rsidR="00EB507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>zakonski zastupni</w:t>
      </w:r>
      <w:r w:rsidR="00081571">
        <w:rPr>
          <w:rFonts w:cs="Times New Roman" w:eastAsia="Times New Roman"/>
          <w:szCs w:val="24"/>
          <w:lang w:eastAsia="hr-HR"/>
        </w:rPr>
        <w:t>k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dužnika </w:t>
      </w:r>
      <w:r w:rsidR="00081571">
        <w:rPr>
          <w:rFonts w:cs="Times New Roman" w:eastAsia="Times New Roman"/>
          <w:szCs w:val="24"/>
          <w:lang w:eastAsia="hr-HR"/>
        </w:rPr>
        <w:t xml:space="preserve">Srđan Kolundžić iz </w:t>
      </w:r>
      <w:r w:rsidR="00081571" w:rsidRPr="00081571">
        <w:rPr>
          <w:rFonts w:cs="Times New Roman" w:eastAsia="Times New Roman"/>
          <w:szCs w:val="24"/>
          <w:lang w:eastAsia="hr-HR"/>
        </w:rPr>
        <w:t>Split</w:t>
      </w:r>
      <w:r w:rsidR="00081571">
        <w:rPr>
          <w:rFonts w:cs="Times New Roman" w:eastAsia="Times New Roman"/>
          <w:szCs w:val="24"/>
          <w:lang w:eastAsia="hr-HR"/>
        </w:rPr>
        <w:t>a</w:t>
      </w:r>
      <w:r w:rsidR="00081571" w:rsidRPr="00081571">
        <w:rPr>
          <w:rFonts w:cs="Times New Roman" w:eastAsia="Times New Roman"/>
          <w:szCs w:val="24"/>
          <w:lang w:eastAsia="hr-HR"/>
        </w:rPr>
        <w:t>, Put Skalica 49</w:t>
      </w:r>
    </w:p>
    <w:p w:rsidRDefault="00682C50" w:rsidP="00EB507F" w:rsidR="00682C50" w:rsidRPr="00CD66ED">
      <w:pPr>
        <w:spacing w:before="5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081571" w:rsidRPr="00081571">
        <w:rPr>
          <w:rFonts w:cs="Times New Roman" w:eastAsia="Times New Roman"/>
          <w:szCs w:val="24"/>
          <w:lang w:eastAsia="hr-HR"/>
        </w:rPr>
        <w:t>Stjepan Kugler</w:t>
      </w:r>
    </w:p>
    <w:p w:rsidRDefault="00595F34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5A35A0" w:rsidR="005A35A0" w:rsidRPr="00564E07">
      <w:pPr>
        <w:spacing w:before="200"/>
        <w:ind w:firstLine="703"/>
        <w:jc w:val="both"/>
      </w:pPr>
      <w:r>
        <w:t>V</w:t>
      </w:r>
      <w:r w:rsidR="005A35A0">
        <w:t>I</w:t>
      </w:r>
      <w:r w:rsidR="00081571">
        <w:t xml:space="preserve">. Nalaže se zastupniku </w:t>
      </w:r>
      <w:r w:rsidR="005A35A0" w:rsidRPr="00564E07">
        <w:t xml:space="preserve">po zakonu dužnika </w:t>
      </w:r>
      <w:r w:rsidR="00081571">
        <w:t>Srđanu Kolundžiću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682C50" w:rsidR="00381069" w:rsidRPr="00564E07">
      <w:pPr>
        <w:spacing w:after="6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F6781" w:rsidP="00CF6781" w:rsidR="00CF678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081571">
        <w:rPr>
          <w:szCs w:val="24"/>
        </w:rPr>
        <w:t>9. svibnja 2016.</w:t>
      </w:r>
      <w:r w:rsidRPr="0060586F">
        <w:rPr>
          <w:szCs w:val="24"/>
        </w:rPr>
        <w:t xml:space="preserve"> godine</w:t>
      </w:r>
      <w:r>
        <w:rPr>
          <w:szCs w:val="24"/>
        </w:rPr>
        <w:t xml:space="preserve">, na temelju odredbe čl. 444.  st. 1. SZ-a, zahtjev za provedbu skraćenog stečajnog postupka nad dužnikom </w:t>
      </w:r>
      <w:r w:rsidR="00081571" w:rsidRPr="00081571">
        <w:rPr>
          <w:szCs w:val="24"/>
        </w:rPr>
        <w:t>RADIOKOMUNIKACIJE d.o.o. Split, Put Skalica 49, OIB: 27051517154</w:t>
      </w:r>
      <w:r w:rsidR="00081571">
        <w:rPr>
          <w:szCs w:val="24"/>
        </w:rPr>
        <w:t>.</w:t>
      </w:r>
    </w:p>
    <w:p w:rsidRDefault="00CF6781" w:rsidP="00081571" w:rsidR="00081571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</w:t>
      </w:r>
      <w:r w:rsidR="00081571">
        <w:rPr>
          <w:szCs w:val="24"/>
        </w:rPr>
        <w:t>a u neprekinutom razdoblju od 1964</w:t>
      </w:r>
      <w:r>
        <w:rPr>
          <w:szCs w:val="24"/>
        </w:rPr>
        <w:t xml:space="preserve"> dana, u ukupnom iznosu od </w:t>
      </w:r>
      <w:r w:rsidR="00081571">
        <w:rPr>
          <w:szCs w:val="24"/>
        </w:rPr>
        <w:t>1.218.222,98</w:t>
      </w:r>
      <w:r>
        <w:rPr>
          <w:szCs w:val="24"/>
        </w:rPr>
        <w:t xml:space="preserve"> kn, kao i da prema podacima koji su dostavljeni </w:t>
      </w:r>
      <w:r w:rsidR="00081571">
        <w:rPr>
          <w:szCs w:val="24"/>
        </w:rPr>
        <w:t xml:space="preserve">od Hrvatskog zavoda za mirovinsko osiguranje dužnik ima 2 zaposlenih. </w:t>
      </w:r>
      <w:r w:rsidR="00081571">
        <w:t>Predlag</w:t>
      </w:r>
      <w:r w:rsidR="00081571" w:rsidRPr="00564E07">
        <w:t xml:space="preserve">atelj </w:t>
      </w:r>
      <w:r w:rsidR="00081571">
        <w:t xml:space="preserve">ističe da </w:t>
      </w:r>
      <w:r w:rsidR="00081571" w:rsidRPr="00564E07">
        <w:t>ne raspolaže s</w:t>
      </w:r>
      <w:r w:rsidR="00081571">
        <w:t>a</w:t>
      </w:r>
      <w:r w:rsidR="00081571" w:rsidRPr="00564E07">
        <w:t xml:space="preserve"> drugim podacima o imovini dužnika. </w:t>
      </w:r>
    </w:p>
    <w:p w:rsidRDefault="00081571" w:rsidP="00081571" w:rsidR="00081571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081571" w:rsidP="00081571" w:rsidR="00081571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081571" w:rsidP="00081571" w:rsidR="00081571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081571" w:rsidP="00081571" w:rsidR="00081571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 u neprekinutom razdoblju od 1964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081571" w:rsidP="00081571" w:rsidR="00081571">
      <w:pPr>
        <w:spacing w:before="140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081571" w:rsidP="00081571" w:rsidR="00081571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117., 118., 119. i 123. SZ-a, odlučeno je kao u izreci ovog rješenja.</w:t>
      </w:r>
    </w:p>
    <w:p w:rsidRDefault="00081571" w:rsidP="00081571" w:rsidR="00081571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>
        <w:rPr>
          <w:szCs w:val="24"/>
        </w:rPr>
        <w:t>7. travnja 2017</w:t>
      </w:r>
      <w:r w:rsidRPr="00564E07">
        <w:rPr>
          <w:szCs w:val="24"/>
        </w:rPr>
        <w:t xml:space="preserve">. godine </w:t>
      </w:r>
    </w:p>
    <w:p w:rsidRDefault="00081571" w:rsidP="00081571" w:rsidR="00081571" w:rsidRPr="00564E07">
      <w:pPr>
        <w:spacing w:before="100"/>
        <w:ind w:left="6373"/>
        <w:jc w:val="center"/>
      </w:pPr>
      <w:r w:rsidRPr="00564E07">
        <w:t>SUTKINJA</w:t>
      </w:r>
    </w:p>
    <w:p w:rsidRDefault="00081571" w:rsidP="00081571" w:rsidR="00081571" w:rsidRPr="00564E07">
      <w:pPr>
        <w:ind w:left="6372"/>
        <w:jc w:val="center"/>
      </w:pPr>
      <w:r w:rsidRPr="00564E07">
        <w:t>ANA GOLUB GRUIĆ</w:t>
      </w:r>
    </w:p>
    <w:p w:rsidRDefault="00081571" w:rsidP="00081571" w:rsidR="00081571" w:rsidRPr="00564E07"/>
    <w:p w:rsidRDefault="00081571" w:rsidP="00081571" w:rsidR="00081571" w:rsidRPr="00564E07">
      <w:pPr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>
        <w:t xml:space="preserve"> točaka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081571" w:rsidP="00081571" w:rsidR="00081571" w:rsidRPr="00564E07">
      <w:pPr>
        <w:jc w:val="both"/>
      </w:pPr>
      <w:r w:rsidRPr="00564E07">
        <w:t xml:space="preserve">Protiv </w:t>
      </w:r>
      <w:r>
        <w:t xml:space="preserve">točaka I., IV., V., VI. i VII. izreke </w:t>
      </w:r>
      <w:r w:rsidRPr="00564E07">
        <w:t>ovog rješenja nije dopuštena posebna žalba (čl. 115. st. 1. SZ-a)</w:t>
      </w:r>
      <w:r>
        <w:t>.</w:t>
      </w:r>
    </w:p>
    <w:p w:rsidRDefault="00081571" w:rsidP="00081571" w:rsidR="00081571" w:rsidRPr="00564E07">
      <w:pPr>
        <w:spacing w:before="200"/>
      </w:pPr>
      <w:r w:rsidRPr="00564E07">
        <w:t>DNA:</w:t>
      </w:r>
    </w:p>
    <w:p w:rsidRDefault="00081571" w:rsidP="00081571" w:rsidR="0008157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081571" w:rsidP="00081571" w:rsidR="0008157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081571" w:rsidP="00081571" w:rsidR="0008157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081571" w:rsidP="00081571" w:rsidR="00081571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081571" w:rsidP="00081571" w:rsidR="0008157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081571" w:rsidP="00081571" w:rsidR="0008157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081571" w:rsidR="00853B3E" w:rsidRPr="00564E07">
      <w:pPr>
        <w:spacing w:before="160"/>
        <w:ind w:firstLine="708"/>
        <w:jc w:val="both"/>
      </w:pP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1B5">
          <w:rPr>
            <w:noProof/>
          </w:rPr>
          <w:t>4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CF6781">
      <w:t>1</w:t>
    </w:r>
    <w:r w:rsidR="00081571">
      <w:t>219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CF6781">
      <w:t>1</w:t>
    </w:r>
    <w:r w:rsidR="00081571">
      <w:t>219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571"/>
    <w:rsid w:val="00081C61"/>
    <w:rsid w:val="00085E7C"/>
    <w:rsid w:val="000A516A"/>
    <w:rsid w:val="000B4D96"/>
    <w:rsid w:val="000D5CA4"/>
    <w:rsid w:val="00116FE0"/>
    <w:rsid w:val="001A3412"/>
    <w:rsid w:val="001B565E"/>
    <w:rsid w:val="001E507C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621B5"/>
    <w:rsid w:val="0067251F"/>
    <w:rsid w:val="00682C50"/>
    <w:rsid w:val="00696CEB"/>
    <w:rsid w:val="0071519E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70E9A"/>
    <w:rsid w:val="00981D37"/>
    <w:rsid w:val="00A03EE4"/>
    <w:rsid w:val="00A36685"/>
    <w:rsid w:val="00A51DE9"/>
    <w:rsid w:val="00B7506F"/>
    <w:rsid w:val="00B81387"/>
    <w:rsid w:val="00BA0EB6"/>
    <w:rsid w:val="00C87988"/>
    <w:rsid w:val="00CD66ED"/>
    <w:rsid w:val="00CD7749"/>
    <w:rsid w:val="00CF6781"/>
    <w:rsid w:val="00DD0D50"/>
    <w:rsid w:val="00DE5984"/>
    <w:rsid w:val="00E23630"/>
    <w:rsid w:val="00E26289"/>
    <w:rsid w:val="00E34EC7"/>
    <w:rsid w:val="00EB507F"/>
    <w:rsid w:val="00EB6A52"/>
    <w:rsid w:val="00ED6271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1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RADIOKOMUNIKACIJE d.o.o. za proizvodnju, servis i trgovinu</izvorni_sadrzaj>
    <derivirana_varijabla naziv="DomainObject.Predmet.ProtustrankaFormated_1">  RADIOKOMUNIKACIJE d.o.o. za proizvodnju, servis i trgovinu</derivirana_varijabla>
  </DomainObject.Predmet.ProtustrankaFormated>
  <DomainObject.Predmet.ProtustrankaFormatedOIB>
    <izvorni_sadrzaj>  RADIOKOMUNIKACIJE d.o.o. za proizvodnju, servis i trgovinu, OIB 27051517154</izvorni_sadrzaj>
    <derivirana_varijabla naziv="DomainObject.Predmet.ProtustrankaFormatedOIB_1">  RADIOKOMUNIKACIJE d.o.o. za proizvodnju, servis i trgovinu, OIB 27051517154</derivirana_varijabla>
  </DomainObject.Predmet.ProtustrankaFormatedOIB>
  <DomainObject.Predmet.ProtustrankaFormatedWithAdress>
    <izvorni_sadrzaj> RADIOKOMUNIKACIJE d.o.o. za proizvodnju, servis i trgovinu, Put Skalica 49, 21000 Split</izvorni_sadrzaj>
    <derivirana_varijabla naziv="DomainObject.Predmet.ProtustrankaFormatedWithAdress_1"> RADIOKOMUNIKACIJE d.o.o. za proizvodnju, servis i trgovinu, Put Skalica 49, 21000 Split</derivirana_varijabla>
  </DomainObject.Predmet.ProtustrankaFormatedWithAdress>
  <DomainObject.Predmet.ProtustrankaFormatedWithAdressOIB>
    <izvorni_sadrzaj> RADIOKOMUNIKACIJE d.o.o. za proizvodnju, servis i trgovinu, OIB 27051517154, Put Skalica 49, 21000 Split</izvorni_sadrzaj>
    <derivirana_varijabla naziv="DomainObject.Predmet.ProtustrankaFormatedWithAdressOIB_1"> RADIOKOMUNIKACIJE d.o.o. za proizvodnju, servis i trgovinu, OIB 27051517154, Put Skalica 49, 21000 Split</derivirana_varijabla>
  </DomainObject.Predmet.ProtustrankaFormatedWithAdressOIB>
  <DomainObject.Predmet.ProtustrankaWithAdress>
    <izvorni_sadrzaj>RADIOKOMUNIKACIJE d.o.o. za proizvodnju, servis i trgovinu Put Skalica 49, 21000 Split</izvorni_sadrzaj>
    <derivirana_varijabla naziv="DomainObject.Predmet.ProtustrankaWithAdress_1">RADIOKOMUNIKACIJE d.o.o. za proizvodnju, servis i trgovinu Put Skalica 49, 21000 Split</derivirana_varijabla>
  </DomainObject.Predmet.ProtustrankaWithAdress>
  <DomainObject.Predmet.ProtustrankaWithAdressOIB>
    <izvorni_sadrzaj>RADIOKOMUNIKACIJE d.o.o. za proizvodnju, servis i trgovinu, OIB 27051517154, Put Skalica 49, 21000 Split</izvorni_sadrzaj>
    <derivirana_varijabla naziv="DomainObject.Predmet.ProtustrankaWithAdressOIB_1">RADIOKOMUNIKACIJE d.o.o. za proizvodnju, servis i trgovinu, OIB 27051517154, Put Skalica 49, 21000 Split</derivirana_varijabla>
  </DomainObject.Predmet.ProtustrankaWithAdressOIB>
  <DomainObject.Predmet.ProtustrankaNazivFormated>
    <izvorni_sadrzaj>RADIOKOMUNIKACIJE d.o.o. za proizvodnju, servis i trgovinu</izvorni_sadrzaj>
    <derivirana_varijabla naziv="DomainObject.Predmet.ProtustrankaNazivFormated_1">RADIOKOMUNIKACIJE d.o.o. za proizvodnju, servis i trgovinu</derivirana_varijabla>
  </DomainObject.Predmet.ProtustrankaNazivFormated>
  <DomainObject.Predmet.ProtustrankaNazivFormatedOIB>
    <izvorni_sadrzaj>RADIOKOMUNIKACIJE d.o.o. za proizvodnju, servis i trgovinu, OIB 27051517154</izvorni_sadrzaj>
    <derivirana_varijabla naziv="DomainObject.Predmet.ProtustrankaNazivFormatedOIB_1">RADIOKOMUNIKACIJE d.o.o. za proizvodnju, servis i trgovinu, OIB 27051517154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1218222.98</izvorni_sadrzaj>
    <derivirana_varijabla naziv="DomainObject.Predmet.TrenutnaVrijednost_1">1218222.98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RADIOKOMUNIKACIJE d.o.o. za proizvodnju, servis i trgovinu</item>
    </izvorni_sadrzaj>
    <derivirana_varijabla naziv="DomainObject.Predmet.ProtuStrankaListFormated_1">
      <item>RADIOKOMUNIKACIJE d.o.o. za proizvodnju, servis i trgovinu</item>
    </derivirana_varijabla>
  </DomainObject.Predmet.ProtuStrankaListFormated>
  <DomainObject.Predmet.ProtuStrankaListFormatedOIB>
    <izvorni_sadrzaj>
      <item>RADIOKOMUNIKACIJE d.o.o. za proizvodnju, servis i trgovinu, OIB 27051517154</item>
    </izvorni_sadrzaj>
    <derivirana_varijabla naziv="DomainObject.Predmet.ProtuStrankaListFormatedOIB_1">
      <item>RADIOKOMUNIKACIJE d.o.o. za proizvodnju, servis i trgovinu, OIB 27051517154</item>
    </derivirana_varijabla>
  </DomainObject.Predmet.ProtuStrankaListFormatedOIB>
  <DomainObject.Predmet.ProtuStrankaListFormatedWithAdress>
    <izvorni_sadrzaj>
      <item>RADIOKOMUNIKACIJE d.o.o. za proizvodnju, servis i trgovinu, Put Skalica 49, 21000 Split</item>
    </izvorni_sadrzaj>
    <derivirana_varijabla naziv="DomainObject.Predmet.ProtuStrankaListFormatedWithAdress_1">
      <item>RADIOKOMUNIKACIJE d.o.o. za proizvodnju, servis i trgovinu, Put Skalica 49, 21000 Split</item>
    </derivirana_varijabla>
  </DomainObject.Predmet.ProtuStrankaListFormatedWithAdress>
  <DomainObject.Predmet.ProtuStrankaListFormatedWithAdressOIB>
    <izvorni_sadrzaj>
      <item>RADIOKOMUNIKACIJE d.o.o. za proizvodnju, servis i trgovinu, OIB 27051517154, Put Skalica 49, 21000 Split</item>
    </izvorni_sadrzaj>
    <derivirana_varijabla naziv="DomainObject.Predmet.ProtuStrankaListFormatedWithAdressOIB_1">
      <item>RADIOKOMUNIKACIJE d.o.o. za proizvodnju, servis i trgovinu, OIB 27051517154, Put Skalica 49, 21000 Split</item>
    </derivirana_varijabla>
  </DomainObject.Predmet.ProtuStrankaListFormatedWithAdressOIB>
  <DomainObject.Predmet.ProtuStrankaListNazivFormated>
    <izvorni_sadrzaj>
      <item>RADIOKOMUNIKACIJE d.o.o. za proizvodnju, servis i trgovinu</item>
    </izvorni_sadrzaj>
    <derivirana_varijabla naziv="DomainObject.Predmet.ProtuStrankaListNazivFormated_1">
      <item>RADIOKOMUNIKACIJE d.o.o. za proizvodnju, servis i trgovinu</item>
    </derivirana_varijabla>
  </DomainObject.Predmet.ProtuStrankaListNazivFormated>
  <DomainObject.Predmet.ProtuStrankaListNazivFormatedOIB>
    <izvorni_sadrzaj>
      <item>RADIOKOMUNIKACIJE d.o.o. za proizvodnju, servis i trgovinu, OIB 27051517154</item>
    </izvorni_sadrzaj>
    <derivirana_varijabla naziv="DomainObject.Predmet.ProtuStrankaListNazivFormatedOIB_1">
      <item>RADIOKOMUNIKACIJE d.o.o. za proizvodnju, servis i trgovinu, OIB 27051517154</item>
    </derivirana_varijabla>
  </DomainObject.Predmet.ProtuStrankaListNazivFormatedOIB>
  <DomainObject.Predmet.OstaliListFormated>
    <izvorni_sadrzaj>
      <item>Srđan Kolundžić</item>
    </izvorni_sadrzaj>
    <derivirana_varijabla naziv="DomainObject.Predmet.OstaliListFormated_1">
      <item>Srđan Kolundžić</item>
    </derivirana_varijabla>
  </DomainObject.Predmet.OstaliListFormated>
  <DomainObject.Predmet.OstaliListFormatedOIB>
    <izvorni_sadrzaj>
      <item>Srđan Kolundžić, OIB 42931760524</item>
    </izvorni_sadrzaj>
    <derivirana_varijabla naziv="DomainObject.Predmet.OstaliListFormatedOIB_1">
      <item>Srđan Kolundžić, OIB 42931760524</item>
    </derivirana_varijabla>
  </DomainObject.Predmet.OstaliListFormatedOIB>
  <DomainObject.Predmet.OstaliListFormatedWithAdress>
    <izvorni_sadrzaj>
      <item>Srđan Kolundžić, Put Skalica 49, 21000 Split</item>
    </izvorni_sadrzaj>
    <derivirana_varijabla naziv="DomainObject.Predmet.OstaliListFormatedWithAdress_1">
      <item>Srđan Kolundžić, Put Skalica 49, 21000 Split</item>
    </derivirana_varijabla>
  </DomainObject.Predmet.OstaliListFormatedWithAdress>
  <DomainObject.Predmet.OstaliListFormatedWithAdressOIB>
    <izvorni_sadrzaj>
      <item>Srđan Kolundžić, OIB 42931760524, Put Skalica 49, 21000 Split</item>
    </izvorni_sadrzaj>
    <derivirana_varijabla naziv="DomainObject.Predmet.OstaliListFormatedWithAdressOIB_1">
      <item>Srđan Kolundžić, OIB 42931760524, Put Skalica 49, 21000 Split</item>
    </derivirana_varijabla>
  </DomainObject.Predmet.OstaliListFormatedWithAdressOIB>
  <DomainObject.Predmet.OstaliListNazivFormated>
    <izvorni_sadrzaj>
      <item>Srđan Kolundžić</item>
    </izvorni_sadrzaj>
    <derivirana_varijabla naziv="DomainObject.Predmet.OstaliListNazivFormated_1">
      <item>Srđan Kolundžić</item>
    </derivirana_varijabla>
  </DomainObject.Predmet.OstaliListNazivFormated>
  <DomainObject.Predmet.OstaliListNazivFormatedOIB>
    <izvorni_sadrzaj>
      <item>Srđan Kolundžić, OIB 42931760524</item>
    </izvorni_sadrzaj>
    <derivirana_varijabla naziv="DomainObject.Predmet.OstaliListNazivFormatedOIB_1">
      <item>Srđan Kolundžić, OIB 42931760524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RADIOKOMUNIKACIJE d.o.o. za proizvodnju, servis i trgovinu</izvorni_sadrzaj>
    <derivirana_varijabla naziv="DomainObject.Predmet.ProtustrankaIDrugi_1">RADIOKOMUNIKACIJE d.o.o. za proizvodnju, servis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RADIOKOMUNIKACIJE d.o.o. za proizvodnju, servis i trgovinu, OIB 27051517154, Put Skalica 49, 21000 Split</izvorni_sadrzaj>
    <derivirana_varijabla naziv="DomainObject.Predmet.ProtustrankaIDrugiAdressOIB_1">RADIOKOMUNIKACIJE d.o.o. za proizvodnju, servis i trgovinu, OIB 27051517154, Put Skalica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RADIOKOMUNIKACIJE d.o.o. za proizvodnju, servis i trgovinu</item>
      <item>FINANCIJSKA AGENCIJA, RC SPLIT</item>
      <item>Srđan Kolundžić</item>
    </izvorni_sadrzaj>
    <derivirana_varijabla naziv="DomainObject.Predmet.SudioniciListNaziv_1">
      <item>RADIOKOMUNIKACIJE d.o.o. za proizvodnju, servis i trgovinu</item>
      <item>FINANCIJSKA AGENCIJA, RC SPLIT</item>
      <item>Srđan Kolundžić</item>
    </derivirana_varijabla>
  </DomainObject.Predmet.SudioniciListNaziv>
  <DomainObject.Predmet.SudioniciListAdressOIB>
    <izvorni_sadrzaj>
      <item>RADIOKOMUNIKACIJE d.o.o. za proizvodnju, servis i trgovinu, OIB 27051517154, Put Skalica 49,21000 Split</item>
      <item>FINANCIJSKA AGENCIJA, RC SPLIT, OIB 85821130368, Mažuranićevo šetalište 24 b,21000 Split</item>
      <item>Srđan Kolundžić, OIB 42931760524, Put Skalica 49,21000 Split</item>
    </izvorni_sadrzaj>
    <derivirana_varijabla naziv="DomainObject.Predmet.SudioniciListAdressOIB_1">
      <item>RADIOKOMUNIKACIJE d.o.o. za proizvodnju, servis i trgovinu, OIB 27051517154, Put Skalica 49,21000 Split</item>
      <item>FINANCIJSKA AGENCIJA, RC SPLIT, OIB 85821130368, Mažuranićevo šetalište 24 b,21000 Split</item>
      <item>Srđan Kolundžić, OIB 42931760524, Put Skalica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27051517154</item>
      <item>, OIB 85821130368</item>
      <item>, OIB 42931760524</item>
    </izvorni_sadrzaj>
    <derivirana_varijabla naziv="DomainObject.Predmet.SudioniciListNazivOIB_1">
      <item>, OIB 27051517154</item>
      <item>, OIB 85821130368</item>
      <item>, OIB 42931760524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1348</properties:Words>
  <properties:Characters>7312</properties:Characters>
  <properties:Lines>135</properties:Lines>
  <properties:Paragraphs>61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2017-04-06T11:58:00Z</cp:lastPrinted>
  <dcterms:modified xmlns:xsi="http://www.w3.org/2001/XMLSchema-instance" xsi:type="dcterms:W3CDTF">2017-04-07T09:43:00Z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