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edaa" w14:paraId="64fedaa" w:rsidRDefault="008C17E2" w:rsidP="008C17E2" w:rsidR="008C17E2" w:rsidRPr="008C17E2">
      <w:pPr>
        <w:jc w:val="both"/>
        <w15:collapsed w:val="false"/>
      </w:pPr>
      <w:bookmarkStart w:name="_GoBack" w:id="0"/>
      <w:bookmarkEnd w:id="0"/>
    </w:p>
    <w:p w:rsidRDefault="008F069B" w:rsidP="008F069B" w:rsidR="008C17E2" w:rsidRPr="00895B7F">
      <w:pPr>
        <w:jc w:val="center"/>
      </w:pPr>
      <w:r w:rsidRPr="00895B7F">
        <w:t>U  I M E  R 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8F069B" w:rsidP="009E4C9E" w:rsidR="00691F94">
      <w:pPr>
        <w:ind w:firstLine="708"/>
        <w:jc w:val="both"/>
      </w:pPr>
      <w:r w:rsidRPr="008F069B">
        <w:t>Trgovački sud u Zagrebu, po su</w:t>
      </w:r>
      <w:r w:rsidR="009E4C9E">
        <w:t xml:space="preserve">cu Gordanu </w:t>
      </w:r>
      <w:proofErr w:type="spellStart"/>
      <w:r w:rsidR="009E4C9E">
        <w:t>Zubaku</w:t>
      </w:r>
      <w:proofErr w:type="spellEnd"/>
      <w:r w:rsidR="009E4C9E">
        <w:t xml:space="preserve">, u stečajnom </w:t>
      </w:r>
      <w:r w:rsidRPr="008F069B">
        <w:t xml:space="preserve">postupku nad dužnikom </w:t>
      </w:r>
      <w:r w:rsidR="005631A1" w:rsidRPr="005631A1">
        <w:rPr>
          <w:bCs/>
          <w:lang w:val="pt-BR"/>
        </w:rPr>
        <w:t xml:space="preserve">Stečajna masa iza Elkotech d.o.o. u stečaju, Zagreb, Tomislavova 11, OIB: </w:t>
      </w:r>
      <w:r w:rsidR="005631A1" w:rsidRPr="005631A1">
        <w:rPr>
          <w:bCs/>
        </w:rPr>
        <w:t>89706433676</w:t>
      </w:r>
      <w:r w:rsidR="008C17E2" w:rsidRPr="008C17E2">
        <w:t>,</w:t>
      </w:r>
      <w:r w:rsidR="000500C7">
        <w:t xml:space="preserve"> </w:t>
      </w:r>
      <w:r w:rsidR="00A05F57">
        <w:t>dana 1. rujna</w:t>
      </w:r>
      <w:r w:rsidR="00895B7F" w:rsidRPr="009E4C9E">
        <w:t xml:space="preserve"> 2016</w:t>
      </w:r>
      <w:r w:rsidR="009E4C9E">
        <w:t>.</w:t>
      </w:r>
      <w:r w:rsidR="005631A1">
        <w:t>,</w:t>
      </w:r>
      <w:r w:rsidR="009E4C9E">
        <w:t xml:space="preserve"> 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5631A1" w:rsidRPr="005631A1">
        <w:rPr>
          <w:bCs/>
          <w:lang w:val="pt-BR"/>
        </w:rPr>
        <w:t xml:space="preserve">Stečajna masa iza Elkotech d.o.o. u stečaju, Zagreb, Tomislavova 11, OIB: </w:t>
      </w:r>
      <w:r w:rsidR="005631A1" w:rsidRPr="005631A1">
        <w:rPr>
          <w:bCs/>
        </w:rPr>
        <w:t>89706433676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895B7F">
        <w:t xml:space="preserve"> mrežnoj stranici e-oglasna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9532A1" w:rsidP="009532A1" w:rsidR="009532A1" w:rsidRPr="00D15FDF">
      <w:pPr>
        <w:ind w:firstLine="708"/>
        <w:jc w:val="both"/>
      </w:pPr>
    </w:p>
    <w:p w:rsidRDefault="00895B7F" w:rsidP="005631A1" w:rsidR="005631A1">
      <w:pPr>
        <w:ind w:firstLine="708"/>
        <w:jc w:val="both"/>
      </w:pPr>
      <w:r>
        <w:t>S</w:t>
      </w:r>
      <w:r w:rsidR="005631A1">
        <w:t>ud</w:t>
      </w:r>
      <w:r w:rsidR="00A56CE5" w:rsidRPr="00D15FDF">
        <w:t xml:space="preserve"> je</w:t>
      </w:r>
      <w:r w:rsidR="005631A1">
        <w:t xml:space="preserve"> u ovom stečajnom postupku donio rješenje</w:t>
      </w:r>
      <w:r w:rsidR="00A56CE5" w:rsidRPr="00D15FDF">
        <w:t xml:space="preserve"> od </w:t>
      </w:r>
      <w:r w:rsidR="005631A1">
        <w:t>19. travnja</w:t>
      </w:r>
      <w:r w:rsidR="009532A1" w:rsidRPr="00D15FDF">
        <w:t xml:space="preserve"> </w:t>
      </w:r>
      <w:r w:rsidR="00A56CE5" w:rsidRPr="00D15FDF">
        <w:t>201</w:t>
      </w:r>
      <w:r w:rsidR="005631A1">
        <w:t>6</w:t>
      </w:r>
      <w:r w:rsidR="009532A1" w:rsidRPr="00D15FDF">
        <w:t>.</w:t>
      </w:r>
      <w:r w:rsidR="005631A1">
        <w:t>, kojim je</w:t>
      </w:r>
      <w:r w:rsidR="00A56CE5" w:rsidRPr="00D15FDF">
        <w:t xml:space="preserve"> dao suglasnost za provo</w:t>
      </w:r>
      <w:r w:rsidR="009532A1" w:rsidRPr="00D15FDF">
        <w:t>đenje z</w:t>
      </w:r>
      <w:r w:rsidR="00B76B6D" w:rsidRPr="00D15FDF">
        <w:t>avršne diobe i naložio stečajnom upravitelju</w:t>
      </w:r>
      <w:r w:rsidR="00A56CE5" w:rsidRPr="00D15FDF">
        <w:t xml:space="preserve"> objavu zavr</w:t>
      </w:r>
      <w:r w:rsidR="009532A1" w:rsidRPr="00D15FDF">
        <w:t>šnog popisa, sukladno čl.</w:t>
      </w:r>
      <w:r w:rsidR="00A56CE5" w:rsidRPr="00D15FDF">
        <w:t xml:space="preserve"> 184. </w:t>
      </w:r>
      <w:r w:rsidR="005631A1" w:rsidRPr="005631A1">
        <w:t>Stečajnog zakona („Narodne novine“ broj 44/96, 29/99, 129/00, 123/03, 82/06, 116/10, 25/12 i 133/12, dalje: SZ), koji se primjenjuje na temelju odredbe čl. 441. Stečajnog zakona („Narodne novine“ br. 71/15, dalje SZ2015)</w:t>
      </w:r>
      <w:r w:rsidR="00A56CE5" w:rsidRPr="00D15FDF">
        <w:t>.</w:t>
      </w:r>
    </w:p>
    <w:p w:rsidRDefault="005631A1" w:rsidP="005631A1" w:rsidR="005631A1">
      <w:pPr>
        <w:ind w:firstLine="708"/>
        <w:jc w:val="both"/>
      </w:pPr>
    </w:p>
    <w:p w:rsidRDefault="005631A1" w:rsidP="00047B86" w:rsidR="004C51CF" w:rsidRPr="00D15FDF">
      <w:pPr>
        <w:ind w:firstLine="708"/>
        <w:jc w:val="both"/>
      </w:pPr>
      <w:r>
        <w:t xml:space="preserve"> Stečajna</w:t>
      </w:r>
      <w:r w:rsidR="00A56CE5" w:rsidRPr="00D15FDF">
        <w:t xml:space="preserve"> upravitelj</w:t>
      </w:r>
      <w:r>
        <w:t>ica</w:t>
      </w:r>
      <w:r w:rsidR="00A56CE5" w:rsidRPr="00D15FDF">
        <w:t xml:space="preserve"> je objavi</w:t>
      </w:r>
      <w:r>
        <w:t>la</w:t>
      </w:r>
      <w:r w:rsidR="00612BE8">
        <w:t xml:space="preserve"> završni diob</w:t>
      </w:r>
      <w:r w:rsidR="003B2BDE" w:rsidRPr="00D15FDF">
        <w:t xml:space="preserve">ni popis u </w:t>
      </w:r>
      <w:r w:rsidR="009532A1" w:rsidRPr="00D15FDF">
        <w:t>„Narodnim novinama“ broj</w:t>
      </w:r>
      <w:r w:rsidR="003B2BDE" w:rsidRPr="00D15FDF">
        <w:t xml:space="preserve"> </w:t>
      </w:r>
      <w:r>
        <w:t>40/16</w:t>
      </w:r>
      <w:r w:rsidR="0025741B" w:rsidRPr="00AC2C70">
        <w:t xml:space="preserve"> od </w:t>
      </w:r>
      <w:r>
        <w:t>30. travnja 2016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 od </w:t>
      </w:r>
      <w:r>
        <w:t>19. travnja 2016</w:t>
      </w:r>
      <w:r w:rsidR="004C51CF" w:rsidRPr="00D15FDF">
        <w:t xml:space="preserve">. </w:t>
      </w:r>
      <w:r w:rsidR="00793C75" w:rsidRPr="00D15FDF">
        <w:t>N</w:t>
      </w:r>
      <w:r w:rsidR="00112800" w:rsidRPr="00D15FDF">
        <w:t>a završnom ročištu, skupština vjerovnika je 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FB10C1" w:rsidP="004C51CF" w:rsidR="004C51CF" w:rsidRPr="00D15FDF">
      <w:pPr>
        <w:ind w:firstLine="708"/>
        <w:jc w:val="both"/>
      </w:pPr>
      <w:r>
        <w:t>P</w:t>
      </w:r>
      <w:r w:rsidR="004C51CF" w:rsidRPr="00D15FDF">
        <w:t xml:space="preserve">odneskom od </w:t>
      </w:r>
      <w:r w:rsidR="005631A1">
        <w:t>24. lipnja</w:t>
      </w:r>
      <w:r w:rsidR="00047B86">
        <w:t xml:space="preserve"> 2016</w:t>
      </w:r>
      <w:r w:rsidR="00B76B6D" w:rsidRPr="00D15FDF">
        <w:t>.</w:t>
      </w:r>
      <w:r w:rsidR="005631A1">
        <w:t xml:space="preserve"> stečajna</w:t>
      </w:r>
      <w:r>
        <w:t xml:space="preserve"> upravitelj</w:t>
      </w:r>
      <w:r w:rsidR="005631A1">
        <w:t>ica obavijestila</w:t>
      </w:r>
      <w:r>
        <w:t xml:space="preserve"> je sud</w:t>
      </w:r>
      <w:r w:rsidR="005631A1">
        <w:t xml:space="preserve"> kako je okončala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5631A1">
        <w:t xml:space="preserve"> stečajna</w:t>
      </w:r>
      <w:r w:rsidR="00B8569C" w:rsidRPr="00D15FDF">
        <w:t xml:space="preserve"> upravitelj</w:t>
      </w:r>
      <w:r w:rsidR="005631A1">
        <w:t>ica postupila</w:t>
      </w:r>
      <w:r w:rsidR="00B8569C" w:rsidRPr="00D15FDF">
        <w:t xml:space="preserve"> </w:t>
      </w:r>
      <w:r w:rsidR="00112800" w:rsidRPr="00D15FDF">
        <w:t xml:space="preserve">i </w:t>
      </w:r>
      <w:r w:rsidR="005631A1">
        <w:t>potvrdila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lastRenderedPageBreak/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5631A1">
        <w:t>je stečajna</w:t>
      </w:r>
      <w:r w:rsidR="00112800" w:rsidRPr="00D15FDF">
        <w:t xml:space="preserve"> upravitelj</w:t>
      </w:r>
      <w:r w:rsidR="005631A1">
        <w:t>ica provela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D15FDF">
      <w:pPr>
        <w:jc w:val="center"/>
      </w:pPr>
      <w:r w:rsidRPr="00D15FDF">
        <w:t>U Zagrebu</w:t>
      </w:r>
      <w:r w:rsidR="009E4C9E">
        <w:t xml:space="preserve"> </w:t>
      </w:r>
      <w:r w:rsidR="00A05F57">
        <w:t>1. rujna</w:t>
      </w:r>
      <w:r w:rsidR="009E4C9E">
        <w:t xml:space="preserve"> </w:t>
      </w:r>
      <w:r w:rsidR="0071790D" w:rsidRPr="00D15FDF">
        <w:t>20</w:t>
      </w:r>
      <w:r w:rsidR="00112800" w:rsidRPr="00D15FDF">
        <w:t>1</w:t>
      </w:r>
      <w:r w:rsidR="00047B86">
        <w:t>6</w:t>
      </w:r>
      <w:r w:rsidR="0071790D" w:rsidRPr="00D15FDF">
        <w:t>.</w:t>
      </w:r>
    </w:p>
    <w:p w:rsidRDefault="00A05F57" w:rsidP="00F213B6" w:rsidR="00A05F57" w:rsidRPr="00310646">
      <w:pPr>
        <w:pStyle w:val="Tijeloteksta"/>
        <w:ind w:firstLine="612" w:left="5760"/>
      </w:pPr>
      <w:r>
        <w:t xml:space="preserve">  </w:t>
      </w:r>
      <w:r w:rsidRPr="00310646">
        <w:t>SUDAC:</w:t>
      </w:r>
    </w:p>
    <w:p w:rsidRDefault="00A05F57" w:rsidP="00F213B6" w:rsidR="00A05F5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A05F57" w:rsidP="00F213B6" w:rsidR="00A05F5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05F57" w:rsidP="00F213B6" w:rsidR="00A05F5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A05F57" w:rsidP="00F213B6" w:rsidR="00A05F57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A05F57" w:rsidR="00A05F57"/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51104F" w:rsidP="0051104F" w:rsidR="0051104F" w:rsidRPr="00D15FDF">
      <w:pPr>
        <w:jc w:val="both"/>
      </w:pPr>
      <w:r w:rsidRPr="00D15FDF">
        <w:tab/>
      </w:r>
      <w:r w:rsidRPr="00D15FDF">
        <w:tab/>
      </w:r>
      <w:r w:rsidRPr="00D15FDF">
        <w:tab/>
      </w:r>
      <w:r w:rsidRPr="00D15FDF">
        <w:tab/>
      </w:r>
      <w:r w:rsidRPr="00D15FDF">
        <w:tab/>
      </w:r>
      <w:r w:rsidRPr="00D15FDF">
        <w:tab/>
      </w:r>
    </w:p>
    <w:p w:rsidRDefault="0071790D" w:rsidP="00CB0ACD" w:rsidR="0071790D">
      <w:pPr>
        <w:jc w:val="both"/>
      </w:pPr>
    </w:p>
    <w:p w:rsidRDefault="009E4C9E" w:rsidP="00CB0ACD" w:rsidR="009E4C9E" w:rsidRPr="00D15FDF">
      <w:pPr>
        <w:jc w:val="both"/>
      </w:pPr>
    </w:p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A05F57" w:rsidP="006B7AA6" w:rsidR="00A05F57"/>
    <w:p w:rsidRDefault="0071790D" w:rsidP="0071790D" w:rsidR="0071790D" w:rsidRPr="00D15FDF">
      <w:pPr>
        <w:jc w:val="both"/>
      </w:pPr>
    </w:p>
    <w:sectPr w:rsidSect="009E4C9E" w:rsidR="0071790D" w:rsidRPr="00D15FD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F57" w:rsidR="009E4C9E">
    <w:pPr>
      <w:pStyle w:val="Zaglavlje"/>
    </w:pPr>
    <w:r>
      <w:tab/>
    </w:r>
    <w:r>
      <w:tab/>
      <w:t>Poslovni broj: 67. St-3397/16-68</w:t>
    </w: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</w:p>
  <w:p w:rsidRDefault="009E4C9E" w:rsidP="009E4C9E" w:rsidR="009E4C9E">
    <w:pPr>
      <w:pStyle w:val="Zaglavlje"/>
    </w:pPr>
  </w:p>
  <w:p w:rsidRDefault="009E4C9E" w:rsidP="009E4C9E" w:rsidR="009E4C9E">
    <w:pPr>
      <w:pStyle w:val="Zaglavlje"/>
      <w:rPr>
        <w:sz w:val="20"/>
      </w:rPr>
    </w:pPr>
    <w:r>
      <w:tab/>
    </w:r>
    <w:r>
      <w:tab/>
      <w:t>Poslovni broj: 67. St-</w:t>
    </w:r>
    <w:r w:rsidR="005631A1">
      <w:t>3397/16</w:t>
    </w:r>
    <w:r w:rsidR="00A05F57">
      <w:t>-68</w:t>
    </w: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C9E" w:rsidP="009E4C9E" w:rsidR="009E4C9E">
    <w:pPr>
      <w:pStyle w:val="Zaglavlje"/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/>
  <w:p w:rsidRDefault="009E4C9E" w:rsidP="009E4C9E" w:rsidR="009E4C9E">
    <w:r>
      <w:t>REPUBLIKA HRVATSKA</w:t>
    </w:r>
  </w:p>
  <w:p w:rsidRDefault="009E4C9E" w:rsidP="009E4C9E" w:rsidR="009E4C9E">
    <w:r>
      <w:t>TRGOVAČKI SUD U ZAGREBU</w:t>
    </w:r>
  </w:p>
  <w:p w:rsidRDefault="009E4C9E" w:rsidP="009E4C9E" w:rsidR="009E4C9E">
    <w:pPr>
      <w:pStyle w:val="Zaglavlje"/>
    </w:pPr>
    <w:r>
      <w:t xml:space="preserve">Zagreb, </w:t>
    </w:r>
    <w:proofErr w:type="spellStart"/>
    <w:r>
      <w:t>Amruševa</w:t>
    </w:r>
    <w:proofErr w:type="spellEnd"/>
    <w: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231DF8"/>
    <w:rsid w:val="00255BB6"/>
    <w:rsid w:val="00255D25"/>
    <w:rsid w:val="0025741B"/>
    <w:rsid w:val="003323D1"/>
    <w:rsid w:val="003B2BDE"/>
    <w:rsid w:val="003D18E7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631A1"/>
    <w:rsid w:val="005A0BD1"/>
    <w:rsid w:val="005C21D4"/>
    <w:rsid w:val="00612BE8"/>
    <w:rsid w:val="0062182A"/>
    <w:rsid w:val="00661E79"/>
    <w:rsid w:val="00666AAB"/>
    <w:rsid w:val="00691F94"/>
    <w:rsid w:val="006B7AA6"/>
    <w:rsid w:val="006E31C2"/>
    <w:rsid w:val="0071790D"/>
    <w:rsid w:val="00793C75"/>
    <w:rsid w:val="007B1ED2"/>
    <w:rsid w:val="007C5E0B"/>
    <w:rsid w:val="007F66B5"/>
    <w:rsid w:val="00826C47"/>
    <w:rsid w:val="00834DFB"/>
    <w:rsid w:val="00895B7F"/>
    <w:rsid w:val="008C17E2"/>
    <w:rsid w:val="008F069B"/>
    <w:rsid w:val="00902F1F"/>
    <w:rsid w:val="00907570"/>
    <w:rsid w:val="009532A1"/>
    <w:rsid w:val="00993FC5"/>
    <w:rsid w:val="00997B1A"/>
    <w:rsid w:val="009E4C9E"/>
    <w:rsid w:val="009F440B"/>
    <w:rsid w:val="00A05F57"/>
    <w:rsid w:val="00A165FE"/>
    <w:rsid w:val="00A56CE5"/>
    <w:rsid w:val="00A71EEB"/>
    <w:rsid w:val="00A76F50"/>
    <w:rsid w:val="00AB49A3"/>
    <w:rsid w:val="00B46C68"/>
    <w:rsid w:val="00B76B6D"/>
    <w:rsid w:val="00B823F9"/>
    <w:rsid w:val="00B8569C"/>
    <w:rsid w:val="00BF0090"/>
    <w:rsid w:val="00C80606"/>
    <w:rsid w:val="00C83086"/>
    <w:rsid w:val="00CB0ACD"/>
    <w:rsid w:val="00CD27C6"/>
    <w:rsid w:val="00D15FDF"/>
    <w:rsid w:val="00D87F76"/>
    <w:rsid w:val="00DA6B9B"/>
    <w:rsid w:val="00E652F0"/>
    <w:rsid w:val="00E90FC0"/>
    <w:rsid w:val="00E970E4"/>
    <w:rsid w:val="00EA0B48"/>
    <w:rsid w:val="00ED5031"/>
    <w:rsid w:val="00FB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A05F5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05F57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05F5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2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1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1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1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1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A05F5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05F57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05F5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2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1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1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1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1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3397</izvorni_sadrzaj>
    <derivirana_varijabla naziv="DomainObject.Predmet.Broj_1">3397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St-3397/2016</izvorni_sadrzaj>
    <derivirana_varijabla naziv="DomainObject.Predmet.OznakaBroj_1">St-3397/2016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ELKOTECH d.o.o. u stečaju zastupanog po punomoćniku ZZ Raimonds Krezevskis</izvorni_sadrzaj>
    <derivirana_varijabla naziv="DomainObject.Predmet.ProtustrankaFormated_1">  Stečajna masa ELKOTECH d.o.o. u stečaju zastupanog po punomoćniku ZZ Raimonds Krezevskis</derivirana_varijabla>
  </DomainObject.Predmet.ProtustrankaFormated>
  <DomainObject.Predmet.ProtustrankaFormatedOIB>
    <izvorni_sadrzaj>  Stečajna masa ELKOTECH d.o.o. u stečaju, OIB 00000000001 zastupanog po punomoćniku ZZ Raimonds Krezevskis</izvorni_sadrzaj>
    <derivirana_varijabla naziv="DomainObject.Predmet.ProtustrankaFormatedOIB_1">  Stečajna masa ELKOTECH d.o.o. u stečaju, OIB 00000000001 zastupanog po punomoćniku ZZ Raimonds Krezevskis</derivirana_varijabla>
  </DomainObject.Predmet.ProtustrankaFormatedOIB>
  <DomainObject.Predmet.ProtustrankaFormatedWithAdress>
    <izvorni_sadrzaj> Stečajna masa ELKOTECH d.o.o. u stečaju, TOMISLAVOVA 11, 10000 Zagreb zastupanog po punomoćniku ZZ Raimonds Krezevskis</izvorni_sadrzaj>
    <derivirana_varijabla naziv="DomainObject.Predmet.ProtustrankaFormatedWithAdress_1"> Stečajna masa ELKOTECH d.o.o. u stečaju, TOMISLAVOVA 11, 10000 Zagreb zastupanog po punomoćniku ZZ Raimonds Krezevskis</derivirana_varijabla>
  </DomainObject.Predmet.ProtustrankaFormatedWithAdress>
  <DomainObject.Predmet.ProtustrankaFormatedWithAdressOIB>
    <izvorni_sadrzaj> Stečajna masa ELKOTECH d.o.o. u stečaju, OIB 00000000001, TOMISLAVOVA 11, 10000 Zagreb zastupanog po punomoćniku ZZ Raimonds Krezevskis</izvorni_sadrzaj>
    <derivirana_varijabla naziv="DomainObject.Predmet.ProtustrankaFormatedWithAdressOIB_1"> Stečajna masa ELKOTECH d.o.o. u stečaju, OIB 00000000001, TOMISLAVOVA 11, 10000 Zagreb zastupanog po punomoćniku ZZ Raimonds Krezevskis</derivirana_varijabla>
  </DomainObject.Predmet.ProtustrankaFormatedWithAdressOIB>
  <DomainObject.Predmet.ProtustrankaWithAdress>
    <izvorni_sadrzaj>Stečajna masa ELKOTECH d.o.o. u stečaju TOMISLAVOVA 11, 10000 Zagreb</izvorni_sadrzaj>
    <derivirana_varijabla naziv="DomainObject.Predmet.ProtustrankaWithAdress_1">Stečajna masa ELKOTECH d.o.o. u stečaju TOMISLAVOVA 11, 10000 Zagreb</derivirana_varijabla>
  </DomainObject.Predmet.ProtustrankaWithAdress>
  <DomainObject.Predmet.ProtustrankaWithAdressOIB>
    <izvorni_sadrzaj>Stečajna masa ELKOTECH d.o.o. u stečaju, OIB 00000000001, TOMISLAVOVA 11, 10000 Zagreb</izvorni_sadrzaj>
    <derivirana_varijabla naziv="DomainObject.Predmet.ProtustrankaWithAdressOIB_1">Stečajna masa ELKOTECH d.o.o. u stečaju, OIB 00000000001, TOMISLAVOVA 11, 10000 Zagreb</derivirana_varijabla>
  </DomainObject.Predmet.ProtustrankaWithAdressOIB>
  <DomainObject.Predmet.ProtustrankaNazivFormated>
    <izvorni_sadrzaj>Stečajna masa ELKOTECH d.o.o. u stečaju</izvorni_sadrzaj>
    <derivirana_varijabla naziv="DomainObject.Predmet.ProtustrankaNazivFormated_1">Stečajna masa ELKOTECH d.o.o. u stečaju</derivirana_varijabla>
  </DomainObject.Predmet.ProtustrankaNazivFormated>
  <DomainObject.Predmet.ProtustrankaNazivFormatedOIB>
    <izvorni_sadrzaj>Stečajna masa ELKOTECH d.o.o. u stečaju, OIB 00000000001</izvorni_sadrzaj>
    <derivirana_varijabla naziv="DomainObject.Predmet.ProtustrankaNazivFormatedOIB_1">Stečajna masa ELKOTECH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SREĆKO ILIĆ; TOMISLAV OREHOVEC</izvorni_sadrzaj>
    <derivirana_varijabla naziv="DomainObject.Predmet.StrankaFormated_1">  SREĆKO ILIĆ; TOMISLAV OREHOVEC</derivirana_varijabla>
  </DomainObject.Predmet.StrankaFormated>
  <DomainObject.Predmet.StrankaFormatedOIB>
    <izvorni_sadrzaj>  SREĆKO ILIĆ; TOMISLAV OREHOVEC</izvorni_sadrzaj>
    <derivirana_varijabla naziv="DomainObject.Predmet.StrankaFormatedOIB_1">  SREĆKO ILIĆ; TOMISLAV OREHOVEC</derivirana_varijabla>
  </DomainObject.Predmet.StrankaFormatedOIB>
  <DomainObject.Predmet.StrankaFormatedWithAdress>
    <izvorni_sadrzaj> SREĆKO ILIĆ, SMIČIKLASOVA 18, 10000 Zagreb; TOMISLAV OREHOVEC, SMIČIKLASOVA 18, 10000 Zagreb</izvorni_sadrzaj>
    <derivirana_varijabla naziv="DomainObject.Predmet.StrankaFormatedWithAdress_1"> SREĆKO ILIĆ, SMIČIKLASOVA 18, 10000 Zagreb; TOMISLAV OREHOVEC, SMIČIKLASOVA 18, 10000 Zagreb</derivirana_varijabla>
  </DomainObject.Predmet.StrankaFormatedWithAdress>
  <DomainObject.Predmet.StrankaFormatedWithAdressOIB>
    <izvorni_sadrzaj> SREĆKO ILIĆ, SMIČIKLASOVA 18, 10000 Zagreb; TOMISLAV OREHOVEC, SMIČIKLASOVA 18, 10000 Zagreb</izvorni_sadrzaj>
    <derivirana_varijabla naziv="DomainObject.Predmet.StrankaFormatedWithAdressOIB_1"> SREĆKO ILIĆ, SMIČIKLASOVA 18, 10000 Zagreb; TOMISLAV OREHOVEC, SMIČIKLASOVA 18, 10000 Zagreb</derivirana_varijabla>
  </DomainObject.Predmet.StrankaFormatedWithAdressOIB>
  <DomainObject.Predmet.StrankaWithAdress>
    <izvorni_sadrzaj>SREĆKO ILIĆ SMIČIKLASOVA 18,10000 Zagreb,TOMISLAV OREHOVEC SMIČIKLASOVA 18,10000 Zagreb</izvorni_sadrzaj>
    <derivirana_varijabla naziv="DomainObject.Predmet.StrankaWithAdress_1">SREĆKO ILIĆ SMIČIKLASOVA 18,10000 Zagreb,TOMISLAV OREHOVEC SMIČIKLASOVA 18,10000 Zagreb</derivirana_varijabla>
  </DomainObject.Predmet.StrankaWithAdress>
  <DomainObject.Predmet.StrankaWithAdressOIB>
    <izvorni_sadrzaj>SREĆKO ILIĆ, SMIČIKLASOVA 18,10000 Zagreb,TOMISLAV OREHOVEC, SMIČIKLASOVA 18,10000 Zagreb</izvorni_sadrzaj>
    <derivirana_varijabla naziv="DomainObject.Predmet.StrankaWithAdressOIB_1">SREĆKO ILIĆ, SMIČIKLASOVA 18,10000 Zagreb,TOMISLAV OREHOVEC, SMIČIKLASOVA 18,10000 Zagreb</derivirana_varijabla>
  </DomainObject.Predmet.StrankaWithAdressOIB>
  <DomainObject.Predmet.StrankaNazivFormated>
    <izvorni_sadrzaj>SREĆKO ILIĆ,TOMISLAV OREHOVEC</izvorni_sadrzaj>
    <derivirana_varijabla naziv="DomainObject.Predmet.StrankaNazivFormated_1">SREĆKO ILIĆ,TOMISLAV OREHOVEC</derivirana_varijabla>
  </DomainObject.Predmet.StrankaNazivFormated>
  <DomainObject.Predmet.StrankaNazivFormatedOIB>
    <izvorni_sadrzaj>SREĆKO ILIĆ,TOMISLAV OREHOVEC</izvorni_sadrzaj>
    <derivirana_varijabla naziv="DomainObject.Predmet.StrankaNazivFormatedOIB_1">SREĆKO ILIĆ,TOMISLAV OREHOVEC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SREĆKO ILIĆ</item>
      <item>TOMISLAV OREHOVEC</item>
    </izvorni_sadrzaj>
    <derivirana_varijabla naziv="DomainObject.Predmet.StrankaListFormated_1">
      <item>SREĆKO ILIĆ</item>
      <item>TOMISLAV OREHOVEC</item>
    </derivirana_varijabla>
  </DomainObject.Predmet.StrankaListFormated>
  <DomainObject.Predmet.StrankaListFormatedOIB>
    <izvorni_sadrzaj>
      <item>SREĆKO ILIĆ</item>
      <item>TOMISLAV OREHOVEC</item>
    </izvorni_sadrzaj>
    <derivirana_varijabla naziv="DomainObject.Predmet.StrankaListFormatedOIB_1">
      <item>SREĆKO ILIĆ</item>
      <item>TOMISLAV OREHOVEC</item>
    </derivirana_varijabla>
  </DomainObject.Predmet.StrankaListFormatedOIB>
  <DomainObject.Predmet.StrankaListFormatedWithAdress>
    <izvorni_sadrzaj>
      <item>SREĆKO ILIĆ, SMIČIKLASOVA 18, 10000 Zagreb</item>
      <item>TOMISLAV OREHOVEC, SMIČIKLASOVA 18, 10000 Zagreb</item>
    </izvorni_sadrzaj>
    <derivirana_varijabla naziv="DomainObject.Predmet.StrankaListFormatedWithAdress_1">
      <item>SREĆKO ILIĆ, SMIČIKLASOVA 18, 10000 Zagreb</item>
      <item>TOMISLAV OREHOVEC, SMIČIKLASOVA 18, 10000 Zagreb</item>
    </derivirana_varijabla>
  </DomainObject.Predmet.StrankaListFormatedWithAdress>
  <DomainObject.Predmet.StrankaListFormatedWithAdressOIB>
    <izvorni_sadrzaj>
      <item>SREĆKO ILIĆ, SMIČIKLASOVA 18, 10000 Zagreb</item>
      <item>TOMISLAV OREHOVEC, SMIČIKLASOVA 18, 10000 Zagreb</item>
    </izvorni_sadrzaj>
    <derivirana_varijabla naziv="DomainObject.Predmet.StrankaListFormatedWithAdressOIB_1">
      <item>SREĆKO ILIĆ, SMIČIKLASOVA 18, 10000 Zagreb</item>
      <item>TOMISLAV OREHOVEC, SMIČIKLASOVA 18, 10000 Zagreb</item>
    </derivirana_varijabla>
  </DomainObject.Predmet.StrankaListFormatedWithAdressOIB>
  <DomainObject.Predmet.StrankaListNazivFormated>
    <izvorni_sadrzaj>
      <item>SREĆKO ILIĆ</item>
      <item>TOMISLAV OREHOVEC</item>
    </izvorni_sadrzaj>
    <derivirana_varijabla naziv="DomainObject.Predmet.StrankaListNazivFormated_1">
      <item>SREĆKO ILIĆ</item>
      <item>TOMISLAV OREHOVEC</item>
    </derivirana_varijabla>
  </DomainObject.Predmet.StrankaListNazivFormated>
  <DomainObject.Predmet.StrankaListNazivFormatedOIB>
    <izvorni_sadrzaj>
      <item>SREĆKO ILIĆ</item>
      <item>TOMISLAV OREHOVEC</item>
    </izvorni_sadrzaj>
    <derivirana_varijabla naziv="DomainObject.Predmet.StrankaListNazivFormatedOIB_1">
      <item>SREĆKO ILIĆ</item>
      <item>TOMISLAV OREHOVEC</item>
    </derivirana_varijabla>
  </DomainObject.Predmet.StrankaListNazivFormatedOIB>
  <DomainObject.Predmet.ProtuStrankaListFormated>
    <izvorni_sadrzaj>
      <item>Stečajna masa ELKOTECH d.o.o. u stečaju zastupanog po punomoćniku ZZ Raimonds Krezevskis</item>
    </izvorni_sadrzaj>
    <derivirana_varijabla naziv="DomainObject.Predmet.ProtuStrankaListFormated_1">
      <item>Stečajna masa ELKOTECH d.o.o. u stečaju zastupanog po punomoćniku ZZ Raimonds Krezevskis</item>
    </derivirana_varijabla>
  </DomainObject.Predmet.ProtuStrankaListFormated>
  <DomainObject.Predmet.ProtuStrankaListFormatedOIB>
    <izvorni_sadrzaj>
      <item>Stečajna masa ELKOTECH d.o.o. u stečaju, OIB 00000000001 zastupanog po punomoćniku ZZ Raimonds Krezevskis</item>
    </izvorni_sadrzaj>
    <derivirana_varijabla naziv="DomainObject.Predmet.ProtuStrankaListFormatedOIB_1">
      <item>Stečajna masa ELKOTECH d.o.o. u stečaju, OIB 00000000001 zastupanog po punomoćniku ZZ Raimonds Krezevskis</item>
    </derivirana_varijabla>
  </DomainObject.Predmet.ProtuStrankaListFormatedOIB>
  <DomainObject.Predmet.ProtuStrankaListFormatedWithAdress>
    <izvorni_sadrzaj>
      <item>Stečajna masa ELKOTECH d.o.o. u stečaju, TOMISLAVOVA 11, 10000 Zagreb zastupanog po punomoćniku ZZ Raimonds Krezevskis</item>
    </izvorni_sadrzaj>
    <derivirana_varijabla naziv="DomainObject.Predmet.ProtuStrankaListFormatedWithAdress_1">
      <item>Stečajna masa ELKOTECH d.o.o. u stečaju, TOMISLAVOVA 11, 10000 Zagreb zastupanog po punomoćniku ZZ Raimonds Krezevskis</item>
    </derivirana_varijabla>
  </DomainObject.Predmet.ProtuStrankaListFormatedWithAdress>
  <DomainObject.Predmet.ProtuStrankaListFormatedWithAdressOIB>
    <izvorni_sadrzaj>
      <item>Stečajna masa ELKOTECH d.o.o. u stečaju, OIB 00000000001, TOMISLAVOVA 11, 10000 Zagreb zastupanog po punomoćniku ZZ Raimonds Krezevskis</item>
    </izvorni_sadrzaj>
    <derivirana_varijabla naziv="DomainObject.Predmet.ProtuStrankaListFormatedWithAdressOIB_1">
      <item>Stečajna masa ELKOTECH d.o.o. u stečaju, OIB 00000000001, TOMISLAVOVA 11, 10000 Zagreb zastupanog po punomoćniku ZZ Raimonds Krezevskis</item>
    </derivirana_varijabla>
  </DomainObject.Predmet.ProtuStrankaListFormatedWithAdressOIB>
  <DomainObject.Predmet.ProtuStrankaListNazivFormated>
    <izvorni_sadrzaj>
      <item>Stečajna masa ELKOTECH d.o.o. u stečaju</item>
    </izvorni_sadrzaj>
    <derivirana_varijabla naziv="DomainObject.Predmet.ProtuStrankaListNazivFormated_1">
      <item>Stečajna masa ELKOTECH d.o.o. u stečaju</item>
    </derivirana_varijabla>
  </DomainObject.Predmet.ProtuStrankaListNazivFormated>
  <DomainObject.Predmet.ProtuStrankaListNazivFormatedOIB>
    <izvorni_sadrzaj>
      <item>Stečajna masa ELKOTECH d.o.o. u stečaju, OIB 00000000001</item>
    </izvorni_sadrzaj>
    <derivirana_varijabla naziv="DomainObject.Predmet.ProtuStrankaListNazivFormatedOIB_1">
      <item>Stečajna masa ELKOTECH d.o.o. u stečaju, OIB 00000000001</item>
    </derivirana_varijabla>
  </DomainObject.Predmet.ProtuStrankaListNazivFormatedOIB>
  <DomainObject.Predmet.OstaliListFormated>
    <izvorni_sadrzaj>
      <item>ZZ Raimonds Krezevskis punomoćnik sudionika u postupku Stečajna masa ELKOTECH d.o.o. u stečaju</item>
    </izvorni_sadrzaj>
    <derivirana_varijabla naziv="DomainObject.Predmet.OstaliListFormated_1">
      <item>ZZ Raimonds Krezevskis punomoćnik sudionika u postupku Stečajna masa ELKOTECH d.o.o. u stečaju</item>
    </derivirana_varijabla>
  </DomainObject.Predmet.OstaliListFormated>
  <DomainObject.Predmet.OstaliListFormatedOIB>
    <izvorni_sadrzaj>
      <item>ZZ Raimonds Krezevskis punomoćnik sudionika u postupku Stečajna masa ELKOTECH d.o.o. u stečaju</item>
    </izvorni_sadrzaj>
    <derivirana_varijabla naziv="DomainObject.Predmet.OstaliListFormatedOIB_1">
      <item>ZZ Raimonds Krezevskis punomoćnik sudionika u postupku Stečajna masa ELKOTECH d.o.o. u stečaju</item>
    </derivirana_varijabla>
  </DomainObject.Predmet.OstaliListFormatedOIB>
  <DomainObject.Predmet.OstaliListFormatedWithAdress>
    <izvorni_sadrzaj>
      <item>ZZ Raimonds Krezevskis, Tomislavova 11, 10 000 Zagreb punomoćnik sudionika u postupku Stečajna masa ELKOTECH d.o.o. u stečaju</item>
    </izvorni_sadrzaj>
    <derivirana_varijabla naziv="DomainObject.Predmet.OstaliListFormatedWithAdress_1">
      <item>ZZ Raimonds Krezevskis, Tomislavova 11, 10 000 Zagreb punomoćnik sudionika u postupku Stečajna masa ELKOTECH d.o.o. u stečaju</item>
    </derivirana_varijabla>
  </DomainObject.Predmet.OstaliListFormatedWithAdress>
  <DomainObject.Predmet.OstaliListFormatedWithAdressOIB>
    <izvorni_sadrzaj>
      <item>ZZ Raimonds Krezevskis, Tomislavova 11, 10 000 Zagreb punomoćnik sudionika u postupku Stečajna masa ELKOTECH d.o.o. u stečaju</item>
    </izvorni_sadrzaj>
    <derivirana_varijabla naziv="DomainObject.Predmet.OstaliListFormatedWithAdressOIB_1">
      <item>ZZ Raimonds Krezevskis, Tomislavova 11, 10 000 Zagreb punomoćnik sudionika u postupku Stečajna masa ELKOTECH d.o.o. u stečaju</item>
    </derivirana_varijabla>
  </DomainObject.Predmet.OstaliListFormatedWithAdressOIB>
  <DomainObject.Predmet.OstaliListNazivFormated>
    <izvorni_sadrzaj>
      <item>ZZ Raimonds Krezevskis</item>
    </izvorni_sadrzaj>
    <derivirana_varijabla naziv="DomainObject.Predmet.OstaliListNazivFormated_1">
      <item>ZZ Raimonds Krezevskis</item>
    </derivirana_varijabla>
  </DomainObject.Predmet.OstaliListNazivFormated>
  <DomainObject.Predmet.OstaliListNazivFormatedOIB>
    <izvorni_sadrzaj>
      <item>ZZ Raimonds Krezevskis</item>
    </izvorni_sadrzaj>
    <derivirana_varijabla naziv="DomainObject.Predmet.OstaliListNazivFormatedOIB_1">
      <item>ZZ Raimonds Krezevskis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SREĆKO ILIĆ i dr.</izvorni_sadrzaj>
    <derivirana_varijabla naziv="DomainObject.Predmet.StrankaIDrugi_1">SREĆKO ILIĆ i dr.</derivirana_varijabla>
  </DomainObject.Predmet.StrankaIDrugi>
  <DomainObject.Predmet.ProtustrankaIDrugi>
    <izvorni_sadrzaj>Stečajna masa ELKOTECH d.o.o. u stečaju</izvorni_sadrzaj>
    <derivirana_varijabla naziv="DomainObject.Predmet.ProtustrankaIDrugi_1">Stečajna masa ELKOTECH d.o.o. u stečaju</derivirana_varijabla>
  </DomainObject.Predmet.ProtustrankaIDrugi>
  <DomainObject.Predmet.StrankaIDrugiAdressOIB>
    <izvorni_sadrzaj>SREĆKO ILIĆ, SMIČIKLASOVA 18, 10000 Zagreb i dr.</izvorni_sadrzaj>
    <derivirana_varijabla naziv="DomainObject.Predmet.StrankaIDrugiAdressOIB_1">SREĆKO ILIĆ, SMIČIKLASOVA 18, 10000 Zagreb i dr.</derivirana_varijabla>
  </DomainObject.Predmet.StrankaIDrugiAdressOIB>
  <DomainObject.Predmet.ProtustrankaIDrugiAdressOIB>
    <izvorni_sadrzaj>Stečajna masa ELKOTECH d.o.o. u stečaju, OIB 00000000001, TOMISLAVOVA 11, 10000 Zagreb</izvorni_sadrzaj>
    <derivirana_varijabla naziv="DomainObject.Predmet.ProtustrankaIDrugiAdressOIB_1">Stečajna masa ELKOTECH d.o.o. u stečaju, OIB 00000000001,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ILIĆ</item>
      <item>TOMISLAV OREHOVEC</item>
      <item>Stečajna masa ELKOTECH d.o.o. u stečaju</item>
      <item>ZZ Raimonds Krezevskis</item>
    </izvorni_sadrzaj>
    <derivirana_varijabla naziv="DomainObject.Predmet.SudioniciListNaziv_1">
      <item>SREĆKO ILIĆ</item>
      <item>TOMISLAV OREHOVEC</item>
      <item>Stečajna masa ELKOTECH d.o.o. u stečaju</item>
      <item>ZZ Raimonds Krezevskis</item>
    </derivirana_varijabla>
  </DomainObject.Predmet.SudioniciListNaziv>
  <DomainObject.Predmet.SudioniciListAdressOIB>
    <izvorni_sadrzaj>
      <item>SREĆKO ILIĆ, SMIČIKLASOVA 18,10000 Zagreb</item>
      <item>TOMISLAV OREHOVEC, SMIČIKLASOVA 18,10000 Zagreb</item>
      <item>Stečajna masa ELKOTECH d.o.o. u stečaju, OIB 00000000001, TOMISLAVOVA 11,10000 Zagreb</item>
      <item>ZZ Raimonds Krezevskis, Tomislavova 11,10 000 Zagreb</item>
    </izvorni_sadrzaj>
    <derivirana_varijabla naziv="DomainObject.Predmet.SudioniciListAdressOIB_1">
      <item>SREĆKO ILIĆ, SMIČIKLASOVA 18,10000 Zagreb</item>
      <item>TOMISLAV OREHOVEC, SMIČIKLASOVA 18,10000 Zagreb</item>
      <item>Stečajna masa ELKOTECH d.o.o. u stečaju, OIB 00000000001, TOMISLAVOVA 11,10000 Zagreb</item>
      <item>ZZ Raimonds Krezevskis, Tomislavova 11,10 000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00000000001</item>
      <item>, OIB null</item>
    </izvorni_sadrzaj>
    <derivirana_varijabla naziv="DomainObject.Predmet.SudioniciListNazivOIB_1">
      <item>, OIB null</item>
      <item>, OIB null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382</properties:Words>
  <properties:Characters>1980</properties:Characters>
  <properties:Lines>97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2016-07-04T13:25:00Z</dcterms:created>
  <dc:creator>nradic</dc:creator>
  <cp:lastModifiedBy>Ivana Rogić</cp:lastModifiedBy>
  <cp:lastPrinted>2016-09-01T12:25:00Z</cp:lastPrinted>
  <dcterms:modified xmlns:xsi="http://www.w3.org/2001/XMLSchema-instance" xsi:type="dcterms:W3CDTF">2016-09-01T12:26:00Z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