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610e" w14:paraId="0eb610e" w:rsidRDefault="00937FF9" w:rsidP="00435F2D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435F2D" w:rsidP="00435F2D" w:rsidR="00435F2D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435F2D" w:rsidP="00435F2D" w:rsidR="00435F2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435F2D" w:rsidP="00435F2D" w:rsidR="00435F2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435F2D" w:rsidP="00435F2D" w:rsidR="00435F2D">
      <w:pPr>
        <w:spacing w:after="0"/>
        <w:rPr>
          <w:rFonts w:cs="Times New Roman" w:eastAsia="Times New Roman"/>
          <w:lang w:eastAsia="hr-HR"/>
        </w:rPr>
      </w:pPr>
    </w:p>
    <w:p w:rsidRDefault="00435F2D" w:rsidP="00435F2D" w:rsidR="00435F2D">
      <w:pPr>
        <w:spacing w:after="0"/>
        <w:rPr>
          <w:rFonts w:cs="Times New Roman" w:eastAsia="Times New Roman"/>
          <w:lang w:eastAsia="hr-HR"/>
        </w:rPr>
      </w:pPr>
    </w:p>
    <w:p w:rsidRDefault="00435F2D" w:rsidP="00435F2D" w:rsidR="00435F2D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435F2D" w:rsidP="00435F2D" w:rsidR="00435F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F2D" w:rsidP="00435F2D" w:rsidR="00435F2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 J U Č A K </w:t>
      </w:r>
    </w:p>
    <w:p w:rsidRDefault="00435F2D" w:rsidP="00435F2D" w:rsidR="00435F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F2D" w:rsidP="00435F2D" w:rsidR="00435F2D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TETRA ZADAR d.o.o., Zadar, 7. domobranske pukovnije 1, OIB: 33057398959, 6. listopada 2016.</w:t>
      </w:r>
    </w:p>
    <w:p w:rsidRDefault="00435F2D" w:rsidP="00435F2D" w:rsidR="00435F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F2D" w:rsidP="00435F2D" w:rsidR="00435F2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j e</w:t>
      </w:r>
    </w:p>
    <w:p w:rsidRDefault="00435F2D" w:rsidP="00435F2D" w:rsidR="00435F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F2D" w:rsidP="00435F2D" w:rsidR="00435F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435F2D" w:rsidP="00435F2D" w:rsidR="00435F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5F2D" w:rsidP="00435F2D" w:rsidR="00435F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5F2D" w:rsidP="00435F2D" w:rsidR="00435F2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6. listopada 2016.</w:t>
      </w:r>
    </w:p>
    <w:p w:rsidRDefault="00435F2D" w:rsidP="00435F2D" w:rsidR="00435F2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35F2D" w:rsidP="00435F2D" w:rsidR="00435F2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35F2D" w:rsidP="00435F2D" w:rsidR="00435F2D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435F2D" w:rsidP="00435F2D" w:rsidR="00435F2D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435F2D" w:rsidP="00435F2D" w:rsidR="00435F2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35F2D" w:rsidP="00435F2D" w:rsidR="00435F2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35F2D" w:rsidP="00435F2D" w:rsidR="00435F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F2D" w:rsidP="00435F2D" w:rsidR="00435F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435F2D" w:rsidP="00435F2D" w:rsidR="00435F2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435F2D" w:rsidP="00435F2D" w:rsidR="00435F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F2D" w:rsidP="00435F2D" w:rsidR="00435F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F2D" w:rsidP="00435F2D" w:rsidR="00435F2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35F2D" w:rsidP="00435F2D" w:rsidR="00435F2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435F2D" w:rsidP="00435F2D" w:rsidR="00435F2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435F2D" w:rsidP="00435F2D" w:rsidR="00435F2D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435F2D" w:rsidP="00435F2D" w:rsidR="00435F2D">
      <w:pPr>
        <w:rPr>
          <w:rFonts w:hAnsiTheme="minorHAnsi" w:asciiTheme="minorHAnsi"/>
          <w:sz w:val="22"/>
          <w:szCs w:val="22"/>
        </w:rPr>
      </w:pPr>
    </w:p>
    <w:p w:rsidRDefault="00DA0242" w:rsidP="00435F2D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F2D" w:rsidP="00435F2D" w:rsidR="00435F2D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St-923/2016-7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F2D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4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67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St-923/2016-5</izvorni_sadrzaj>
    <derivirana_varijabla naziv="DomainObject.Oznaka_1">St-923/2016-5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 ZADAR d.o.o. za uzgoj, preradu i promet ribom, te ostale poslovne usluge</izvorni_sadrzaj>
    <derivirana_varijabla naziv="DomainObject.Predmet.ProtustrankaFormated_1">  TETRA ZADAR d.o.o. za uzgoj, preradu i promet ribom, te ostale poslovne usluge</derivirana_varijabla>
  </DomainObject.Predmet.ProtustrankaFormated>
  <DomainObject.Predmet.ProtustrankaFormatedOIB>
    <izvorni_sadrzaj>  TETRA ZADAR d.o.o. za uzgoj, preradu i promet ribom, te ostale poslovne usluge, OIB 33057398959</izvorni_sadrzaj>
    <derivirana_varijabla naziv="DomainObject.Predmet.ProtustrankaFormatedOIB_1">  TETRA ZADAR d.o.o. za uzgoj, preradu i promet ribom, te ostale poslovne usluge, OIB 33057398959</derivirana_varijabla>
  </DomainObject.Predmet.ProtustrankaFormatedOIB>
  <DomainObject.Predmet.ProtustrankaFormatedWithAdress>
    <izvorni_sadrzaj> TETRA ZADAR d.o.o. za uzgoj, preradu i promet ribom, te ostale poslovne usluge, 7. domobranske pukovnije 1, 23000 Zadar</izvorni_sadrzaj>
    <derivirana_varijabla naziv="DomainObject.Predmet.ProtustrankaFormatedWithAdress_1"> TETRA ZADAR d.o.o. za uzgoj, preradu i promet ribom, te ostale poslovne usluge, 7. domobranske pukovnije 1, 23000 Zadar</derivirana_varijabla>
  </DomainObject.Predmet.ProtustrankaFormatedWithAdress>
  <DomainObject.Predmet.ProtustrankaFormatedWithAdressOIB>
    <izvorni_sadrzaj> TETRA ZADAR d.o.o. za uzgoj, preradu i promet ribom, te ostale poslovne usluge, OIB 33057398959, 7. domobranske pukovnije 1, 23000 Zadar</izvorni_sadrzaj>
    <derivirana_varijabla naziv="DomainObject.Predmet.ProtustrankaFormatedWithAdressOIB_1"> TETRA ZADAR d.o.o. za uzgoj, preradu i promet ribom, te ostale poslovne usluge, OIB 33057398959, 7. domobranske pukovnije 1, 23000 Zadar</derivirana_varijabla>
  </DomainObject.Predmet.ProtustrankaFormatedWithAdressOIB>
  <DomainObject.Predmet.ProtustrankaWithAdress>
    <izvorni_sadrzaj>TETRA ZADAR d.o.o. za uzgoj, preradu i promet ribom, te ostale poslovne usluge 7. domobranske pukovnije 1, 23000 Zadar</izvorni_sadrzaj>
    <derivirana_varijabla naziv="DomainObject.Predmet.ProtustrankaWithAdress_1">TETRA ZADAR d.o.o. za uzgoj, preradu i promet ribom, te ostale poslovne usluge 7. domobranske pukovnije 1, 23000 Zadar</derivirana_varijabla>
  </DomainObject.Predmet.ProtustrankaWithAdress>
  <DomainObject.Predmet.ProtustrankaWithAdressOIB>
    <izvorni_sadrzaj>TETRA ZADAR d.o.o. za uzgoj, preradu i promet ribom, te ostale poslovne usluge, OIB 33057398959, 7. domobranske pukovnije 1, 23000 Zadar</izvorni_sadrzaj>
    <derivirana_varijabla naziv="DomainObject.Predmet.ProtustrankaWithAdressOIB_1">TETRA ZADAR d.o.o. za uzgoj, preradu i promet ribom, te ostale poslovne usluge, OIB 33057398959, 7. domobranske pukovnije 1, 23000 Zadar</derivirana_varijabla>
  </DomainObject.Predmet.ProtustrankaWithAdressOIB>
  <DomainObject.Predmet.ProtustrankaNazivFormated>
    <izvorni_sadrzaj>TETRA ZADAR d.o.o. za uzgoj, preradu i promet ribom, te ostale poslovne usluge</izvorni_sadrzaj>
    <derivirana_varijabla naziv="DomainObject.Predmet.ProtustrankaNazivFormated_1">TETRA ZADAR d.o.o. za uzgoj, preradu i promet ribom, te ostale poslovne usluge</derivirana_varijabla>
  </DomainObject.Predmet.ProtustrankaNazivFormated>
  <DomainObject.Predmet.ProtustrankaNazivFormatedOIB>
    <izvorni_sadrzaj>TETRA ZADAR d.o.o. za uzgoj, preradu i promet ribom, te ostale poslovne usluge, OIB 33057398959</izvorni_sadrzaj>
    <derivirana_varijabla naziv="DomainObject.Predmet.ProtustrankaNazivFormatedOIB_1">TETRA ZADAR d.o.o. za uzgoj, preradu i promet ribom, te ostale poslovne usluge, OIB 33057398959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5888.08</izvorni_sadrzaj>
    <derivirana_varijabla naziv="DomainObject.Predmet.TrenutnaVrijednost_1">5888.08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TETRA ZADAR d.o.o. za uzgoj, preradu i promet ribom, te ostale poslovne usluge</item>
    </izvorni_sadrzaj>
    <derivirana_varijabla naziv="DomainObject.Predmet.ProtuStrankaListFormated_1">
      <item>TETRA ZADAR d.o.o. za uzgoj, preradu i promet ribom, te ostale poslovne usluge</item>
    </derivirana_varijabla>
  </DomainObject.Predmet.ProtuStrankaListFormated>
  <DomainObject.Predmet.ProtuStrankaListFormatedOIB>
    <izvorni_sadrzaj>
      <item>TETRA ZADAR d.o.o. za uzgoj, preradu i promet ribom, te ostale poslovne usluge, OIB 33057398959</item>
    </izvorni_sadrzaj>
    <derivirana_varijabla naziv="DomainObject.Predmet.ProtuStrankaListFormatedOIB_1">
      <item>TETRA ZADAR d.o.o. za uzgoj, preradu i promet ribom, te ostale poslovne usluge, OIB 33057398959</item>
    </derivirana_varijabla>
  </DomainObject.Predmet.ProtuStrankaListFormatedOIB>
  <DomainObject.Predmet.ProtuStrankaListFormatedWithAdress>
    <izvorni_sadrzaj>
      <item>TETRA ZADAR d.o.o. za uzgoj, preradu i promet ribom, te ostale poslovne usluge, 7. domobranske pukovnije 1, 23000 Zadar</item>
    </izvorni_sadrzaj>
    <derivirana_varijabla naziv="DomainObject.Predmet.ProtuStrankaListFormatedWithAdress_1">
      <item>TETRA ZADAR d.o.o. za uzgoj, preradu i promet ribom, te ostale poslovne usluge, 7. domobranske pukovnije 1, 23000 Zadar</item>
    </derivirana_varijabla>
  </DomainObject.Predmet.ProtuStrankaListFormatedWithAdress>
  <DomainObject.Predmet.ProtuStrankaListFormatedWithAdressOIB>
    <izvorni_sadrzaj>
      <item>TETRA ZADAR d.o.o. za uzgoj, preradu i promet ribom, te ostale poslovne usluge, OIB 33057398959, 7. domobranske pukovnije 1, 23000 Zadar</item>
    </izvorni_sadrzaj>
    <derivirana_varijabla naziv="DomainObject.Predmet.ProtuStrankaListFormatedWithAdressOIB_1">
      <item>TETRA ZADAR d.o.o. za uzgoj, preradu i promet ribom, te ostale poslovne usluge, OIB 33057398959, 7. domobranske pukovnije 1, 23000 Zadar</item>
    </derivirana_varijabla>
  </DomainObject.Predmet.ProtuStrankaListFormatedWithAdressOIB>
  <DomainObject.Predmet.ProtuStrankaListNazivFormated>
    <izvorni_sadrzaj>
      <item>TETRA ZADAR d.o.o. za uzgoj, preradu i promet ribom, te ostale poslovne usluge</item>
    </izvorni_sadrzaj>
    <derivirana_varijabla naziv="DomainObject.Predmet.ProtuStrankaListNazivFormated_1">
      <item>TETRA ZADAR d.o.o. za uzgoj, preradu i promet ribom, te ostale poslovne usluge</item>
    </derivirana_varijabla>
  </DomainObject.Predmet.ProtuStrankaListNazivFormated>
  <DomainObject.Predmet.ProtuStrankaListNazivFormatedOIB>
    <izvorni_sadrzaj>
      <item>TETRA ZADAR d.o.o. za uzgoj, preradu i promet ribom, te ostale poslovne usluge, OIB 33057398959</item>
    </izvorni_sadrzaj>
    <derivirana_varijabla naziv="DomainObject.Predmet.ProtuStrankaListNazivFormatedOIB_1">
      <item>TETRA ZADAR d.o.o. za uzgoj, preradu i promet ribom, te ostale poslovne usluge, OIB 33057398959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St-923/2016-5</izvorni_sadrzaj>
    <derivirana_varijabla naziv="DomainObject.PoslovniBrojDokumenta_1">St-923/2016-5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TETRA ZADAR d.o.o. za uzgoj, preradu i promet ribom, te ostale poslovne usluge</izvorni_sadrzaj>
    <derivirana_varijabla naziv="DomainObject.Predmet.ProtustrankaIDrugi_1">TETRA ZADAR d.o.o. za uzgoj, preradu i promet ribom, te ostale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TETRA ZADAR d.o.o. za uzgoj, preradu i promet ribom, te ostale poslovne usluge, OIB 33057398959, 7. domobranske pukovnije 1, 23000 Zadar</izvorni_sadrzaj>
    <derivirana_varijabla naziv="DomainObject.Predmet.ProtustrankaIDrugiAdressOIB_1">TETRA ZADAR d.o.o. za uzgoj, preradu i promet ribom, te ostale poslovne usluge, OIB 33057398959,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TETRA ZADAR d.o.o. za uzgoj, preradu i promet ribom, te ostale poslovne usluge</item>
    </izvorni_sadrzaj>
    <derivirana_varijabla naziv="DomainObject.Predmet.SudioniciListNaziv_1">
      <item>Financijska agencija</item>
      <item>TETRA ZADAR d.o.o. za uzgoj, preradu i promet ribom, te ostale poslovne usluge</item>
    </derivirana_varijabla>
  </DomainObject.Predmet.SudioniciListNaziv>
  <DomainObject.Predmet.SudioniciListAdressOIB>
    <izvorni_sadrzaj>
      <item>Financijska agencija, OIB 85821130368, Ivana Danila 4,23000 Zadar</item>
      <item>TETRA ZADAR d.o.o. za uzgoj, preradu i promet ribom, te ostale poslovne usluge, OIB 33057398959, 7. domobranske pukovnije 1,23000 Zadar</item>
    </izvorni_sadrzaj>
    <derivirana_varijabla naziv="DomainObject.Predmet.SudioniciListAdressOIB_1">
      <item>Financijska agencija, OIB 85821130368, Ivana Danila 4,23000 Zadar</item>
      <item>TETRA ZADAR d.o.o. za uzgoj, preradu i promet ribom, te ostale poslovne usluge, OIB 33057398959, 7. domobranske pukovnije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D37DC-E514-4C60-8034-62AF638DD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785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2016-10-11T06:55:00Z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St-923/2016-5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