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b2f0" w14:paraId="5cbb2f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6E4FED">
        <w:rPr>
          <w:rFonts w:hAnsi="Times New Roman" w:ascii="Times New Roman"/>
        </w:rPr>
        <w:t>009/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E42464" w:rsidRPr="00E42464">
        <w:rPr>
          <w:rFonts w:hAnsi="Times New Roman" w:ascii="Times New Roman"/>
        </w:rPr>
        <w:t>POLJOPRIVREDNO EKOLOŠKA ZADRUGA DAMIŽE – zadruga za ekološku proizvodnju, prijevoz, građenje, turizam, savjetovanje i usluge, Veliko Trgovišće, Trg Stjepana i Franje Tuđmana 5, OIB 22766332874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4246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42464" w:rsidRPr="00E42464">
        <w:rPr>
          <w:rFonts w:hAnsi="Times New Roman" w:ascii="Times New Roman"/>
        </w:rPr>
        <w:t>POLJOPRIVREDNO EKOLOŠKA ZADRUGA DAMIŽE – zadruga za ekološku proizvodnju, prijevoz, građenje, turizam, savjetovanje i usluge, Veliko Trgovišće, Trg Stjepana i Franje Tuđmana 5, OIB 22766332874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2554EE">
        <w:rPr>
          <w:rFonts w:hAnsi="Times New Roman" w:ascii="Times New Roman"/>
        </w:rPr>
        <w:t>50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B68E6">
        <w:rPr>
          <w:rFonts w:hAnsi="Times New Roman" w:ascii="Times New Roman"/>
        </w:rPr>
        <w:t>Hrvoje Kraljičković</w:t>
      </w:r>
      <w:r w:rsidR="008B4C87" w:rsidRPr="00B670B8">
        <w:rPr>
          <w:rFonts w:hAnsi="Times New Roman" w:ascii="Times New Roman"/>
        </w:rPr>
        <w:t xml:space="preserve">, </w:t>
      </w:r>
      <w:r w:rsidR="008B68E6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8B68E6">
        <w:rPr>
          <w:rFonts w:hAnsi="Times New Roman" w:ascii="Times New Roman"/>
        </w:rPr>
        <w:t>Trg hrvatskih velikana 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B68E6">
        <w:rPr>
          <w:rFonts w:hAnsi="Times New Roman" w:ascii="Times New Roman"/>
        </w:rPr>
        <w:t>63875916042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4246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E42464" w:rsidRPr="00E42464">
        <w:rPr>
          <w:rFonts w:hAnsi="Times New Roman" w:ascii="Times New Roman"/>
        </w:rPr>
        <w:t>POLJOPRIVREDNO EKOLOŠKA ZADRUGA DAMIŽE – zadruga za ekološku proizvodnju, prijevoz, građenje, turizam, savjetovanje i usluge, Veliko Trgovišće, Trg Stjepana i Franje Tuđmana 5, OIB 22766332874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42464" w:rsidR="006C44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42464" w:rsidRPr="00E42464">
        <w:rPr>
          <w:rFonts w:hAnsi="Times New Roman" w:ascii="Times New Roman"/>
        </w:rPr>
        <w:t>POLJOPRIVREDNO EKOLOŠKA ZADRUGA DAMIŽE – zadruga za ekološku proizvodnju, prijevoz, građenje, turizam, savjetovanje i usluge, Veliko Trgovišće, Trg Stjepana i Franje Tuđmana 5, OIB 22766332874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6C44F9" w:rsidR="000818FB" w:rsidRPr="006C44F9">
      <w:pPr>
        <w:jc w:val="both"/>
        <w:rPr>
          <w:rFonts w:hAnsi="Times New Roman" w:ascii="Times New Roman"/>
        </w:rPr>
      </w:pPr>
      <w:r w:rsidRPr="006C44F9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6C44F9" w:rsidP="00B670B8" w:rsidR="006C44F9">
      <w:pPr>
        <w:ind w:firstLine="720"/>
        <w:jc w:val="both"/>
        <w:rPr>
          <w:rFonts w:hAnsi="Times New Roman" w:ascii="Times New Roman"/>
        </w:rPr>
      </w:pPr>
    </w:p>
    <w:p w:rsidRDefault="006C44F9" w:rsidP="00B670B8" w:rsidR="006C44F9">
      <w:pPr>
        <w:ind w:firstLine="720"/>
        <w:jc w:val="both"/>
        <w:rPr>
          <w:rFonts w:hAnsi="Times New Roman" w:ascii="Times New Roman"/>
        </w:rPr>
      </w:pPr>
    </w:p>
    <w:p w:rsidRDefault="006C44F9" w:rsidP="00B670B8" w:rsidR="006C44F9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D35963" w:rsidR="00B02BF5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6E4FED">
        <w:rPr>
          <w:rFonts w:hAnsi="Times New Roman" w:ascii="Times New Roman"/>
        </w:rPr>
        <w:t>Donja Stubica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F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6E4FED">
      <w:rPr>
        <w:rFonts w:hAnsi="Times New Roman" w:ascii="Times New Roman"/>
      </w:rPr>
      <w:t>009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4EE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C44F9"/>
    <w:rsid w:val="006E12B0"/>
    <w:rsid w:val="006E4FED"/>
    <w:rsid w:val="00705993"/>
    <w:rsid w:val="00735736"/>
    <w:rsid w:val="00737A4B"/>
    <w:rsid w:val="00743FDF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B68E6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42464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3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F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43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F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St-4009/2015</izvorni_sadrzaj>
    <derivirana_varijabla naziv="DomainObject.Predmet.OznakaBroj_1">St-4009/2015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EKOLOŠKA ZADRUGA DAMIŽE - zadruga za ekološku proizvodnju, prijevoz,građenje, turizam, savjetovanje i usluge</izvorni_sadrzaj>
    <derivirana_varijabla naziv="DomainObject.Predmet.ProtustrankaFormated_1">  POLJOPRIVREDNO EKOLOŠKA ZADRUGA DAMIŽE - zadruga za ekološku proizvodnju, prijevoz,građenje, turizam, savjetovanje i usluge</derivirana_varijabla>
  </DomainObject.Predmet.ProtustrankaFormated>
  <DomainObject.Predmet.ProtustrankaFormatedOIB>
    <izvorni_sadrzaj>  POLJOPRIVREDNO EKOLOŠKA ZADRUGA DAMIŽE - zadruga za ekološku proizvodnju, prijevoz,građenje, turizam, savjetovanje i usluge, OIB 22766332874</izvorni_sadrzaj>
    <derivirana_varijabla naziv="DomainObject.Predmet.ProtustrankaFormatedOIB_1">  POLJOPRIVREDNO EKOLOŠKA ZADRUGA DAMIŽE - zadruga za ekološku proizvodnju, prijevoz,građenje, turizam, savjetovanje i usluge, OIB 22766332874</derivirana_varijabla>
  </DomainObject.Predmet.ProtustrankaFormatedOIB>
  <DomainObject.Predmet.ProtustrankaFormatedWithAdress>
    <izvorni_sadrzaj> POLJOPRIVREDNO EKOLOŠKA ZADRUGA DAMIŽE - zadruga za ekološku proizvodnju, prijevoz,građenje, turizam, savjetovanje i usluge, Trg Stjepana i Franje Tuđmana 5, 49210 Veliko Trgovišće</izvorni_sadrzaj>
    <derivirana_varijabla naziv="DomainObject.Predmet.ProtustrankaFormatedWithAdress_1"> POLJOPRIVREDNO EKOLOŠKA ZADRUGA DAMIŽE - zadruga za ekološku proizvodnju, prijevoz,građenje, turizam, savjetovanje i usluge, Trg Stjepana i Franje Tuđmana 5, 49210 Veliko Trgovišće</derivirana_varijabla>
  </DomainObject.Predmet.ProtustrankaFormatedWithAdress>
  <DomainObject.Predmet.ProtustrankaFormatedWithAdressOIB>
    <izvorni_sadrzaj> 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FormatedWithAdressOIB_1"> POLJOPRIVREDNO EKOLOŠKA ZADRUGA DAMIŽE - zadruga za ekološku proizvodnju, prijevoz,građenje, turizam, savjetovanje i usluge, OIB 22766332874, Trg Stjepana i Franje Tuđmana 5, 49210 Veliko Trgovišće</derivirana_varijabla>
  </DomainObject.Predmet.ProtustrankaFormatedWithAdressOIB>
  <DomainObject.Predmet.ProtustrankaWithAdress>
    <izvorni_sadrzaj>POLJOPRIVREDNO EKOLOŠKA ZADRUGA DAMIŽE - zadruga za ekološku proizvodnju, prijevoz,građenje, turizam, savjetovanje i usluge Trg Stjepana i Franje Tuđmana 5, 49210 Veliko Trgovišće</izvorni_sadrzaj>
    <derivirana_varijabla naziv="DomainObject.Predmet.ProtustrankaWithAdress_1">POLJOPRIVREDNO EKOLOŠKA ZADRUGA DAMIŽE - zadruga za ekološku proizvodnju, prijevoz,građenje, turizam, savjetovanje i usluge Trg Stjepana i Franje Tuđmana 5, 49210 Veliko Trgovišće</derivirana_varijabla>
  </DomainObject.Predmet.ProtustrankaWithAdress>
  <DomainObject.Predmet.ProtustrankaWith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WithAdressOIB_1">POLJOPRIVREDNO EKOLOŠKA ZADRUGA DAMIŽE - zadruga za ekološku proizvodnju, prijevoz,građenje, turizam, savjetovanje i usluge, OIB 22766332874, Trg Stjepana i Franje Tuđmana 5, 49210 Veliko Trgovišće</derivirana_varijabla>
  </DomainObject.Predmet.ProtustrankaWithAdressOIB>
  <DomainObject.Predmet.ProtustrankaNazivFormated>
    <izvorni_sadrzaj>POLJOPRIVREDNO EKOLOŠKA ZADRUGA DAMIŽE - zadruga za ekološku proizvodnju, prijevoz,građenje, turizam, savjetovanje i usluge</izvorni_sadrzaj>
    <derivirana_varijabla naziv="DomainObject.Predmet.ProtustrankaNazivFormated_1">POLJOPRIVREDNO EKOLOŠKA ZADRUGA DAMIŽE - zadruga za ekološku proizvodnju, prijevoz,građenje, turizam, savjetovanje i usluge</derivirana_varijabla>
  </DomainObject.Predmet.ProtustrankaNazivFormated>
  <DomainObject.Predmet.ProtustrankaNazivFormatedOIB>
    <izvorni_sadrzaj>POLJOPRIVREDNO EKOLOŠKA ZADRUGA DAMIŽE - zadruga za ekološku proizvodnju, prijevoz,građenje, turizam, savjetovanje i usluge, OIB 22766332874</izvorni_sadrzaj>
    <derivirana_varijabla naziv="DomainObject.Predmet.ProtustrankaNazivFormatedOIB_1">POLJOPRIVREDNO EKOLOŠKA ZADRUGA DAMIŽE - zadruga za ekološku proizvodnju, prijevoz,građenje, turizam, savjetovanje i usluge, OIB 22766332874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EKOLOŠKA ZADRUGA DAMIŽE - zadruga za ekološku proizvodnju, prijevoz,građenje, turizam, savjetovanje i usluge</item>
    </izvorni_sadrzaj>
    <derivirana_varijabla naziv="DomainObject.Predmet.ProtuStrankaListFormated_1">
      <item>POLJOPRIVREDNO EKOLOŠKA ZADRUGA DAMIŽE - zadruga za ekološku proizvodnju, prijevoz,građenje, turizam, savjetovanje i usluge</item>
    </derivirana_varijabla>
  </DomainObject.Predmet.ProtuStrankaListFormated>
  <DomainObject.Predmet.ProtuStrankaList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FormatedOIB_1">
      <item>POLJOPRIVREDNO EKOLOŠKA ZADRUGA DAMIŽE - zadruga za ekološku proizvodnju, prijevoz,građenje, turizam, savjetovanje i usluge, OIB 22766332874</item>
    </derivirana_varijabla>
  </DomainObject.Predmet.ProtuStrankaListFormatedOIB>
  <DomainObject.Predmet.ProtuStrankaListFormatedWithAdress>
    <izvorni_sadrzaj>
      <item>POLJOPRIVREDNO EKOLOŠKA ZADRUGA DAMIŽE - zadruga za ekološku proizvodnju, prijevoz,građenje, turizam, savjetovanje i usluge, Trg Stjepana i Franje Tuđmana 5, 49210 Veliko Trgovišće</item>
    </izvorni_sadrzaj>
    <derivirana_varijabla naziv="DomainObject.Predmet.ProtuStrankaListFormatedWithAdress_1">
      <item>POLJOPRIVREDNO EKOLOŠKA ZADRUGA DAMIŽE - zadruga za ekološku proizvodnju, prijevoz,građenje, turizam, savjetovanje i usluge, Trg Stjepana i Franje Tuđmana 5, 49210 Veliko Trgovišće</item>
    </derivirana_varijabla>
  </DomainObject.Predmet.ProtuStrankaListFormatedWithAdress>
  <DomainObject.Predmet.ProtuStrankaListFormatedWithAdressOIB>
    <izvorni_sadrzaj>
      <item>POLJOPRIVREDNO EKOLOŠKA ZADRUGA DAMIŽE - zadruga za ekološku proizvodnju, prijevoz,građenje, turizam, savjetovanje i usluge, OIB 22766332874, Trg Stjepana i Franje Tuđmana 5, 49210 Veliko Trgovišće</item>
    </izvorni_sadrzaj>
    <derivirana_varijabla naziv="DomainObject.Predmet.ProtuStrankaListFormatedWithAdressOIB_1">
      <item>POLJOPRIVREDNO EKOLOŠKA ZADRUGA DAMIŽE - zadruga za ekološku proizvodnju, prijevoz,građenje, turizam, savjetovanje i usluge, OIB 22766332874, Trg Stjepana i Franje Tuđmana 5, 49210 Veliko Trgovišće</item>
    </derivirana_varijabla>
  </DomainObject.Predmet.ProtuStrankaListFormatedWithAdressOIB>
  <DomainObject.Predmet.ProtuStrankaListNazivFormated>
    <izvorni_sadrzaj>
      <item>POLJOPRIVREDNO EKOLOŠKA ZADRUGA DAMIŽE - zadruga za ekološku proizvodnju, prijevoz,građenje, turizam, savjetovanje i usluge</item>
    </izvorni_sadrzaj>
    <derivirana_varijabla naziv="DomainObject.Predmet.ProtuStrankaListNazivFormated_1">
      <item>POLJOPRIVREDNO EKOLOŠKA ZADRUGA DAMIŽE - zadruga za ekološku proizvodnju, prijevoz,građenje, turizam, savjetovanje i usluge</item>
    </derivirana_varijabla>
  </DomainObject.Predmet.ProtuStrankaListNazivFormated>
  <DomainObject.Predmet.ProtuStrankaListNaziv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NazivFormatedOIB_1">
      <item>POLJOPRIVREDNO EKOLOŠKA ZADRUGA DAMIŽE - zadruga za ekološku proizvodnju, prijevoz,građenje, turizam, savjetovanje i usluge, OIB 22766332874</item>
    </derivirana_varijabla>
  </DomainObject.Predmet.ProtuStrankaListNazivFormatedOIB>
  <DomainObject.Predmet.OstaliListFormated>
    <izvorni_sadrzaj>
      <item>Mirko Lovrečić</item>
    </izvorni_sadrzaj>
    <derivirana_varijabla naziv="DomainObject.Predmet.OstaliListFormated_1">
      <item>Mirko Lovrečić</item>
    </derivirana_varijabla>
  </DomainObject.Predmet.OstaliListFormated>
  <DomainObject.Predmet.OstaliListFormatedOIB>
    <izvorni_sadrzaj>
      <item>Mirko Lovrečić, OIB 07072868312</item>
    </izvorni_sadrzaj>
    <derivirana_varijabla naziv="DomainObject.Predmet.OstaliListFormatedOIB_1">
      <item>Mirko Lovrečić, OIB 07072868312</item>
    </derivirana_varijabla>
  </DomainObject.Predmet.OstaliListFormatedOIB>
  <DomainObject.Predmet.OstaliListFormatedWithAdress>
    <izvorni_sadrzaj>
      <item>Mirko Lovrečić, Klokovec 287b, 49217 Klokovec</item>
    </izvorni_sadrzaj>
    <derivirana_varijabla naziv="DomainObject.Predmet.OstaliListFormatedWithAdress_1">
      <item>Mirko Lovrečić, Klokovec 287b, 49217 Klokovec</item>
    </derivirana_varijabla>
  </DomainObject.Predmet.OstaliListFormatedWithAdress>
  <DomainObject.Predmet.OstaliListFormatedWithAdressOIB>
    <izvorni_sadrzaj>
      <item>Mirko Lovrečić, OIB 07072868312, Klokovec 287b, 49217 Klokovec</item>
    </izvorni_sadrzaj>
    <derivirana_varijabla naziv="DomainObject.Predmet.OstaliListFormatedWithAdressOIB_1">
      <item>Mirko Lovrečić, OIB 07072868312, Klokovec 287b, 49217 Klokovec</item>
    </derivirana_varijabla>
  </DomainObject.Predmet.OstaliListFormatedWithAdressOIB>
  <DomainObject.Predmet.OstaliListNazivFormated>
    <izvorni_sadrzaj>
      <item>Mirko Lovrečić</item>
    </izvorni_sadrzaj>
    <derivirana_varijabla naziv="DomainObject.Predmet.OstaliListNazivFormated_1">
      <item>Mirko Lovrečić</item>
    </derivirana_varijabla>
  </DomainObject.Predmet.OstaliListNazivFormated>
  <DomainObject.Predmet.OstaliListNazivFormatedOIB>
    <izvorni_sadrzaj>
      <item>Mirko Lovrečić, OIB 07072868312</item>
    </izvorni_sadrzaj>
    <derivirana_varijabla naziv="DomainObject.Predmet.OstaliListNazivFormatedOIB_1">
      <item>Mirko Lovrečić, OIB 07072868312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EKOLOŠKA ZADRUGA DAMIŽE - zadruga za ekološku proizvodnju, prijevoz,građenje, turizam, savjetovanje i usluge</izvorni_sadrzaj>
    <derivirana_varijabla naziv="DomainObject.Predmet.ProtustrankaIDrugi_1">POLJOPRIVREDNO EKOLOŠKA ZADRUGA DAMIŽE - zadruga za ekološku proizvodnju, prijevoz,građenje, turizam, savjetovanje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IDrugiAdressOIB_1">POLJOPRIVREDNO EKOLOŠKA ZADRUGA DAMIŽE - zadruga za ekološku proizvodnju, prijevoz,građenje, turizam, savjetovanje i usluge, OIB 22766332874, Trg Stjepana i Franje Tuđmana 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EKOLOŠKA ZADRUGA DAMIŽE - zadruga za ekološku proizvodnju, prijevoz,građenje, turizam, savjetovanje i usluge</item>
      <item>Mirko Lovrečić</item>
    </izvorni_sadrzaj>
    <derivirana_varijabla naziv="DomainObject.Predmet.SudioniciListNaziv_1">
      <item>FINA Regionalni centar Zagreb</item>
      <item>POLJOPRIVREDNO EKOLOŠKA ZADRUGA DAMIŽE - zadruga za ekološku proizvodnju, prijevoz,građenje, turizam, savjetovanje i usluge</item>
      <item>Mirko Lovrečić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  <item>Mirko Lovrečić, OIB 07072868312, Klokovec 287b,49217 Klokovec</item>
    </izvorni_sadrzaj>
    <derivirana_varijabla naziv="DomainObject.Predmet.SudioniciListAdressOIB_1"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  <item>Mirko Lovrečić, OIB 07072868312, Klokovec 287b,49217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22766332874</item>
      <item>, OIB 07072868312</item>
    </izvorni_sadrzaj>
    <derivirana_varijabla naziv="DomainObject.Predmet.SudioniciListNazivOIB_1">
      <item>, OIB 85821130368</item>
      <item>, OIB 22766332874</item>
      <item>, OIB 07072868312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E8E6F-CDBC-47BD-8262-35F9937E2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567</properties:Words>
  <properties:Characters>3110</properties:Characters>
  <properties:Lines>99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2016-03-07T09:40:00Z</dcterms:created>
  <dc:creator>x</dc:creator>
  <cp:lastModifiedBy>Žana Livaja</cp:lastModifiedBy>
  <cp:lastPrinted>2016-03-07T08:32:00Z</cp:lastPrinted>
  <dcterms:modified xmlns:xsi="http://www.w3.org/2001/XMLSchema-instance" xsi:type="dcterms:W3CDTF">2016-03-07T09:44:00Z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