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f6f4" w14:paraId="bd7f6f4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0513D4">
        <w:t>3622</w:t>
      </w:r>
      <w:r w:rsidR="00F70253">
        <w:t>/</w:t>
      </w:r>
      <w:r w:rsidR="000513D4">
        <w:t>2015-4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0513D4">
        <w:t>3622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70253">
        <w:t>1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0513D4">
        <w:t>GTM-VIDRA d.o.o., OIB 42431554557, Zagreb, Mošćenička 6</w:t>
      </w:r>
      <w:r w:rsidR="00F70253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0513D4">
        <w:t>75.047,43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70253">
        <w:t>14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39D"/>
    <w:rsid w:val="000513D4"/>
    <w:rsid w:val="000B6498"/>
    <w:rsid w:val="000E3190"/>
    <w:rsid w:val="001149B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AE7903"/>
    <w:rsid w:val="00B82F18"/>
    <w:rsid w:val="00C2303F"/>
    <w:rsid w:val="00C836B9"/>
    <w:rsid w:val="00C86ABF"/>
    <w:rsid w:val="00C958E9"/>
    <w:rsid w:val="00CB12E1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70253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9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9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9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9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9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9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9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9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3622</izvorni_sadrzaj>
    <derivirana_varijabla naziv="DomainObject.Predmet.Broj_1">3622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St-3622/2015</izvorni_sadrzaj>
    <derivirana_varijabla naziv="DomainObject.Predmet.OznakaBroj_1">St-3622/2015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GTM-VIDRA d.o.o. zastupanog po punomoćniku Miroslav Sokolaj</izvorni_sadrzaj>
    <derivirana_varijabla naziv="DomainObject.Predmet.ProtustrankaFormated_1">  GTM-VIDRA d.o.o. zastupanog po punomoćniku Miroslav Sokolaj</derivirana_varijabla>
  </DomainObject.Predmet.ProtustrankaFormated>
  <DomainObject.Predmet.ProtustrankaFormatedOIB>
    <izvorni_sadrzaj>  GTM-VIDRA d.o.o., OIB 42431554557 zastupanog po punomoćniku Miroslav Sokolaj</izvorni_sadrzaj>
    <derivirana_varijabla naziv="DomainObject.Predmet.ProtustrankaFormatedOIB_1">  GTM-VIDRA d.o.o., OIB 42431554557 zastupanog po punomoćniku Miroslav Sokolaj</derivirana_varijabla>
  </DomainObject.Predmet.ProtustrankaFormatedOIB>
  <DomainObject.Predmet.ProtustrankaFormatedWithAdress>
    <izvorni_sadrzaj> GTM-VIDRA d.o.o., Mošćenička 6, 10000 Zagreb zastupanog po punomoćniku Miroslav Sokolaj</izvorni_sadrzaj>
    <derivirana_varijabla naziv="DomainObject.Predmet.ProtustrankaFormatedWithAdress_1"> GTM-VIDRA d.o.o., Mošćenička 6, 10000 Zagreb zastupanog po punomoćniku Miroslav Sokolaj</derivirana_varijabla>
  </DomainObject.Predmet.ProtustrankaFormatedWithAdress>
  <DomainObject.Predmet.ProtustrankaFormatedWithAdressOIB>
    <izvorni_sadrzaj> GTM-VIDRA d.o.o., OIB 42431554557, Mošćenička 6, 10000 Zagreb zastupanog po punomoćniku Miroslav Sokolaj</izvorni_sadrzaj>
    <derivirana_varijabla naziv="DomainObject.Predmet.ProtustrankaFormatedWithAdressOIB_1"> GTM-VIDRA d.o.o., OIB 42431554557, Mošćenička 6, 10000 Zagreb zastupanog po punomoćniku Miroslav Sokolaj</derivirana_varijabla>
  </DomainObject.Predmet.ProtustrankaFormatedWithAdressOIB>
  <DomainObject.Predmet.ProtustrankaWithAdress>
    <izvorni_sadrzaj>GTM-VIDRA d.o.o. Mošćenička 6, 10000 Zagreb</izvorni_sadrzaj>
    <derivirana_varijabla naziv="DomainObject.Predmet.ProtustrankaWithAdress_1">GTM-VIDRA d.o.o. Mošćenička 6, 10000 Zagreb</derivirana_varijabla>
  </DomainObject.Predmet.ProtustrankaWithAdress>
  <DomainObject.Predmet.ProtustrankaWithAdressOIB>
    <izvorni_sadrzaj>GTM-VIDRA d.o.o., OIB 42431554557, Mošćenička 6, 10000 Zagreb</izvorni_sadrzaj>
    <derivirana_varijabla naziv="DomainObject.Predmet.ProtustrankaWithAdressOIB_1">GTM-VIDRA d.o.o., OIB 42431554557, Mošćenička 6, 10000 Zagreb</derivirana_varijabla>
  </DomainObject.Predmet.ProtustrankaWithAdressOIB>
  <DomainObject.Predmet.ProtustrankaNazivFormated>
    <izvorni_sadrzaj>GTM-VIDRA d.o.o.</izvorni_sadrzaj>
    <derivirana_varijabla naziv="DomainObject.Predmet.ProtustrankaNazivFormated_1">GTM-VIDRA d.o.o.</derivirana_varijabla>
  </DomainObject.Predmet.ProtustrankaNazivFormated>
  <DomainObject.Predmet.ProtustrankaNazivFormatedOIB>
    <izvorni_sadrzaj>GTM-VIDRA d.o.o., OIB 42431554557</izvorni_sadrzaj>
    <derivirana_varijabla naziv="DomainObject.Predmet.ProtustrankaNazivFormatedOIB_1">GTM-VIDRA d.o.o., OIB 42431554557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GTM-VIDRA d.o.o. zastupanog po punomoćniku Miroslav Sokolaj</item>
    </izvorni_sadrzaj>
    <derivirana_varijabla naziv="DomainObject.Predmet.ProtuStrankaListFormated_1">
      <item>GTM-VIDRA d.o.o. zastupanog po punomoćniku Miroslav Sokolaj</item>
    </derivirana_varijabla>
  </DomainObject.Predmet.ProtuStrankaListFormated>
  <DomainObject.Predmet.ProtuStrankaListFormatedOIB>
    <izvorni_sadrzaj>
      <item>GTM-VIDRA d.o.o., OIB 42431554557 zastupanog po punomoćniku Miroslav Sokolaj</item>
    </izvorni_sadrzaj>
    <derivirana_varijabla naziv="DomainObject.Predmet.ProtuStrankaListFormatedOIB_1">
      <item>GTM-VIDRA d.o.o., OIB 42431554557 zastupanog po punomoćniku Miroslav Sokolaj</item>
    </derivirana_varijabla>
  </DomainObject.Predmet.ProtuStrankaListFormatedOIB>
  <DomainObject.Predmet.ProtuStrankaListFormatedWithAdress>
    <izvorni_sadrzaj>
      <item>GTM-VIDRA d.o.o., Mošćenička 6, 10000 Zagreb zastupanog po punomoćniku Miroslav Sokolaj</item>
    </izvorni_sadrzaj>
    <derivirana_varijabla naziv="DomainObject.Predmet.ProtuStrankaListFormatedWithAdress_1">
      <item>GTM-VIDRA d.o.o., Mošćenička 6, 10000 Zagreb zastupanog po punomoćniku Miroslav Sokolaj</item>
    </derivirana_varijabla>
  </DomainObject.Predmet.ProtuStrankaListFormatedWithAdress>
  <DomainObject.Predmet.ProtuStrankaListFormatedWithAdressOIB>
    <izvorni_sadrzaj>
      <item>GTM-VIDRA d.o.o., OIB 42431554557, Mošćenička 6, 10000 Zagreb zastupanog po punomoćniku Miroslav Sokolaj</item>
    </izvorni_sadrzaj>
    <derivirana_varijabla naziv="DomainObject.Predmet.ProtuStrankaListFormatedWithAdressOIB_1">
      <item>GTM-VIDRA d.o.o., OIB 42431554557, Mošćenička 6, 10000 Zagreb zastupanog po punomoćniku Miroslav Sokolaj</item>
    </derivirana_varijabla>
  </DomainObject.Predmet.ProtuStrankaListFormatedWithAdressOIB>
  <DomainObject.Predmet.ProtuStrankaListNazivFormated>
    <izvorni_sadrzaj>
      <item>GTM-VIDRA d.o.o.</item>
    </izvorni_sadrzaj>
    <derivirana_varijabla naziv="DomainObject.Predmet.ProtuStrankaListNazivFormated_1">
      <item>GTM-VIDRA d.o.o.</item>
    </derivirana_varijabla>
  </DomainObject.Predmet.ProtuStrankaListNazivFormated>
  <DomainObject.Predmet.ProtuStrankaListNazivFormatedOIB>
    <izvorni_sadrzaj>
      <item>GTM-VIDRA d.o.o., OIB 42431554557</item>
    </izvorni_sadrzaj>
    <derivirana_varijabla naziv="DomainObject.Predmet.ProtuStrankaListNazivFormatedOIB_1">
      <item>GTM-VIDRA d.o.o., OIB 42431554557</item>
    </derivirana_varijabla>
  </DomainObject.Predmet.ProtuStrankaListNazivFormatedOIB>
  <DomainObject.Predmet.OstaliListFormated>
    <izvorni_sadrzaj>
      <item>Miroslav Sokolaj punomoćnik sudionika u postupku GTM-VIDRA d.o.o.</item>
    </izvorni_sadrzaj>
    <derivirana_varijabla naziv="DomainObject.Predmet.OstaliListFormated_1">
      <item>Miroslav Sokolaj punomoćnik sudionika u postupku GTM-VIDRA d.o.o.</item>
    </derivirana_varijabla>
  </DomainObject.Predmet.OstaliListFormated>
  <DomainObject.Predmet.OstaliListFormatedOIB>
    <izvorni_sadrzaj>
      <item>Miroslav Sokolaj, OIB 75238933845 punomoćnik sudionika u postupku GTM-VIDRA d.o.o.</item>
    </izvorni_sadrzaj>
    <derivirana_varijabla naziv="DomainObject.Predmet.OstaliListFormatedOIB_1">
      <item>Miroslav Sokolaj, OIB 75238933845 punomoćnik sudionika u postupku GTM-VIDRA d.o.o.</item>
    </derivirana_varijabla>
  </DomainObject.Predmet.OstaliListFormatedOIB>
  <DomainObject.Predmet.OstaliListFormatedWithAdress>
    <izvorni_sadrzaj>
      <item>Miroslav Sokolaj, Basaričekova 62, 51260 Crikvenica punomoćnik sudionika u postupku GTM-VIDRA d.o.o.</item>
    </izvorni_sadrzaj>
    <derivirana_varijabla naziv="DomainObject.Predmet.OstaliListFormatedWithAdress_1">
      <item>Miroslav Sokolaj, Basaričekova 62, 51260 Crikvenica punomoćnik sudionika u postupku GTM-VIDRA d.o.o.</item>
    </derivirana_varijabla>
  </DomainObject.Predmet.OstaliListFormatedWithAdress>
  <DomainObject.Predmet.OstaliListFormatedWithAdressOIB>
    <izvorni_sadrzaj>
      <item>Miroslav Sokolaj, OIB 75238933845, Basaričekova 62, 51260 Crikvenica punomoćnik sudionika u postupku GTM-VIDRA d.o.o.</item>
    </izvorni_sadrzaj>
    <derivirana_varijabla naziv="DomainObject.Predmet.OstaliListFormatedWithAdressOIB_1">
      <item>Miroslav Sokolaj, OIB 75238933845, Basaričekova 62, 51260 Crikvenica punomoćnik sudionika u postupku GTM-VIDRA d.o.o.</item>
    </derivirana_varijabla>
  </DomainObject.Predmet.OstaliListFormatedWithAdressOIB>
  <DomainObject.Predmet.OstaliListNazivFormated>
    <izvorni_sadrzaj>
      <item>Miroslav Sokolaj</item>
    </izvorni_sadrzaj>
    <derivirana_varijabla naziv="DomainObject.Predmet.OstaliListNazivFormated_1">
      <item>Miroslav Sokolaj</item>
    </derivirana_varijabla>
  </DomainObject.Predmet.OstaliListNazivFormated>
  <DomainObject.Predmet.OstaliListNazivFormatedOIB>
    <izvorni_sadrzaj>
      <item>Miroslav Sokolaj, OIB 75238933845</item>
    </izvorni_sadrzaj>
    <derivirana_varijabla naziv="DomainObject.Predmet.OstaliListNazivFormatedOIB_1">
      <item>Miroslav Sokolaj, OIB 75238933845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GTM-VIDRA d.o.o.</izvorni_sadrzaj>
    <derivirana_varijabla naziv="DomainObject.Predmet.ProtustrankaIDrugi_1">GTM-VIDRA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GTM-VIDRA d.o.o., OIB 42431554557, Mošćenička 6, 10000 Zagreb</izvorni_sadrzaj>
    <derivirana_varijabla naziv="DomainObject.Predmet.ProtustrankaIDrugiAdressOIB_1">GTM-VIDRA d.o.o., OIB 42431554557, Mošćenička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GTM-VIDRA d.o.o.</item>
      <item>FINA Regionalni centar Zagreb</item>
      <item>Miroslav Sokolaj</item>
    </izvorni_sadrzaj>
    <derivirana_varijabla naziv="DomainObject.Predmet.SudioniciListNaziv_1">
      <item>GTM-VIDRA d.o.o.</item>
      <item>FINA Regionalni centar Zagreb</item>
      <item>Miroslav Sokolaj</item>
    </derivirana_varijabla>
  </DomainObject.Predmet.SudioniciListNaziv>
  <DomainObject.Predmet.SudioniciListAdressOIB>
    <izvorni_sadrzaj>
      <item>GTM-VIDRA d.o.o., OIB 42431554557, Mošćenička 6,10000 Zagreb</item>
      <item>FINA Regionalni centar Zagreb, OIB 85821130368, Trg svibanjskih žrtava 1995. 1,10000 Zagreb</item>
      <item>Miroslav Sokolaj, OIB 75238933845, Basaričekova 62,51260 Crikvenica</item>
    </izvorni_sadrzaj>
    <derivirana_varijabla naziv="DomainObject.Predmet.SudioniciListAdressOIB_1">
      <item>GTM-VIDRA d.o.o., OIB 42431554557, Mošćenička 6,10000 Zagreb</item>
      <item>FINA Regionalni centar Zagreb, OIB 85821130368, Trg svibanjskih žrtava 1995. 1,10000 Zagreb</item>
      <item>Miroslav Sokolaj, OIB 75238933845, Basaričekova 62,51260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42431554557</item>
      <item>, OIB 85821130368</item>
      <item>, OIB 75238933845</item>
    </izvorni_sadrzaj>
    <derivirana_varijabla naziv="DomainObject.Predmet.SudioniciListNazivOIB_1">
      <item>, OIB 42431554557</item>
      <item>, OIB 85821130368</item>
      <item>, OIB 75238933845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1281</properties:Characters>
  <properties:Lines>43</properties:Lines>
  <properties:Paragraphs>15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2015-12-14T08:09:00Z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