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1b72f" w14:paraId="121b72f" w:rsidRDefault="00D008D2" w:rsidP="00910611" w:rsidR="00D008D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08D2" w:rsidP="00910611" w:rsidR="00D008D2">
      <w:r>
        <w:rPr>
          <w:rFonts w:eastAsia="MS Mincho"/>
          <w:szCs w:val="24"/>
        </w:rPr>
        <w:t>REPUBLIKA HRVATSKA</w:t>
      </w:r>
    </w:p>
    <w:p w:rsidRDefault="00D008D2" w:rsidP="00910611" w:rsidR="00D008D2">
      <w:r>
        <w:rPr>
          <w:rFonts w:eastAsia="MS Mincho"/>
          <w:szCs w:val="24"/>
        </w:rPr>
        <w:t>TRGOVAČKI SUD U RIJECI</w:t>
      </w:r>
    </w:p>
    <w:p w:rsidRDefault="00D008D2" w:rsidR="00D008D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B106C9" w:rsidR="00C31925" w:rsidRPr="00F03537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97BA7" w:rsidRPr="00066731">
        <w:rPr>
          <w:sz w:val="24"/>
          <w:szCs w:val="24"/>
        </w:rPr>
        <w:t xml:space="preserve"> </w:t>
      </w:r>
      <w:r w:rsidR="00A70C3C" w:rsidRPr="00A70C3C">
        <w:rPr>
          <w:sz w:val="24"/>
          <w:szCs w:val="24"/>
        </w:rPr>
        <w:t>COFAR konzalting i trgovački poslovi društvo s ograničenom odgovornošću Rijeka (Grad Rijeka), Janka Polić Kamova 19</w:t>
      </w:r>
      <w:r w:rsidR="0036315D" w:rsidRPr="00A70C3C">
        <w:rPr>
          <w:sz w:val="24"/>
          <w:szCs w:val="24"/>
        </w:rPr>
        <w:t xml:space="preserve">, </w:t>
      </w:r>
      <w:r w:rsidR="00B106C9" w:rsidRPr="00A70C3C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A70C3C" w:rsidRPr="00A70C3C">
        <w:rPr>
          <w:sz w:val="24"/>
          <w:szCs w:val="24"/>
        </w:rPr>
        <w:t>040015610</w:t>
      </w:r>
      <w:r w:rsidR="00D50E52" w:rsidRPr="00A70C3C">
        <w:rPr>
          <w:sz w:val="24"/>
          <w:szCs w:val="24"/>
        </w:rPr>
        <w:t xml:space="preserve">, </w:t>
      </w:r>
      <w:r w:rsidR="009E57FF" w:rsidRPr="00A70C3C">
        <w:rPr>
          <w:sz w:val="24"/>
          <w:szCs w:val="24"/>
        </w:rPr>
        <w:t xml:space="preserve">OIB: </w:t>
      </w:r>
      <w:r w:rsidR="00A70C3C" w:rsidRPr="00A70C3C">
        <w:rPr>
          <w:sz w:val="24"/>
          <w:szCs w:val="24"/>
        </w:rPr>
        <w:t>25503981805</w:t>
      </w:r>
      <w:r w:rsidR="008C6E81" w:rsidRPr="00F03537">
        <w:rPr>
          <w:sz w:val="24"/>
          <w:szCs w:val="24"/>
        </w:rPr>
        <w:t xml:space="preserve">, </w:t>
      </w:r>
      <w:r w:rsidR="00D678A9" w:rsidRPr="00F03537">
        <w:rPr>
          <w:sz w:val="24"/>
          <w:szCs w:val="24"/>
        </w:rPr>
        <w:t xml:space="preserve">dana </w:t>
      </w:r>
      <w:r w:rsidR="00A70C3C">
        <w:rPr>
          <w:sz w:val="24"/>
          <w:szCs w:val="24"/>
        </w:rPr>
        <w:t>9</w:t>
      </w:r>
      <w:r w:rsidR="00EA695E" w:rsidRPr="00F03537">
        <w:rPr>
          <w:sz w:val="24"/>
          <w:szCs w:val="24"/>
        </w:rPr>
        <w:t>. prosinca</w:t>
      </w:r>
      <w:r w:rsidRPr="00F03537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A70C3C" w:rsidRPr="00A70C3C">
        <w:rPr>
          <w:sz w:val="24"/>
          <w:szCs w:val="24"/>
        </w:rPr>
        <w:t xml:space="preserve">COFAR konzalting i trgovački poslovi društvo s ograničenom odgovornošću Rijeka (Grad Rijeka), Janka Polić Kamova 19, </w:t>
      </w:r>
      <w:r w:rsidR="00A70C3C" w:rsidRPr="00A70C3C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A70C3C" w:rsidRPr="00A70C3C">
        <w:rPr>
          <w:sz w:val="24"/>
          <w:szCs w:val="24"/>
        </w:rPr>
        <w:t>040015610, OIB: 25503981805</w:t>
      </w:r>
      <w:r w:rsidR="00A70C3C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A70C3C" w:rsidRPr="00A70C3C">
        <w:rPr>
          <w:sz w:val="24"/>
          <w:szCs w:val="24"/>
        </w:rPr>
        <w:t xml:space="preserve">COFAR konzalting i trgovački poslovi društvo s ograničenom odgovornošću Rijeka (Grad Rijeka), Janka Polić Kamova 19, </w:t>
      </w:r>
      <w:r w:rsidR="00A70C3C" w:rsidRPr="00A70C3C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A70C3C" w:rsidRPr="00A70C3C">
        <w:rPr>
          <w:sz w:val="24"/>
          <w:szCs w:val="24"/>
        </w:rPr>
        <w:t>040015610, OIB: 25503981805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 w:rsidR="00A70C3C">
        <w:rPr>
          <w:sz w:val="24"/>
          <w:szCs w:val="24"/>
        </w:rPr>
        <w:t>9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91DD7" w:rsidP="00C31925" w:rsidR="00491DD7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016E" w:rsidP="00C31925" w:rsidR="00C2016E">
      <w:r>
        <w:separator/>
      </w:r>
    </w:p>
  </w:endnote>
  <w:endnote w:id="0" w:type="continuationSeparator">
    <w:p w:rsidRDefault="00C2016E" w:rsidP="00C31925" w:rsidR="00C201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4A24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016E" w:rsidP="00C31925" w:rsidR="00C2016E">
      <w:r>
        <w:separator/>
      </w:r>
    </w:p>
  </w:footnote>
  <w:footnote w:id="0" w:type="continuationSeparator">
    <w:p w:rsidRDefault="00C2016E" w:rsidP="00C31925" w:rsidR="00C201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A46E9D">
      <w:rPr>
        <w:sz w:val="24"/>
        <w:szCs w:val="24"/>
      </w:rPr>
      <w:t>8</w:t>
    </w:r>
    <w:r w:rsidR="00801E56">
      <w:rPr>
        <w:sz w:val="24"/>
        <w:szCs w:val="24"/>
      </w:rPr>
      <w:t>5</w:t>
    </w:r>
    <w:r w:rsidR="00A70C3C">
      <w:rPr>
        <w:sz w:val="24"/>
        <w:szCs w:val="24"/>
      </w:rPr>
      <w:t>1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3424"/>
    <w:rsid w:val="00004BFD"/>
    <w:rsid w:val="00036602"/>
    <w:rsid w:val="00053F64"/>
    <w:rsid w:val="00066731"/>
    <w:rsid w:val="000C2C16"/>
    <w:rsid w:val="001369D4"/>
    <w:rsid w:val="0013757B"/>
    <w:rsid w:val="00152162"/>
    <w:rsid w:val="00161769"/>
    <w:rsid w:val="00166B2B"/>
    <w:rsid w:val="00183D25"/>
    <w:rsid w:val="0019678A"/>
    <w:rsid w:val="001A1820"/>
    <w:rsid w:val="00255ABB"/>
    <w:rsid w:val="0028378D"/>
    <w:rsid w:val="002B79F7"/>
    <w:rsid w:val="002C445B"/>
    <w:rsid w:val="0036315D"/>
    <w:rsid w:val="003732E4"/>
    <w:rsid w:val="00376710"/>
    <w:rsid w:val="003C4A24"/>
    <w:rsid w:val="003D032B"/>
    <w:rsid w:val="004416C3"/>
    <w:rsid w:val="00471684"/>
    <w:rsid w:val="00474B10"/>
    <w:rsid w:val="00490DF2"/>
    <w:rsid w:val="00491DD7"/>
    <w:rsid w:val="004B71DC"/>
    <w:rsid w:val="004F6C16"/>
    <w:rsid w:val="005072BC"/>
    <w:rsid w:val="00521E4C"/>
    <w:rsid w:val="00562610"/>
    <w:rsid w:val="005A0B0E"/>
    <w:rsid w:val="005F1F84"/>
    <w:rsid w:val="0060566B"/>
    <w:rsid w:val="00644D6C"/>
    <w:rsid w:val="00651B03"/>
    <w:rsid w:val="006701D2"/>
    <w:rsid w:val="00693245"/>
    <w:rsid w:val="00693821"/>
    <w:rsid w:val="006B31FD"/>
    <w:rsid w:val="006C4BD1"/>
    <w:rsid w:val="006D175E"/>
    <w:rsid w:val="006E116D"/>
    <w:rsid w:val="00707ADF"/>
    <w:rsid w:val="00762D29"/>
    <w:rsid w:val="00767B79"/>
    <w:rsid w:val="00777526"/>
    <w:rsid w:val="007B1DC3"/>
    <w:rsid w:val="007D0517"/>
    <w:rsid w:val="007E0807"/>
    <w:rsid w:val="007E5709"/>
    <w:rsid w:val="007E6B06"/>
    <w:rsid w:val="00801E56"/>
    <w:rsid w:val="0081006E"/>
    <w:rsid w:val="008127EF"/>
    <w:rsid w:val="0083385E"/>
    <w:rsid w:val="00851B35"/>
    <w:rsid w:val="008644FF"/>
    <w:rsid w:val="00866629"/>
    <w:rsid w:val="008868FD"/>
    <w:rsid w:val="008C63DB"/>
    <w:rsid w:val="008C6E81"/>
    <w:rsid w:val="008E2EDF"/>
    <w:rsid w:val="008F6813"/>
    <w:rsid w:val="00942A0F"/>
    <w:rsid w:val="009E57FF"/>
    <w:rsid w:val="009E5D04"/>
    <w:rsid w:val="009E7247"/>
    <w:rsid w:val="00A46E9D"/>
    <w:rsid w:val="00A54D91"/>
    <w:rsid w:val="00A70C3C"/>
    <w:rsid w:val="00A84B7C"/>
    <w:rsid w:val="00A97BA6"/>
    <w:rsid w:val="00AE45C2"/>
    <w:rsid w:val="00B106C9"/>
    <w:rsid w:val="00B1127C"/>
    <w:rsid w:val="00B339DF"/>
    <w:rsid w:val="00B7409B"/>
    <w:rsid w:val="00BA1DC4"/>
    <w:rsid w:val="00BA3EB5"/>
    <w:rsid w:val="00BD1955"/>
    <w:rsid w:val="00BE6506"/>
    <w:rsid w:val="00C16D69"/>
    <w:rsid w:val="00C2016E"/>
    <w:rsid w:val="00C31925"/>
    <w:rsid w:val="00C41A54"/>
    <w:rsid w:val="00C42E5C"/>
    <w:rsid w:val="00C85EFB"/>
    <w:rsid w:val="00C92A25"/>
    <w:rsid w:val="00C95096"/>
    <w:rsid w:val="00CA2225"/>
    <w:rsid w:val="00CB5FC9"/>
    <w:rsid w:val="00CF5849"/>
    <w:rsid w:val="00D008D2"/>
    <w:rsid w:val="00D40DA7"/>
    <w:rsid w:val="00D42E56"/>
    <w:rsid w:val="00D50E52"/>
    <w:rsid w:val="00D678A9"/>
    <w:rsid w:val="00D9221A"/>
    <w:rsid w:val="00DA284D"/>
    <w:rsid w:val="00DB7423"/>
    <w:rsid w:val="00DF095B"/>
    <w:rsid w:val="00E518D1"/>
    <w:rsid w:val="00E67E0D"/>
    <w:rsid w:val="00E91A71"/>
    <w:rsid w:val="00E97BA7"/>
    <w:rsid w:val="00EA695E"/>
    <w:rsid w:val="00EC77A5"/>
    <w:rsid w:val="00F03537"/>
    <w:rsid w:val="00F0797C"/>
    <w:rsid w:val="00F423DF"/>
    <w:rsid w:val="00F45FD4"/>
    <w:rsid w:val="00F86247"/>
    <w:rsid w:val="00FD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4A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4A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4A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4A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4A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4A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4A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4A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A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A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855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48714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8519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9557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90553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02786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127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3099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2461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399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430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5433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06919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214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45935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9910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03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987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588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755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49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1420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797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45611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44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0302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76326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239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63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814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851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35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577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8816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84649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46358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4576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42144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32721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99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83998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6497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863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0004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28065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34500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00955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67114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5959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52916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856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2230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7504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3966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492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38448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83706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25247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55612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81940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02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647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452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8710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5965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08114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8938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3193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0591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19941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0606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236567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1481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5301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5558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8710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6605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9891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6126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2267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7295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594033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92436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55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14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0597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00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7416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642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53925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47084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50345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0895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8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101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64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89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7797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50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26429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60523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10663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67121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91840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072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270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213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755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70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5790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295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7241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38681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101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6464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89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563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6967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118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5785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9233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31152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1635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28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64334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76491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891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278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306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1443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983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01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31079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56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83652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6149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92884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85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503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7943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701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9441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0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5454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6941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99202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82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4220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61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71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62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860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657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8947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65473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12379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75054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44130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44655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211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890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301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92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6158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6270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990121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02932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1301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4863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4856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452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2588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411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432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1014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83582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9917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12919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19182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19149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15266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7068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44474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3806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4330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7611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9902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49303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38486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27440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3260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24519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926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8848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847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1607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68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2821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4486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7206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775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3880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3535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861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85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717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34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2955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5276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721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5797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10792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2418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6630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96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175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3672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099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293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744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11336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0296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6971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06160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19368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076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7857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7443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966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021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9579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427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20976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06878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041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72554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93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53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885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1445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988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2724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0473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22752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01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879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704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8106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767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942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063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705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2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87315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6034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48088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3672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11420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9782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0702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4017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5872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16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874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7502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3931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175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8286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95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6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08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4488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99470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7402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34998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22992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18195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356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183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5077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611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2012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93847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06120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6361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010494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16210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7769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7783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9366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6622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261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9438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3510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3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0323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6931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23591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8973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288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01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3937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520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250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61378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8668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4765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86367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75463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01709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159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6744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895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882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2581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3540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27573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3597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477501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0504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461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7335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5614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8579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579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4708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873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74820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92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82207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3480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63437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0804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2135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9609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6561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8837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137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86403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80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527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432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31683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127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471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389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0268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0917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9191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14811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71842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27749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86668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277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933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622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102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869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4422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92880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077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56342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90385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7176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688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979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6604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3303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1932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9205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26559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642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359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24516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26959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208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835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985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700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0584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</izvorni_sadrzaj>
    <derivirana_varijabla naziv="DomainObject.Predmet.Broj_1">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St-851/2015</izvorni_sadrzaj>
    <derivirana_varijabla naziv="DomainObject.Predmet.OznakaBroj_1">St-851/2015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COFAR d.o.o.  Rijeka</izvorni_sadrzaj>
    <derivirana_varijabla naziv="DomainObject.Predmet.ProtustrankaFormated_1">  COFAR d.o.o.  Rijeka</derivirana_varijabla>
  </DomainObject.Predmet.ProtustrankaFormated>
  <DomainObject.Predmet.ProtustrankaFormatedOIB>
    <izvorni_sadrzaj>  COFAR d.o.o.  Rijeka, OIB 25503981805</izvorni_sadrzaj>
    <derivirana_varijabla naziv="DomainObject.Predmet.ProtustrankaFormatedOIB_1">  COFAR d.o.o.  Rijeka, OIB 25503981805</derivirana_varijabla>
  </DomainObject.Predmet.ProtustrankaFormatedOIB>
  <DomainObject.Predmet.ProtustrankaFormatedWithAdress>
    <izvorni_sadrzaj> COFAR d.o.o.  Rijeka, Janka Polić Kamova 19, 51000 Rijeka</izvorni_sadrzaj>
    <derivirana_varijabla naziv="DomainObject.Predmet.ProtustrankaFormatedWithAdress_1"> COFAR d.o.o.  Rijeka, Janka Polić Kamova 19, 51000 Rijeka</derivirana_varijabla>
  </DomainObject.Predmet.ProtustrankaFormatedWithAdress>
  <DomainObject.Predmet.ProtustrankaFormatedWithAdressOIB>
    <izvorni_sadrzaj> COFAR d.o.o.  Rijeka, OIB 25503981805, Janka Polić Kamova 19, 51000 Rijeka</izvorni_sadrzaj>
    <derivirana_varijabla naziv="DomainObject.Predmet.ProtustrankaFormatedWithAdressOIB_1"> COFAR d.o.o.  Rijeka, OIB 25503981805, Janka Polić Kamova 19, 51000 Rijeka</derivirana_varijabla>
  </DomainObject.Predmet.ProtustrankaFormatedWithAdressOIB>
  <DomainObject.Predmet.ProtustrankaWithAdress>
    <izvorni_sadrzaj>COFAR d.o.o.  Rijeka Janka Polić Kamova 19, 51000 Rijeka</izvorni_sadrzaj>
    <derivirana_varijabla naziv="DomainObject.Predmet.ProtustrankaWithAdress_1">COFAR d.o.o.  Rijeka Janka Polić Kamova 19, 51000 Rijeka</derivirana_varijabla>
  </DomainObject.Predmet.ProtustrankaWithAdress>
  <DomainObject.Predmet.ProtustrankaWithAdressOIB>
    <izvorni_sadrzaj>COFAR d.o.o.  Rijeka, OIB 25503981805, Janka Polić Kamova 19, 51000 Rijeka</izvorni_sadrzaj>
    <derivirana_varijabla naziv="DomainObject.Predmet.ProtustrankaWithAdressOIB_1">COFAR d.o.o.  Rijeka, OIB 25503981805, Janka Polić Kamova 19, 51000 Rijeka</derivirana_varijabla>
  </DomainObject.Predmet.ProtustrankaWithAdressOIB>
  <DomainObject.Predmet.ProtustrankaNazivFormated>
    <izvorni_sadrzaj>COFAR d.o.o.  Rijeka</izvorni_sadrzaj>
    <derivirana_varijabla naziv="DomainObject.Predmet.ProtustrankaNazivFormated_1">COFAR d.o.o.  Rijeka</derivirana_varijabla>
  </DomainObject.Predmet.ProtustrankaNazivFormated>
  <DomainObject.Predmet.ProtustrankaNazivFormatedOIB>
    <izvorni_sadrzaj>COFAR d.o.o.  Rijeka, OIB 25503981805</izvorni_sadrzaj>
    <derivirana_varijabla naziv="DomainObject.Predmet.ProtustrankaNazivFormatedOIB_1">COFAR d.o.o.  Rijeka, OIB 25503981805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COFAR d.o.o.  Rijeka</item>
    </izvorni_sadrzaj>
    <derivirana_varijabla naziv="DomainObject.Predmet.ProtuStrankaListFormated_1">
      <item>COFAR d.o.o.  Rijeka</item>
    </derivirana_varijabla>
  </DomainObject.Predmet.ProtuStrankaListFormated>
  <DomainObject.Predmet.ProtuStrankaListFormatedOIB>
    <izvorni_sadrzaj>
      <item>COFAR d.o.o.  Rijeka, OIB 25503981805</item>
    </izvorni_sadrzaj>
    <derivirana_varijabla naziv="DomainObject.Predmet.ProtuStrankaListFormatedOIB_1">
      <item>COFAR d.o.o.  Rijeka, OIB 25503981805</item>
    </derivirana_varijabla>
  </DomainObject.Predmet.ProtuStrankaListFormatedOIB>
  <DomainObject.Predmet.ProtuStrankaListFormatedWithAdress>
    <izvorni_sadrzaj>
      <item>COFAR d.o.o.  Rijeka, Janka Polić Kamova 19, 51000 Rijeka</item>
    </izvorni_sadrzaj>
    <derivirana_varijabla naziv="DomainObject.Predmet.ProtuStrankaListFormatedWithAdress_1">
      <item>COFAR d.o.o.  Rijeka, Janka Polić Kamova 19, 51000 Rijeka</item>
    </derivirana_varijabla>
  </DomainObject.Predmet.ProtuStrankaListFormatedWithAdress>
  <DomainObject.Predmet.ProtuStrankaListFormatedWithAdressOIB>
    <izvorni_sadrzaj>
      <item>COFAR d.o.o.  Rijeka, OIB 25503981805, Janka Polić Kamova 19, 51000 Rijeka</item>
    </izvorni_sadrzaj>
    <derivirana_varijabla naziv="DomainObject.Predmet.ProtuStrankaListFormatedWithAdressOIB_1">
      <item>COFAR d.o.o.  Rijeka, OIB 25503981805, Janka Polić Kamova 19, 51000 Rijeka</item>
    </derivirana_varijabla>
  </DomainObject.Predmet.ProtuStrankaListFormatedWithAdressOIB>
  <DomainObject.Predmet.ProtuStrankaListNazivFormated>
    <izvorni_sadrzaj>
      <item>COFAR d.o.o.  Rijeka</item>
    </izvorni_sadrzaj>
    <derivirana_varijabla naziv="DomainObject.Predmet.ProtuStrankaListNazivFormated_1">
      <item>COFAR d.o.o.  Rijeka</item>
    </derivirana_varijabla>
  </DomainObject.Predmet.ProtuStrankaListNazivFormated>
  <DomainObject.Predmet.ProtuStrankaListNazivFormatedOIB>
    <izvorni_sadrzaj>
      <item>COFAR d.o.o.  Rijeka, OIB 25503981805</item>
    </izvorni_sadrzaj>
    <derivirana_varijabla naziv="DomainObject.Predmet.ProtuStrankaListNazivFormatedOIB_1">
      <item>COFAR d.o.o.  Rijeka, OIB 25503981805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COFAR d.o.o.  Rijeka</izvorni_sadrzaj>
    <derivirana_varijabla naziv="DomainObject.Predmet.ProtustrankaIDrugi_1">COFAR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COFAR d.o.o.  Rijeka, OIB 25503981805, Janka Polić Kamova 19, 51000 Rijeka</izvorni_sadrzaj>
    <derivirana_varijabla naziv="DomainObject.Predmet.ProtustrankaIDrugiAdressOIB_1">COFAR d.o.o.  Rijeka, OIB 25503981805, Janka Polić Kamova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COFAR d.o.o.  Rijeka</item>
    </izvorni_sadrzaj>
    <derivirana_varijabla naziv="DomainObject.Predmet.SudioniciListNaziv_1">
      <item>FINA  Rijeka</item>
      <item>COFAR d.o.o.  Rijeka</item>
    </derivirana_varijabla>
  </DomainObject.Predmet.SudioniciListNaziv>
  <DomainObject.Predmet.SudioniciListAdressOIB>
    <izvorni_sadrzaj>
      <item>FINA  Rijeka, OIB 85821130368, Frana Kurelca 8,51000 Rijeka</item>
      <item>COFAR d.o.o.  Rijeka, OIB 25503981805, Janka Polić Kamova 19,51000 Rijeka</item>
    </izvorni_sadrzaj>
    <derivirana_varijabla naziv="DomainObject.Predmet.SudioniciListAdressOIB_1">
      <item>FINA  Rijeka, OIB 85821130368, Frana Kurelca 8,51000 Rijeka</item>
      <item>COFAR d.o.o.  Rijeka, OIB 25503981805, Janka Polić Kamova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25503981805</item>
    </izvorni_sadrzaj>
    <derivirana_varijabla naziv="DomainObject.Predmet.SudioniciListNazivOIB_1">
      <item>, OIB 85821130368</item>
      <item>, OIB 25503981805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384</properties:Words>
  <properties:Characters>2108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2015-12-09T12:50:00Z</dcterms:created>
  <dc:creator>Vera Jelenović</dc:creator>
  <cp:lastModifiedBy>wsadmin</cp:lastModifiedBy>
  <dcterms:modified xmlns:xsi="http://www.w3.org/2001/XMLSchema-instance" xsi:type="dcterms:W3CDTF">2015-12-09T12:51:00Z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