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235c" w14:paraId="6ac235c" w:rsidRDefault="00B8125C" w:rsidP="00B8125C" w:rsidR="00B8125C">
      <w:pPr>
        <w:jc w:val="right"/>
        <w15:collapsed w:val="false"/>
      </w:pPr>
      <w:r>
        <w:t>6 St-1499/17-14</w:t>
      </w:r>
    </w:p>
    <w:p w:rsidRDefault="00B8125C" w:rsidP="00B8125C" w:rsidR="00B8125C">
      <w:pPr>
        <w:jc w:val="right"/>
      </w:pPr>
    </w:p>
    <w:p w:rsidRDefault="00B8125C" w:rsidP="00B8125C" w:rsidR="00B8125C">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B8125C" w:rsidP="00B8125C" w:rsidR="00B8125C"/>
    <w:p w:rsidRDefault="00B8125C" w:rsidP="00B8125C" w:rsidR="00B8125C">
      <w:pPr>
        <w:ind w:hanging="720" w:left="360"/>
        <w:rPr>
          <w:b/>
        </w:rPr>
      </w:pPr>
      <w:r>
        <w:rPr>
          <w:b/>
        </w:rPr>
        <w:t xml:space="preserve">     REPUBLIKA HRVATSKA</w:t>
      </w:r>
    </w:p>
    <w:p w:rsidRDefault="00B8125C" w:rsidP="00B8125C" w:rsidR="00B8125C">
      <w:pPr>
        <w:ind w:hanging="720" w:left="360"/>
        <w:rPr>
          <w:sz w:val="22"/>
          <w:szCs w:val="22"/>
        </w:rPr>
      </w:pPr>
      <w:r>
        <w:rPr>
          <w:sz w:val="22"/>
          <w:szCs w:val="22"/>
        </w:rPr>
        <w:t xml:space="preserve">     TRGOVAČKI SUD U OSIJEKU</w:t>
      </w:r>
    </w:p>
    <w:p w:rsidRDefault="00B8125C" w:rsidP="00B8125C" w:rsidR="00B8125C">
      <w:pPr>
        <w:ind w:hanging="720" w:left="360"/>
        <w:rPr>
          <w:sz w:val="22"/>
          <w:szCs w:val="22"/>
        </w:rPr>
      </w:pPr>
      <w:r>
        <w:rPr>
          <w:sz w:val="22"/>
          <w:szCs w:val="22"/>
        </w:rPr>
        <w:t xml:space="preserve">     </w:t>
      </w:r>
      <w:r>
        <w:t xml:space="preserve">                                                                 </w:t>
      </w:r>
    </w:p>
    <w:p w:rsidRDefault="00B8125C" w:rsidP="00B8125C" w:rsidR="00B8125C">
      <w:pPr>
        <w:jc w:val="both"/>
      </w:pPr>
    </w:p>
    <w:p w:rsidRDefault="00B8125C" w:rsidP="00B8125C" w:rsidR="00B8125C">
      <w:pPr>
        <w:jc w:val="center"/>
      </w:pPr>
      <w:r>
        <w:t>R E P U B L I K A  H R V A T S K A</w:t>
      </w:r>
    </w:p>
    <w:p w:rsidRDefault="00B8125C" w:rsidP="00B8125C" w:rsidR="00B8125C">
      <w:pPr>
        <w:jc w:val="center"/>
      </w:pPr>
    </w:p>
    <w:p w:rsidRDefault="00B8125C" w:rsidP="00B8125C" w:rsidR="00B8125C">
      <w:pPr>
        <w:jc w:val="center"/>
      </w:pPr>
      <w:r>
        <w:t>R J E Š E N J E</w:t>
      </w:r>
    </w:p>
    <w:p w:rsidRDefault="00B8125C" w:rsidP="00B8125C" w:rsidR="00B8125C">
      <w:pPr>
        <w:pStyle w:val="Tijeloteksta"/>
        <w:rPr>
          <w:b/>
          <w:bCs/>
        </w:rPr>
      </w:pPr>
    </w:p>
    <w:p w:rsidRDefault="00B8125C" w:rsidP="00B8125C" w:rsidR="00B8125C">
      <w:pPr>
        <w:pStyle w:val="Tijeloteksta"/>
        <w:jc w:val="center"/>
        <w:rPr>
          <w:b/>
          <w:bCs/>
        </w:rPr>
      </w:pPr>
      <w:r>
        <w:tab/>
      </w:r>
    </w:p>
    <w:p w:rsidRDefault="00B8125C" w:rsidP="00B8125C" w:rsidR="00B8125C">
      <w:pPr>
        <w:ind w:firstLine="708"/>
        <w:jc w:val="both"/>
      </w:pPr>
      <w:r>
        <w:t xml:space="preserve">Trgovački sud u Osijeku, po stečajnoj sutkinji Nadi Roso, u stečajnom predmetu predlagatelja Financijska agencija Regionalni centar Osijek, za otvaranje stečajnog  postupka nad dužnikom </w:t>
      </w:r>
      <w:r>
        <w:rPr>
          <w:b/>
        </w:rPr>
        <w:t xml:space="preserve">FANTASTICO d.o.o. za proizvodnju, trgovinu i usluge, </w:t>
      </w:r>
      <w:proofErr w:type="spellStart"/>
      <w:r>
        <w:rPr>
          <w:b/>
        </w:rPr>
        <w:t>Semeljci</w:t>
      </w:r>
      <w:proofErr w:type="spellEnd"/>
      <w:r>
        <w:rPr>
          <w:b/>
        </w:rPr>
        <w:t xml:space="preserve"> (Općina </w:t>
      </w:r>
      <w:proofErr w:type="spellStart"/>
      <w:r>
        <w:rPr>
          <w:b/>
        </w:rPr>
        <w:t>Semeljci</w:t>
      </w:r>
      <w:proofErr w:type="spellEnd"/>
      <w:r>
        <w:rPr>
          <w:b/>
        </w:rPr>
        <w:t>), Kralja Tomislava 8, MBS 030133688, OIB 00438822243</w:t>
      </w:r>
      <w:r>
        <w:t>, dana 26. siječnja 2018. g.,</w:t>
      </w:r>
    </w:p>
    <w:p w:rsidRDefault="00B8125C" w:rsidP="00B8125C" w:rsidR="00B8125C">
      <w:pPr>
        <w:ind w:firstLine="708"/>
        <w:jc w:val="both"/>
      </w:pPr>
    </w:p>
    <w:p w:rsidRDefault="00B8125C" w:rsidP="00B8125C" w:rsidR="00B8125C">
      <w:pPr>
        <w:jc w:val="center"/>
      </w:pPr>
      <w:r>
        <w:t>r i j e š i o  j e</w:t>
      </w:r>
    </w:p>
    <w:p w:rsidRDefault="00B8125C" w:rsidP="00B8125C" w:rsidR="00B8125C">
      <w:pPr>
        <w:jc w:val="both"/>
      </w:pPr>
    </w:p>
    <w:p w:rsidRDefault="00B8125C" w:rsidP="00B8125C" w:rsidR="00B8125C">
      <w:pPr>
        <w:pStyle w:val="Tijeloteksta"/>
        <w:ind w:hanging="720" w:left="720"/>
      </w:pPr>
      <w:r>
        <w:t>I</w:t>
      </w:r>
      <w:r>
        <w:tab/>
        <w:t xml:space="preserve">Nalaže se osobi ovlaštenoj za zastupanje dužnika, </w:t>
      </w:r>
      <w:proofErr w:type="spellStart"/>
      <w:r>
        <w:t>z.z</w:t>
      </w:r>
      <w:proofErr w:type="spellEnd"/>
      <w:r>
        <w:t xml:space="preserve">. dužnika Marijanu </w:t>
      </w:r>
      <w:proofErr w:type="spellStart"/>
      <w:r>
        <w:t>Kaptein</w:t>
      </w:r>
      <w:proofErr w:type="spellEnd"/>
      <w:r>
        <w:t xml:space="preserve">, </w:t>
      </w:r>
      <w:proofErr w:type="spellStart"/>
      <w:r>
        <w:t>Kešinci</w:t>
      </w:r>
      <w:proofErr w:type="spellEnd"/>
      <w:r>
        <w:t>, Braće Radića 17, OIB: 54047963311, da u roku od 8 (osam) dana od dana primitka ovog rješenja uplati:</w:t>
      </w:r>
    </w:p>
    <w:p w:rsidRDefault="00B8125C" w:rsidP="00B8125C" w:rsidR="00B8125C">
      <w:pPr>
        <w:pStyle w:val="Tijeloteksta"/>
        <w:numPr>
          <w:ilvl w:val="0"/>
          <w:numId w:val="9"/>
        </w:numPr>
      </w:pPr>
      <w:r>
        <w:t>predujam od 5.000,00 kn na žiro račun Trgovačkog suda u Osijeku broj HR31 2390 0011 3000 0020 0 s pozivom na  broj HR05 272-</w:t>
      </w:r>
      <w:r>
        <w:rPr>
          <w:b/>
        </w:rPr>
        <w:t>1499-17</w:t>
      </w:r>
      <w:r>
        <w:t>.</w:t>
      </w:r>
    </w:p>
    <w:p w:rsidRDefault="00B8125C" w:rsidP="00B8125C" w:rsidR="00B8125C">
      <w:pPr>
        <w:pStyle w:val="Tijeloteksta"/>
      </w:pPr>
    </w:p>
    <w:p w:rsidRDefault="00B8125C" w:rsidP="00B8125C" w:rsidR="00B8125C">
      <w:pPr>
        <w:ind w:hanging="720" w:left="720"/>
        <w:jc w:val="both"/>
      </w:pPr>
      <w:r>
        <w:t xml:space="preserve">II </w:t>
      </w:r>
      <w:r>
        <w:tab/>
        <w:t xml:space="preserve">Ukoliko osoba ovlaštena za zastupanje dužnika, Marijan </w:t>
      </w:r>
      <w:proofErr w:type="spellStart"/>
      <w:r>
        <w:t>Kaptein</w:t>
      </w:r>
      <w:proofErr w:type="spellEnd"/>
      <w:r>
        <w:t xml:space="preserve">, </w:t>
      </w:r>
      <w:proofErr w:type="spellStart"/>
      <w:r>
        <w:t>Kešinci</w:t>
      </w:r>
      <w:proofErr w:type="spellEnd"/>
      <w:r>
        <w:t xml:space="preserve">, Braće Radića 17, OIB: 54047963311, ne plati utvrđeni iznos predujma  ili o plaćanju bez odgode ne obavijeste sud, radi naplate predujma i dodatnog iznosa predujma iz točke I ovog rješenja određuje se ovrha na njegovim novčanim sredstvima po računima i oročenim novčanim sredstvima kod poslovnih banaka sa sjedištem u Republici Hrvatskoj. </w:t>
      </w:r>
    </w:p>
    <w:p w:rsidRDefault="00B8125C" w:rsidP="00B8125C" w:rsidR="00B8125C">
      <w:pPr>
        <w:ind w:left="1320"/>
        <w:jc w:val="both"/>
      </w:pPr>
      <w:r>
        <w:t>a) Poziva se FINA da izda nalog za izvršenje osnove za plaćanje sukladno članku 9. Zakona o provedbi ovrhe na novčanim sredstvima.</w:t>
      </w:r>
    </w:p>
    <w:p w:rsidRDefault="00B8125C" w:rsidP="00B8125C" w:rsidR="00B8125C">
      <w:pPr>
        <w:ind w:left="1320"/>
        <w:jc w:val="both"/>
      </w:pPr>
      <w:r>
        <w:t>b) Nalaže se FINI da novčani iznos od 5.000,00 kn,  za koji je određena ovrha, zaplijeni i prenese na žiro račun Trgovačkog suda u Osijeku broj HR31 2390 0011 3000 0020 0 s pozivom na  broj HR05 272-</w:t>
      </w:r>
      <w:r>
        <w:rPr>
          <w:b/>
        </w:rPr>
        <w:t>1499-17</w:t>
      </w:r>
      <w:r>
        <w:t xml:space="preserve"> te o tome obavijesti sud. </w:t>
      </w:r>
    </w:p>
    <w:p w:rsidRDefault="00B8125C" w:rsidP="00B8125C" w:rsidR="00B8125C">
      <w:pPr>
        <w:ind w:left="1320"/>
        <w:jc w:val="both"/>
      </w:pPr>
      <w:r>
        <w:t xml:space="preserve">c) Zabranjuje se FINI da navedenu tražbinu ispuni dužniku Marijanu </w:t>
      </w:r>
      <w:proofErr w:type="spellStart"/>
      <w:r>
        <w:t>Kaptein</w:t>
      </w:r>
      <w:proofErr w:type="spellEnd"/>
      <w:r>
        <w:t xml:space="preserve">, </w:t>
      </w:r>
      <w:proofErr w:type="spellStart"/>
      <w:r>
        <w:t>Kešinci</w:t>
      </w:r>
      <w:proofErr w:type="spellEnd"/>
      <w:r>
        <w:t>, Braće Radića 17, OIB: 54047963311, te se istom zabranjuje da tu tražbinu naplati ili inače raspolaže njome.</w:t>
      </w:r>
    </w:p>
    <w:p w:rsidRDefault="00B8125C" w:rsidP="00B8125C" w:rsidR="00B8125C">
      <w:pPr>
        <w:jc w:val="both"/>
      </w:pPr>
    </w:p>
    <w:p w:rsidRDefault="00B8125C" w:rsidP="00B8125C" w:rsidR="00B8125C">
      <w:pPr>
        <w:ind w:hanging="720" w:left="720"/>
        <w:jc w:val="both"/>
      </w:pPr>
      <w:r>
        <w:t>III</w:t>
      </w:r>
      <w:r>
        <w:tab/>
        <w:t xml:space="preserve">Ukoliko osoba ovlaštena za zastupanje dužnika, Marijan </w:t>
      </w:r>
      <w:proofErr w:type="spellStart"/>
      <w:r>
        <w:t>Kaptein</w:t>
      </w:r>
      <w:proofErr w:type="spellEnd"/>
      <w:r>
        <w:t xml:space="preserve">, </w:t>
      </w:r>
      <w:proofErr w:type="spellStart"/>
      <w:r>
        <w:t>Kešinci</w:t>
      </w:r>
      <w:proofErr w:type="spellEnd"/>
      <w:r>
        <w:t>, Braće Radića 17, OIB: 54047963311, ne postupi po nalogu suda iz točke I, ovo rješenje će se po pravomoćnosti dostaviti FINI radi provedbe ovrhe iz točke II izreke rješenja.</w:t>
      </w:r>
    </w:p>
    <w:p w:rsidRDefault="00B8125C" w:rsidP="00B8125C" w:rsidR="00B8125C">
      <w:pPr>
        <w:ind w:hanging="720" w:left="720"/>
        <w:jc w:val="both"/>
      </w:pPr>
    </w:p>
    <w:p w:rsidRDefault="00B8125C" w:rsidP="00B8125C" w:rsidR="00B8125C">
      <w:pPr>
        <w:ind w:hanging="720" w:left="720"/>
        <w:jc w:val="both"/>
      </w:pPr>
    </w:p>
    <w:p w:rsidRDefault="00B8125C" w:rsidP="00B8125C" w:rsidR="00B8125C">
      <w:pPr>
        <w:jc w:val="both"/>
      </w:pPr>
    </w:p>
    <w:p w:rsidRDefault="00B8125C" w:rsidP="00B8125C" w:rsidR="00B8125C">
      <w:pPr>
        <w:jc w:val="right"/>
      </w:pPr>
      <w:r>
        <w:t>6 St-1499/17-14</w:t>
      </w:r>
    </w:p>
    <w:p w:rsidRDefault="00B8125C" w:rsidP="00B8125C" w:rsidR="00B8125C">
      <w:pPr>
        <w:jc w:val="right"/>
      </w:pPr>
    </w:p>
    <w:p w:rsidRDefault="00B8125C" w:rsidP="00B8125C" w:rsidR="00B8125C"/>
    <w:p w:rsidRDefault="00B8125C" w:rsidP="00B8125C" w:rsidR="00B8125C">
      <w:pPr>
        <w:jc w:val="center"/>
      </w:pPr>
      <w:r>
        <w:t>Obrazloženje</w:t>
      </w:r>
    </w:p>
    <w:p w:rsidRDefault="00B8125C" w:rsidP="00B8125C" w:rsidR="00B8125C">
      <w:pPr>
        <w:pStyle w:val="Tijeloteksta"/>
        <w:rPr>
          <w:b/>
          <w:bCs/>
        </w:rPr>
      </w:pPr>
    </w:p>
    <w:p w:rsidRDefault="00B8125C" w:rsidP="00B8125C" w:rsidR="00B8125C">
      <w:pPr>
        <w:pStyle w:val="Tijeloteksta"/>
        <w:rPr>
          <w:b/>
          <w:bCs/>
        </w:rPr>
      </w:pPr>
    </w:p>
    <w:p w:rsidRDefault="00B8125C" w:rsidP="00B8125C" w:rsidR="00B8125C">
      <w:pPr>
        <w:pStyle w:val="Tijeloteksta"/>
      </w:pPr>
      <w:r>
        <w:rPr>
          <w:bCs/>
        </w:rPr>
        <w:tab/>
        <w:t xml:space="preserve">Predlagatelj </w:t>
      </w:r>
      <w:r>
        <w:t xml:space="preserve">FINA RC Osijek Podružnica Osijek </w:t>
      </w:r>
      <w:r>
        <w:rPr>
          <w:bCs/>
        </w:rPr>
        <w:t xml:space="preserve">je dana 21. kolovoza 2017. podnijela ovom sudu prijedlog za pokretanje skraćenog stečajnog postupka nad dužnikom </w:t>
      </w:r>
      <w:proofErr w:type="spellStart"/>
      <w:r>
        <w:rPr>
          <w:b/>
        </w:rPr>
        <w:t>dužnikom</w:t>
      </w:r>
      <w:proofErr w:type="spellEnd"/>
      <w:r>
        <w:rPr>
          <w:b/>
        </w:rPr>
        <w:t xml:space="preserve"> FANTASTICO d.o.o. za proizvodnju, trgovinu i usluge, </w:t>
      </w:r>
      <w:proofErr w:type="spellStart"/>
      <w:r>
        <w:rPr>
          <w:b/>
        </w:rPr>
        <w:t>Semeljci</w:t>
      </w:r>
      <w:proofErr w:type="spellEnd"/>
      <w:r>
        <w:rPr>
          <w:b/>
        </w:rPr>
        <w:t xml:space="preserve"> (Općina </w:t>
      </w:r>
      <w:proofErr w:type="spellStart"/>
      <w:r>
        <w:rPr>
          <w:b/>
        </w:rPr>
        <w:t>Semeljci</w:t>
      </w:r>
      <w:proofErr w:type="spellEnd"/>
      <w:r>
        <w:rPr>
          <w:b/>
        </w:rPr>
        <w:t>), Kralja Tomislava 8, MBS 030133688, OIB 00438822243</w:t>
      </w:r>
      <w:r>
        <w:t xml:space="preserve">, temeljem odredbe članka 110. stav 1. Stečajnog zakona (Narodne novine 71/15). </w:t>
      </w:r>
    </w:p>
    <w:p w:rsidRDefault="00B8125C" w:rsidP="00B8125C" w:rsidR="00B8125C">
      <w:pPr>
        <w:jc w:val="both"/>
      </w:pPr>
      <w:r>
        <w:tab/>
        <w:t xml:space="preserve">Zaključkom TS Osijek broj 6 St-1499/17 od 13. studenog 2017. g. pozvana je osoba  zastupanje dužnika Marijan </w:t>
      </w:r>
      <w:proofErr w:type="spellStart"/>
      <w:r>
        <w:t>Kaptein</w:t>
      </w:r>
      <w:proofErr w:type="spellEnd"/>
      <w:r>
        <w:t xml:space="preserve">, </w:t>
      </w:r>
      <w:proofErr w:type="spellStart"/>
      <w:r>
        <w:t>Kešinci</w:t>
      </w:r>
      <w:proofErr w:type="spellEnd"/>
      <w:r>
        <w:t xml:space="preserve">, Braće Radića 17, OIB: 54047963311, na uplatu predujma u iznosu od 1.000,00 kn u Fond za namirenje troškova stečajnog postupka, u roku od 8 dana, temeljem odredbi članka 113. st. 1 Stečajnog zakona (NN 71/15 u daljnjem tekstu SZ) u vezi s čl. 114. st. 1 SZ te na uplatu dodatnog iznosa predujma u iznosu od 4.000,00 kn  za namirenje troškova stečajnog postupka, u roku od 8 dana, temeljem odredbi članka 113. i članka 114. Stečajnog zakona. Istim zaključkom osoba ovlaštena  za zastupanje dužnika upozorena je da ukoliko predujam ne uplati u propisanom roku isti će biti naplaćeni primjenom pravila o prisilnoj naplati novčane kazne u parničnom postupku. </w:t>
      </w:r>
    </w:p>
    <w:p w:rsidRDefault="00B8125C" w:rsidP="00B8125C" w:rsidR="00B8125C">
      <w:pPr>
        <w:jc w:val="both"/>
      </w:pPr>
      <w:r>
        <w:tab/>
        <w:t xml:space="preserve">Navedeni zaključak ovoga suda </w:t>
      </w:r>
      <w:proofErr w:type="spellStart"/>
      <w:r>
        <w:t>z.z</w:t>
      </w:r>
      <w:proofErr w:type="spellEnd"/>
      <w:r>
        <w:t>. dužnika, iako je primio dana 16.11.2017. g. a što je razvidno iz povratnice koja se nalazi u spisu, nije se očitovao odnosno nije postupio po zahtjevu suda te nije uplatio iznos od 1.000,00 kn predujma za namirenje troškova stečajnog postupka u Fond za namirenje troškova stečajnog postupka na depozitni račun ovoga suda.</w:t>
      </w:r>
    </w:p>
    <w:p w:rsidRDefault="00B8125C" w:rsidP="00B8125C" w:rsidR="00B8125C">
      <w:pPr>
        <w:ind w:firstLine="708"/>
        <w:jc w:val="both"/>
      </w:pPr>
      <w:r>
        <w:t xml:space="preserve">Ujedno rješenjem ovoga suda broj St-1499/17 od 13. studenog 2017. g. pokrenut je prethodni postupak radi utvrđivanja uvjeta za otvaranje stečajnog postupka nad dužnikom te je imenovan privremeni stečajni upravitelj u osobi Jadranka </w:t>
      </w:r>
      <w:proofErr w:type="spellStart"/>
      <w:r>
        <w:t>Šeput</w:t>
      </w:r>
      <w:proofErr w:type="spellEnd"/>
      <w:r>
        <w:t xml:space="preserve"> iz Osijeka, automatskim odabirom a kako bi utvrdio financijsko-gospodarsko stanje st. dužnika te mogućnosti provedbe stečajnog postupka nad njegovom imovinom.</w:t>
      </w:r>
    </w:p>
    <w:p w:rsidRDefault="00B8125C" w:rsidP="00B8125C" w:rsidR="00B8125C">
      <w:pPr>
        <w:ind w:firstLine="708"/>
        <w:jc w:val="both"/>
      </w:pPr>
      <w:r>
        <w:t>Privremena stečajna upraviteljica je dana 28. prosinca 2017. g. u spis dostavila izvješće u kojem je navela koje je sve radnje obavio kako bi utvrdio da li postoje uvjeti za otvaranje stečajnog postupka nad dužnikom i uz to pribavio je potvrdu Hrvatskog zavoda za mirovinsko osiguranje, potvrdu MUP RH, Policijske uprave Osječko-baranjske i potvrdu Općinskog suda u Osijeku, ZK odjela te ujedno utvrdio temeljem prikupljene materijalne dokumentacije da postoje stečajni razlozi propisani čl. 6 Stečajnog zakona (NN br. 71/15 u daljnjem tekstu SZ).</w:t>
      </w:r>
    </w:p>
    <w:p w:rsidRDefault="00B8125C" w:rsidP="00B8125C" w:rsidR="00B8125C">
      <w:pPr>
        <w:ind w:firstLine="708"/>
        <w:jc w:val="both"/>
      </w:pPr>
      <w:r>
        <w:t>Budući da dužnik nije postupio po pozivu suda iz Zaključka od 13.11.2017. g. (uredno primio putem e-</w:t>
      </w:r>
      <w:proofErr w:type="spellStart"/>
      <w:r>
        <w:t>ogl</w:t>
      </w:r>
      <w:proofErr w:type="spellEnd"/>
      <w:r>
        <w:t xml:space="preserve">. pl.) sud je donio Rješenje kojim je naloženo </w:t>
      </w:r>
      <w:proofErr w:type="spellStart"/>
      <w:r>
        <w:t>z.z</w:t>
      </w:r>
      <w:proofErr w:type="spellEnd"/>
      <w:r>
        <w:t>. dužnika uplatu ukupnog iznosa od 5.000,00 kn a za koji iznos je prethodno pozivan zaključcima ovoga suda kako je to gore navedeno.</w:t>
      </w:r>
    </w:p>
    <w:p w:rsidRDefault="00B8125C" w:rsidP="00B8125C" w:rsidR="00B8125C">
      <w:pPr>
        <w:jc w:val="right"/>
      </w:pPr>
    </w:p>
    <w:p w:rsidRDefault="00B8125C" w:rsidP="00B8125C" w:rsidR="00B8125C">
      <w:pPr>
        <w:jc w:val="right"/>
      </w:pPr>
    </w:p>
    <w:p w:rsidRDefault="00B8125C" w:rsidP="00B8125C" w:rsidR="00B8125C">
      <w:pPr>
        <w:jc w:val="right"/>
      </w:pPr>
      <w:bookmarkStart w:name="_GoBack" w:id="0"/>
      <w:bookmarkEnd w:id="0"/>
    </w:p>
    <w:p w:rsidRDefault="00B8125C" w:rsidP="00B8125C" w:rsidR="00B8125C">
      <w:pPr>
        <w:jc w:val="right"/>
      </w:pPr>
    </w:p>
    <w:p w:rsidRDefault="00B8125C" w:rsidP="00B8125C" w:rsidR="00B8125C">
      <w:pPr>
        <w:jc w:val="right"/>
      </w:pPr>
    </w:p>
    <w:p w:rsidRDefault="00B8125C" w:rsidP="00B8125C" w:rsidR="00B8125C">
      <w:pPr>
        <w:jc w:val="right"/>
      </w:pPr>
    </w:p>
    <w:p w:rsidRDefault="00B8125C" w:rsidP="00B8125C" w:rsidR="00B8125C"/>
    <w:p w:rsidRDefault="00B8125C" w:rsidP="00B8125C" w:rsidR="00B8125C">
      <w:pPr>
        <w:jc w:val="right"/>
      </w:pPr>
    </w:p>
    <w:p w:rsidRDefault="00B8125C" w:rsidP="00B8125C" w:rsidR="00B8125C">
      <w:pPr>
        <w:jc w:val="right"/>
      </w:pPr>
      <w:r>
        <w:lastRenderedPageBreak/>
        <w:t>6 St-1499/17-14</w:t>
      </w:r>
    </w:p>
    <w:p w:rsidRDefault="00B8125C" w:rsidP="00B8125C" w:rsidR="00B8125C">
      <w:pPr>
        <w:ind w:firstLine="708"/>
        <w:jc w:val="both"/>
      </w:pPr>
    </w:p>
    <w:p w:rsidRDefault="00B8125C" w:rsidP="00B8125C" w:rsidR="00B8125C">
      <w:pPr>
        <w:ind w:firstLine="708"/>
        <w:jc w:val="both"/>
      </w:pPr>
    </w:p>
    <w:p w:rsidRDefault="00B8125C" w:rsidP="00B8125C" w:rsidR="00B8125C">
      <w:pPr>
        <w:ind w:firstLine="708"/>
        <w:jc w:val="both"/>
      </w:pPr>
      <w:r>
        <w:t xml:space="preserve">Visina dodatnog predujma u iznosu od 4.000,00 kn u konkretnom slučaju određena je na slijedeći način: sukladno čl. 113 SZ a budući da </w:t>
      </w:r>
      <w:proofErr w:type="spellStart"/>
      <w:r>
        <w:t>z.z</w:t>
      </w:r>
      <w:proofErr w:type="spellEnd"/>
      <w:r>
        <w:t>. dužnika nije podnio prijedlog za otvaranje stečajnog postupka u propisanom roku naloženo mu je plaćanje predujma za namirenje troškova stečajnog postupka u roku od 8 dana zaključkom ovoga suda od 6.11.2017. g. u iznosu od 4.000,00 kn budući je čl. 114 st. 1 SZ propisano da dodatni iznos predujma ne može biti viši od 20.000,00 kn.</w:t>
      </w:r>
    </w:p>
    <w:p w:rsidRDefault="00B8125C" w:rsidP="00B8125C" w:rsidR="00B8125C">
      <w:pPr>
        <w:ind w:firstLine="708"/>
        <w:jc w:val="both"/>
      </w:pPr>
      <w:r>
        <w:t>Nadalje, Uredbom o kriterijima i načinu obračuna i plaćanja nagrade stečajnim upraviteljima (NN br. 105/15 u daljnjem tekstu Uredba) čl. 4 propisano je da privremenom stečajnom upravitelju pripada pravo na jednokratnu nagradu za poslove obavljene u prethodnom postupku u iznosu od 3.000,00 kn – 20.000,00 kn pri čemu će sud voditi računa o složenosti poslova koje je obavio.</w:t>
      </w:r>
    </w:p>
    <w:p w:rsidRDefault="00B8125C" w:rsidP="00B8125C" w:rsidR="00B8125C">
      <w:pPr>
        <w:ind w:firstLine="708"/>
        <w:jc w:val="both"/>
      </w:pPr>
      <w:r>
        <w:t>Budući da je sud uvidom u prijedlog za pokretanje skraćenog stečajnog postupka FINE od 21.8.2017. g. utvrdio da visina blokade žiro računa dužnika iznosi 11.946,37 kn, ovaj sud smatra da obavljanje poslova privremenog stečajnog upravitelja neće biti u tolikoj mjeri složeno te je odredio visinu dodatnog predujma, u konkretnom slučaju, u iznosu od 4.000,00 kn a na ime minimalnog iznosa jednokratne nagrade privremenom stečajnom upravitelju za poslove obavljene u prethodnom postupku kako to propisuje Uredba čl. 4, a koje poslove je privremeni stečajni upravitelj obavio savjesno i u potpunosti.</w:t>
      </w:r>
    </w:p>
    <w:p w:rsidRDefault="00B8125C" w:rsidP="00B8125C" w:rsidR="00B8125C">
      <w:pPr>
        <w:ind w:firstLine="708"/>
        <w:jc w:val="both"/>
      </w:pPr>
      <w:r>
        <w:t xml:space="preserve"> Slijedom navedenog valjalo je sukladno članku 113. SZ riješiti kao u izreci.</w:t>
      </w:r>
    </w:p>
    <w:p w:rsidRDefault="00B8125C" w:rsidP="00B8125C" w:rsidR="00B8125C">
      <w:pPr>
        <w:ind w:firstLine="708"/>
        <w:jc w:val="both"/>
      </w:pPr>
      <w:r>
        <w:t xml:space="preserve">Valja napomenuti da je Rješenjem TS Osijek 6 St-1499/17-13 od 26. siječnja 2018. g. obustavljen stečajni postupak nad dužnikom budući da kod dužnika više ne postoji stečajni razlog odnosno dužnik je do završetka prethodnog postupka postao sposoban za plaćanje. </w:t>
      </w:r>
    </w:p>
    <w:p w:rsidRDefault="00B8125C" w:rsidP="00B8125C" w:rsidR="00B8125C">
      <w:pPr>
        <w:ind w:firstLine="708"/>
        <w:jc w:val="both"/>
      </w:pPr>
      <w:r>
        <w:t>Sukladno čl. 128 st. 9 SZ ako dužnik do završetka prethodnog postupka postane sposoban za plaćanje sud će postupak obustaviti a troškove provedbenog postupka u tom slučaju dužan je naknaditi dužnik,  u konkretnom slučaju troškove provedbenog postupka predstavljaju troškovi za namirenje troškova stečajnog postupka u ukupnom iznosu 5.000,00 kn navedenih u izreci ovoga Rješenja te je valjalo odlučiti kao u izreci.</w:t>
      </w:r>
    </w:p>
    <w:p w:rsidRDefault="00B8125C" w:rsidP="00B8125C" w:rsidR="00B8125C">
      <w:pPr>
        <w:ind w:firstLine="708"/>
        <w:jc w:val="both"/>
      </w:pPr>
    </w:p>
    <w:p w:rsidRDefault="00B8125C" w:rsidP="00B8125C" w:rsidR="00B8125C">
      <w:pPr>
        <w:jc w:val="both"/>
      </w:pPr>
    </w:p>
    <w:p w:rsidRDefault="00B8125C" w:rsidP="00B8125C" w:rsidR="00B8125C">
      <w:pPr>
        <w:tabs>
          <w:tab w:pos="4392" w:val="center"/>
          <w:tab w:pos="6390" w:val="left"/>
        </w:tabs>
      </w:pPr>
      <w:r>
        <w:tab/>
        <w:t>U Osijeku 26. siječnja 2018. g.</w:t>
      </w:r>
    </w:p>
    <w:p w:rsidRDefault="00B8125C" w:rsidP="00B8125C" w:rsidR="00B8125C"/>
    <w:p w:rsidRDefault="00B8125C" w:rsidP="00B8125C" w:rsidR="00B8125C">
      <w:r>
        <w:t>Zapisničar: Danijela Sekulić</w:t>
      </w:r>
    </w:p>
    <w:p w:rsidRDefault="00B8125C" w:rsidP="00B8125C" w:rsidR="00B8125C"/>
    <w:p w:rsidRDefault="00B8125C" w:rsidP="00B8125C" w:rsidR="00B8125C">
      <w:r>
        <w:tab/>
      </w:r>
      <w:r>
        <w:tab/>
      </w:r>
      <w:r>
        <w:tab/>
      </w:r>
      <w:r>
        <w:tab/>
      </w:r>
      <w:r>
        <w:tab/>
      </w:r>
      <w:r>
        <w:tab/>
      </w:r>
      <w:r>
        <w:tab/>
      </w:r>
      <w:r>
        <w:tab/>
      </w:r>
      <w:r>
        <w:tab/>
        <w:t xml:space="preserve">STEČAJNA SUTKINJA </w:t>
      </w:r>
    </w:p>
    <w:p w:rsidRDefault="00B8125C" w:rsidP="00B8125C" w:rsidR="00B8125C">
      <w:pPr>
        <w:ind w:firstLine="720" w:left="5760"/>
      </w:pPr>
      <w:r>
        <w:t xml:space="preserve">        Nada Roso</w:t>
      </w:r>
    </w:p>
    <w:p w:rsidRDefault="00B8125C" w:rsidP="00B8125C" w:rsidR="00B8125C">
      <w:pPr>
        <w:ind w:firstLine="720" w:left="5760"/>
      </w:pPr>
    </w:p>
    <w:p w:rsidRDefault="00B8125C" w:rsidP="00B8125C" w:rsidR="00B8125C">
      <w:pPr>
        <w:jc w:val="both"/>
      </w:pPr>
      <w:r>
        <w:t xml:space="preserve">NAPUTAK  O PRAVNOM LIJEKU </w:t>
      </w:r>
    </w:p>
    <w:p w:rsidRDefault="00B8125C" w:rsidP="00B8125C" w:rsidR="00B8125C">
      <w:pPr>
        <w:jc w:val="both"/>
      </w:pPr>
      <w:r>
        <w:t xml:space="preserve">Protiv ovog rješenja može nezadovoljna stranka uložiti žalbu Visokom trgovačkom sudu Republike Hrvatske u Zagrebu u roku od 8 dana pismeno u 3 primjerka putem ovoga suda. </w:t>
      </w:r>
    </w:p>
    <w:p w:rsidRDefault="00B8125C" w:rsidP="00B8125C" w:rsidR="00B8125C">
      <w:pPr>
        <w:jc w:val="both"/>
      </w:pPr>
    </w:p>
    <w:p w:rsidRDefault="00B8125C" w:rsidP="00B8125C" w:rsidR="00B8125C">
      <w:pPr>
        <w:jc w:val="both"/>
      </w:pPr>
    </w:p>
    <w:p w:rsidRDefault="00B8125C" w:rsidP="00B8125C" w:rsidR="00B8125C">
      <w:pPr>
        <w:tabs>
          <w:tab w:pos="6075" w:val="left"/>
        </w:tabs>
      </w:pPr>
      <w:r>
        <w:t>DNA</w:t>
      </w:r>
      <w:r>
        <w:tab/>
      </w:r>
    </w:p>
    <w:p w:rsidRDefault="00B8125C" w:rsidP="00B8125C" w:rsidR="00B8125C">
      <w:pPr>
        <w:numPr>
          <w:ilvl w:val="0"/>
          <w:numId w:val="10"/>
        </w:numPr>
      </w:pPr>
      <w:proofErr w:type="spellStart"/>
      <w:r>
        <w:t>z.z</w:t>
      </w:r>
      <w:proofErr w:type="spellEnd"/>
      <w:r>
        <w:t xml:space="preserve">. dužnika Marijan </w:t>
      </w:r>
      <w:proofErr w:type="spellStart"/>
      <w:r>
        <w:t>Kaptein</w:t>
      </w:r>
      <w:proofErr w:type="spellEnd"/>
      <w:r>
        <w:t xml:space="preserve">, </w:t>
      </w:r>
      <w:proofErr w:type="spellStart"/>
      <w:r>
        <w:t>Kešinci</w:t>
      </w:r>
      <w:proofErr w:type="spellEnd"/>
      <w:r>
        <w:t>, Braće Radića 17</w:t>
      </w:r>
    </w:p>
    <w:p w:rsidRDefault="00B8125C" w:rsidP="00B8125C" w:rsidR="00B8125C">
      <w:pPr>
        <w:numPr>
          <w:ilvl w:val="0"/>
          <w:numId w:val="10"/>
        </w:numPr>
      </w:pPr>
      <w:r>
        <w:t xml:space="preserve"> FINA- nakon pravomoćnosti </w:t>
      </w:r>
    </w:p>
    <w:p w:rsidRDefault="00B8125C" w:rsidP="00B8125C" w:rsidR="00B8125C">
      <w:pPr>
        <w:numPr>
          <w:ilvl w:val="0"/>
          <w:numId w:val="10"/>
        </w:numPr>
      </w:pPr>
      <w:r>
        <w:t>e-</w:t>
      </w:r>
      <w:proofErr w:type="spellStart"/>
      <w:r>
        <w:t>ogl</w:t>
      </w:r>
      <w:proofErr w:type="spellEnd"/>
      <w:r>
        <w:t xml:space="preserve">. pl. </w:t>
      </w:r>
    </w:p>
    <w:p w:rsidRDefault="00B8125C" w:rsidP="00B8125C" w:rsidR="00B8125C">
      <w:pPr>
        <w:numPr>
          <w:ilvl w:val="0"/>
          <w:numId w:val="10"/>
        </w:numPr>
      </w:pPr>
      <w:r>
        <w:t>K 26.2.</w:t>
      </w:r>
    </w:p>
    <w:p w:rsidRDefault="00B8125C" w:rsidP="00B8125C" w:rsidR="00B8125C"/>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E9392A">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p>
    <w:p w:rsidRDefault="00E9392A" w:rsidP="00960C63" w:rsidR="00E9392A">
      <w:pPr>
        <w:pStyle w:val="Tijeloteksta"/>
        <w:jc w:val="left"/>
      </w:pPr>
    </w:p>
    <w:p w:rsidRDefault="00E9392A" w:rsidP="00960C63" w:rsidR="00E9392A">
      <w:pPr>
        <w:pStyle w:val="Tijeloteksta"/>
        <w:jc w:val="left"/>
      </w:pPr>
    </w:p>
    <w:p w:rsidRDefault="00E9392A" w:rsidP="00FE0B24" w:rsidR="00E9392A">
      <w:pPr>
        <w:pStyle w:val="Tijeloteksta"/>
        <w:ind w:firstLine="708"/>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CE4C97" w:rsidP="00960C63" w:rsidR="00CE4C97">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E9392A" w:rsidP="00960C63" w:rsidR="00E9392A">
      <w:pPr>
        <w:pStyle w:val="Tijeloteksta"/>
        <w:jc w:val="left"/>
      </w:pPr>
    </w:p>
    <w:p w:rsidRDefault="00960C63" w:rsidP="00960C63" w:rsidR="00960C63">
      <w:pPr>
        <w:pStyle w:val="Tijeloteksta"/>
        <w:jc w:val="left"/>
      </w:pPr>
      <w:r>
        <w:t xml:space="preserve">                                                                                                                                </w:t>
      </w:r>
      <w:r>
        <w:tab/>
      </w:r>
      <w:r>
        <w:tab/>
      </w:r>
      <w:r>
        <w:tab/>
      </w:r>
    </w:p>
    <w:p w:rsidRDefault="00960C63" w:rsidP="00A55821" w:rsidR="00960C63">
      <w:pPr>
        <w:pStyle w:val="Tijeloteksta"/>
        <w:jc w:val="left"/>
      </w:pPr>
      <w:r>
        <w:tab/>
      </w:r>
      <w:r>
        <w:tab/>
      </w:r>
      <w:r>
        <w:tab/>
      </w:r>
      <w:r>
        <w:tab/>
        <w:t xml:space="preserve">   </w:t>
      </w:r>
      <w:r>
        <w:tab/>
        <w:t xml:space="preserve">                                                </w:t>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13E3" w:rsidR="004513E3">
      <w:r>
        <w:separator/>
      </w:r>
    </w:p>
  </w:endnote>
  <w:endnote w:id="0" w:type="continuationSeparator">
    <w:p w:rsidRDefault="004513E3" w:rsidR="00451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13E3" w:rsidR="004513E3">
      <w:r>
        <w:separator/>
      </w:r>
    </w:p>
  </w:footnote>
  <w:footnote w:id="0" w:type="continuationSeparator">
    <w:p w:rsidRDefault="004513E3" w:rsidR="00451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B8125C">
      <w:rPr>
        <w:noProof/>
      </w:rPr>
      <w:t>5</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A922406"/>
    <w:multiLevelType w:val="hybridMultilevel"/>
    <w:tmpl w:val="7DD85536"/>
    <w:lvl w:tplc="D5B40AA4"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
  </w:num>
  <w:num w:numId="7">
    <w:abstractNumId w:val="7"/>
  </w:num>
  <w:num w:numId="8">
    <w:abstractNumId w:val="0"/>
  </w:num>
  <w:num w:numId="9">
    <w:abstractNumId w:val="8"/>
    <w:lvlOverride w:ilvl="0"/>
    <w:lvlOverride w:ilvl="1"/>
    <w:lvlOverride w:ilvl="2"/>
    <w:lvlOverride w:ilvl="3"/>
    <w:lvlOverride w:ilvl="4"/>
    <w:lvlOverride w:ilvl="5"/>
    <w:lvlOverride w:ilvl="6"/>
    <w:lvlOverride w:ilvl="7"/>
    <w:lvlOverride w:ilv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202A"/>
    <w:rsid w:val="00015125"/>
    <w:rsid w:val="000209AD"/>
    <w:rsid w:val="0003531D"/>
    <w:rsid w:val="0005396D"/>
    <w:rsid w:val="00066B7B"/>
    <w:rsid w:val="00086232"/>
    <w:rsid w:val="000C20F1"/>
    <w:rsid w:val="000C7F37"/>
    <w:rsid w:val="000E414B"/>
    <w:rsid w:val="000F22FF"/>
    <w:rsid w:val="0016016C"/>
    <w:rsid w:val="00163019"/>
    <w:rsid w:val="001635ED"/>
    <w:rsid w:val="001742E1"/>
    <w:rsid w:val="0019752C"/>
    <w:rsid w:val="001A0170"/>
    <w:rsid w:val="001A6201"/>
    <w:rsid w:val="001E57E2"/>
    <w:rsid w:val="001E75FC"/>
    <w:rsid w:val="002113DB"/>
    <w:rsid w:val="002142C7"/>
    <w:rsid w:val="0021564C"/>
    <w:rsid w:val="00215870"/>
    <w:rsid w:val="00223C8E"/>
    <w:rsid w:val="00252C63"/>
    <w:rsid w:val="00255E1A"/>
    <w:rsid w:val="00291B9C"/>
    <w:rsid w:val="0029239A"/>
    <w:rsid w:val="002C6560"/>
    <w:rsid w:val="00313F98"/>
    <w:rsid w:val="003258FC"/>
    <w:rsid w:val="00325955"/>
    <w:rsid w:val="00326EC4"/>
    <w:rsid w:val="00327B99"/>
    <w:rsid w:val="00335228"/>
    <w:rsid w:val="00341886"/>
    <w:rsid w:val="00344C74"/>
    <w:rsid w:val="00366021"/>
    <w:rsid w:val="003914D4"/>
    <w:rsid w:val="003A4406"/>
    <w:rsid w:val="003B0E86"/>
    <w:rsid w:val="003B4C28"/>
    <w:rsid w:val="003E08E5"/>
    <w:rsid w:val="003E147C"/>
    <w:rsid w:val="003E556F"/>
    <w:rsid w:val="003F28A4"/>
    <w:rsid w:val="004039B7"/>
    <w:rsid w:val="00405B85"/>
    <w:rsid w:val="004513E3"/>
    <w:rsid w:val="00451DD6"/>
    <w:rsid w:val="00470B34"/>
    <w:rsid w:val="004806AD"/>
    <w:rsid w:val="00497410"/>
    <w:rsid w:val="004B741D"/>
    <w:rsid w:val="004E5065"/>
    <w:rsid w:val="00500BBD"/>
    <w:rsid w:val="0053279B"/>
    <w:rsid w:val="005371C4"/>
    <w:rsid w:val="0055624C"/>
    <w:rsid w:val="005B2C41"/>
    <w:rsid w:val="005B403D"/>
    <w:rsid w:val="005E5D90"/>
    <w:rsid w:val="00607E75"/>
    <w:rsid w:val="006139EC"/>
    <w:rsid w:val="006235FB"/>
    <w:rsid w:val="006826C2"/>
    <w:rsid w:val="006837ED"/>
    <w:rsid w:val="00686ACA"/>
    <w:rsid w:val="006A2408"/>
    <w:rsid w:val="006A56C2"/>
    <w:rsid w:val="006F3DA2"/>
    <w:rsid w:val="0071683B"/>
    <w:rsid w:val="007242CD"/>
    <w:rsid w:val="00725641"/>
    <w:rsid w:val="0072710A"/>
    <w:rsid w:val="0074711B"/>
    <w:rsid w:val="00770E51"/>
    <w:rsid w:val="00786F1E"/>
    <w:rsid w:val="00795D52"/>
    <w:rsid w:val="007A7E59"/>
    <w:rsid w:val="007B663B"/>
    <w:rsid w:val="007C1241"/>
    <w:rsid w:val="007C3FEE"/>
    <w:rsid w:val="0080666F"/>
    <w:rsid w:val="00807508"/>
    <w:rsid w:val="00845777"/>
    <w:rsid w:val="00857D02"/>
    <w:rsid w:val="008737C5"/>
    <w:rsid w:val="008763AA"/>
    <w:rsid w:val="0088689D"/>
    <w:rsid w:val="008A0787"/>
    <w:rsid w:val="008B63B0"/>
    <w:rsid w:val="009001D6"/>
    <w:rsid w:val="0093450C"/>
    <w:rsid w:val="00935547"/>
    <w:rsid w:val="00960C63"/>
    <w:rsid w:val="00961D63"/>
    <w:rsid w:val="00963406"/>
    <w:rsid w:val="009807E2"/>
    <w:rsid w:val="00994095"/>
    <w:rsid w:val="009B61F0"/>
    <w:rsid w:val="009C13EB"/>
    <w:rsid w:val="009C4FE6"/>
    <w:rsid w:val="00A025E8"/>
    <w:rsid w:val="00A07AC6"/>
    <w:rsid w:val="00A14779"/>
    <w:rsid w:val="00A27295"/>
    <w:rsid w:val="00A402F9"/>
    <w:rsid w:val="00A45AC5"/>
    <w:rsid w:val="00A55821"/>
    <w:rsid w:val="00A64144"/>
    <w:rsid w:val="00A80863"/>
    <w:rsid w:val="00A91ED3"/>
    <w:rsid w:val="00A96A2B"/>
    <w:rsid w:val="00AB56F9"/>
    <w:rsid w:val="00AD24AA"/>
    <w:rsid w:val="00AD76C3"/>
    <w:rsid w:val="00AE35EA"/>
    <w:rsid w:val="00B11D59"/>
    <w:rsid w:val="00B41F79"/>
    <w:rsid w:val="00B77039"/>
    <w:rsid w:val="00B8125C"/>
    <w:rsid w:val="00BC33DE"/>
    <w:rsid w:val="00BF7940"/>
    <w:rsid w:val="00C15361"/>
    <w:rsid w:val="00C26291"/>
    <w:rsid w:val="00C3548B"/>
    <w:rsid w:val="00C8409A"/>
    <w:rsid w:val="00C91790"/>
    <w:rsid w:val="00C9197B"/>
    <w:rsid w:val="00CA5EA9"/>
    <w:rsid w:val="00CB0F92"/>
    <w:rsid w:val="00CC5360"/>
    <w:rsid w:val="00CD10D4"/>
    <w:rsid w:val="00CE19FA"/>
    <w:rsid w:val="00CE4C97"/>
    <w:rsid w:val="00CF4431"/>
    <w:rsid w:val="00D178DC"/>
    <w:rsid w:val="00D217E4"/>
    <w:rsid w:val="00D34EFF"/>
    <w:rsid w:val="00D43D85"/>
    <w:rsid w:val="00D51E78"/>
    <w:rsid w:val="00D57398"/>
    <w:rsid w:val="00D64559"/>
    <w:rsid w:val="00D7740E"/>
    <w:rsid w:val="00D85A5F"/>
    <w:rsid w:val="00D86163"/>
    <w:rsid w:val="00D913A9"/>
    <w:rsid w:val="00DC7BF5"/>
    <w:rsid w:val="00DD2365"/>
    <w:rsid w:val="00DE3087"/>
    <w:rsid w:val="00DE58F9"/>
    <w:rsid w:val="00E1321F"/>
    <w:rsid w:val="00E17DC9"/>
    <w:rsid w:val="00E33E37"/>
    <w:rsid w:val="00E430E2"/>
    <w:rsid w:val="00E55AA4"/>
    <w:rsid w:val="00E658BF"/>
    <w:rsid w:val="00E71EDB"/>
    <w:rsid w:val="00E73CF8"/>
    <w:rsid w:val="00E91BC9"/>
    <w:rsid w:val="00E93759"/>
    <w:rsid w:val="00E9392A"/>
    <w:rsid w:val="00EB3D75"/>
    <w:rsid w:val="00ED0232"/>
    <w:rsid w:val="00ED3737"/>
    <w:rsid w:val="00F23FA1"/>
    <w:rsid w:val="00F306C1"/>
    <w:rsid w:val="00F435F7"/>
    <w:rsid w:val="00F4731D"/>
    <w:rsid w:val="00F55EB2"/>
    <w:rsid w:val="00F618C3"/>
    <w:rsid w:val="00F76EF7"/>
    <w:rsid w:val="00F80660"/>
    <w:rsid w:val="00F81165"/>
    <w:rsid w:val="00F81190"/>
    <w:rsid w:val="00F81931"/>
    <w:rsid w:val="00F8686C"/>
    <w:rsid w:val="00FA7686"/>
    <w:rsid w:val="00FC2AB7"/>
    <w:rsid w:val="00FE0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686ACA"/>
    <w:pPr>
      <w:ind w:left="708"/>
    </w:pPr>
  </w:style>
  <w:style w:styleId="Tekstrezerviranogmjesta" w:type="character">
    <w:name w:val="Placeholder Text"/>
    <w:basedOn w:val="Zadanifontodlomka"/>
    <w:uiPriority w:val="99"/>
    <w:semiHidden/>
    <w:rsid w:val="00FC2AB7"/>
    <w:rPr>
      <w:color w:val="808080"/>
      <w:bdr w:space="0" w:sz="0" w:color="auto" w:val="none"/>
      <w:shd w:fill="CCFFFF" w:color="auto" w:val="clear"/>
    </w:rPr>
  </w:style>
  <w:style w:customStyle="true" w:styleId="eSPISCCParagraphDefaultFont" w:type="character">
    <w:name w:val="eSPIS_CC_Paragraph Default Font"/>
    <w:basedOn w:val="Zadanifontodlomka"/>
    <w:rsid w:val="00FC2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AB7"/>
    <w:rPr>
      <w:bdr w:space="0" w:sz="0" w:color="auto" w:val="none"/>
      <w:shd w:fill="FFFFCC" w:color="auto" w:val="clear"/>
      <w:lang w:val="hr-HR"/>
    </w:rPr>
  </w:style>
  <w:style w:customStyle="true" w:styleId="PozadinaSvijetloCrvena" w:type="character">
    <w:name w:val="Pozadina_SvijetloCrvena"/>
    <w:basedOn w:val="eSPISCCParagraphDefaultFont"/>
    <w:rsid w:val="00FC2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Odlomakpopisa" w:type="paragraph">
    <w:name w:val="List Paragraph"/>
    <w:basedOn w:val="Normal"/>
    <w:uiPriority w:val="34"/>
    <w:qFormat/>
    <w:rsid w:val="00686ACA"/>
    <w:pPr>
      <w:ind w:left="708"/>
    </w:pPr>
  </w:style>
  <w:style w:styleId="Tekstrezerviranogmjesta" w:type="character">
    <w:name w:val="Placeholder Text"/>
    <w:basedOn w:val="Zadanifontodlomka"/>
    <w:uiPriority w:val="99"/>
    <w:semiHidden/>
    <w:rsid w:val="00FC2AB7"/>
    <w:rPr>
      <w:color w:val="808080"/>
      <w:bdr w:color="auto" w:space="0" w:sz="0" w:val="none"/>
      <w:shd w:color="auto" w:fill="CCFFFF" w:val="clear"/>
    </w:rPr>
  </w:style>
  <w:style w:customStyle="1" w:styleId="eSPISCCParagraphDefaultFont" w:type="character">
    <w:name w:val="eSPIS_CC_Paragraph Default Font"/>
    <w:basedOn w:val="Zadanifontodlomka"/>
    <w:rsid w:val="00FC2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AB7"/>
    <w:rPr>
      <w:bdr w:color="auto" w:space="0" w:sz="0" w:val="none"/>
      <w:shd w:color="auto" w:fill="FFFFCC" w:val="clear"/>
      <w:lang w:val="hr-HR"/>
    </w:rPr>
  </w:style>
  <w:style w:customStyle="1" w:styleId="PozadinaSvijetloCrvena" w:type="character">
    <w:name w:val="Pozadina_SvijetloCrvena"/>
    <w:basedOn w:val="eSPISCCParagraphDefaultFont"/>
    <w:rsid w:val="00FC2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27755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St-1499/2017-14</izvorni_sadrzaj>
    <derivirana_varijabla naziv="DomainObject.Oznaka_1">St-1499/2017-14</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1499</izvorni_sadrzaj>
    <derivirana_varijabla naziv="DomainObject.Predmet.Broj_1">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siječnja 2018.</izvorni_sadrzaj>
    <derivirana_varijabla naziv="DomainObject.Predmet.DatumRjesavanja_1">26.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St-1499/2017</izvorni_sadrzaj>
    <derivirana_varijabla naziv="DomainObject.Predmet.OznakaBroj_1">St-1499/2017</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FANTASTICO d.o.o. za proizvodnju, trgovinu i usluge</izvorni_sadrzaj>
    <derivirana_varijabla naziv="DomainObject.Predmet.ProtustrankaFormated_1">  FANTASTICO d.o.o. za proizvodnju, trgovinu i usluge</derivirana_varijabla>
  </DomainObject.Predmet.ProtustrankaFormated>
  <DomainObject.Predmet.ProtustrankaFormatedOIB>
    <izvorni_sadrzaj>  FANTASTICO d.o.o. za proizvodnju, trgovinu i usluge, OIB 00438822243</izvorni_sadrzaj>
    <derivirana_varijabla naziv="DomainObject.Predmet.ProtustrankaFormatedOIB_1">  FANTASTICO d.o.o. za proizvodnju, trgovinu i usluge, OIB 00438822243</derivirana_varijabla>
  </DomainObject.Predmet.ProtustrankaFormatedOIB>
  <DomainObject.Predmet.ProtustrankaFormatedWithAdress>
    <izvorni_sadrzaj> FANTASTICO d.o.o. za proizvodnju, trgovinu i usluge, Kralja Tomislava 8, 31402 Semeljci</izvorni_sadrzaj>
    <derivirana_varijabla naziv="DomainObject.Predmet.ProtustrankaFormatedWithAdress_1"> FANTASTICO d.o.o. za proizvodnju, trgovinu i usluge, Kralja Tomislava 8, 31402 Semeljci</derivirana_varijabla>
  </DomainObject.Predmet.ProtustrankaFormatedWithAdress>
  <DomainObject.Predmet.ProtustrankaFormatedWithAdressOIB>
    <izvorni_sadrzaj> FANTASTICO d.o.o. za proizvodnju, trgovinu i usluge, OIB 00438822243, Kralja Tomislava 8, 31402 Semeljci</izvorni_sadrzaj>
    <derivirana_varijabla naziv="DomainObject.Predmet.ProtustrankaFormatedWithAdressOIB_1"> FANTASTICO d.o.o. za proizvodnju, trgovinu i usluge, OIB 00438822243, Kralja Tomislava 8, 31402 Semeljci</derivirana_varijabla>
  </DomainObject.Predmet.ProtustrankaFormatedWithAdressOIB>
  <DomainObject.Predmet.ProtustrankaWithAdress>
    <izvorni_sadrzaj>FANTASTICO d.o.o. za proizvodnju, trgovinu i usluge Kralja Tomislava 8, 31402 Semeljci</izvorni_sadrzaj>
    <derivirana_varijabla naziv="DomainObject.Predmet.ProtustrankaWithAdress_1">FANTASTICO d.o.o. za proizvodnju, trgovinu i usluge Kralja Tomislava 8, 31402 Semeljci</derivirana_varijabla>
  </DomainObject.Predmet.ProtustrankaWithAdress>
  <DomainObject.Predmet.ProtustrankaWithAdressOIB>
    <izvorni_sadrzaj>FANTASTICO d.o.o. za proizvodnju, trgovinu i usluge, OIB 00438822243, Kralja Tomislava 8, 31402 Semeljci</izvorni_sadrzaj>
    <derivirana_varijabla naziv="DomainObject.Predmet.ProtustrankaWithAdressOIB_1">FANTASTICO d.o.o. za proizvodnju, trgovinu i usluge, OIB 00438822243, Kralja Tomislava 8, 31402 Semeljci</derivirana_varijabla>
  </DomainObject.Predmet.ProtustrankaWithAdressOIB>
  <DomainObject.Predmet.ProtustrankaNazivFormated>
    <izvorni_sadrzaj>FANTASTICO d.o.o. za proizvodnju, trgovinu i usluge</izvorni_sadrzaj>
    <derivirana_varijabla naziv="DomainObject.Predmet.ProtustrankaNazivFormated_1">FANTASTICO d.o.o. za proizvodnju, trgovinu i usluge</derivirana_varijabla>
  </DomainObject.Predmet.ProtustrankaNazivFormated>
  <DomainObject.Predmet.ProtustrankaNazivFormatedOIB>
    <izvorni_sadrzaj>FANTASTICO d.o.o. za proizvodnju, trgovinu i usluge, OIB 00438822243</izvorni_sadrzaj>
    <derivirana_varijabla naziv="DomainObject.Predmet.ProtustrankaNazivFormatedOIB_1">FANTASTICO d.o.o. za proizvodnju, trgovinu i usluge, OIB 00438822243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RHA MF PU PODRUČNI URED OSIJEK</izvorni_sadrzaj>
    <derivirana_varijabla naziv="DomainObject.Predmet.StrankaFormated_1">  RHA MF PU PODRUČNI URED OSIJEK</derivirana_varijabla>
  </DomainObject.Predmet.StrankaFormated>
  <DomainObject.Predmet.StrankaFormatedOIB>
    <izvorni_sadrzaj>  RHA MF PU PODRUČNI URED OSIJEK, OIB 18683136487</izvorni_sadrzaj>
    <derivirana_varijabla naziv="DomainObject.Predmet.StrankaFormatedOIB_1">  RHA MF PU PODRUČNI URED OSIJEK, OIB 18683136487</derivirana_varijabla>
  </DomainObject.Predmet.StrankaFormatedOIB>
  <DomainObject.Predmet.StrankaFormatedWithAdress>
    <izvorni_sadrzaj> RHA MF PU PODRUČNI URED OSIJEK</izvorni_sadrzaj>
    <derivirana_varijabla naziv="DomainObject.Predmet.StrankaFormatedWithAdress_1"> RHA MF PU PODRUČNI URED OSIJEK</derivirana_varijabla>
  </DomainObject.Predmet.StrankaFormatedWithAdress>
  <DomainObject.Predmet.StrankaFormatedWithAdressOIB>
    <izvorni_sadrzaj> RHA MF PU PODRUČNI URED OSIJEK, OIB 18683136487</izvorni_sadrzaj>
    <derivirana_varijabla naziv="DomainObject.Predmet.StrankaFormatedWithAdressOIB_1"> RHA MF PU PODRUČNI URED OSIJEK, OIB 18683136487</derivirana_varijabla>
  </DomainObject.Predmet.StrankaFormatedWithAdressOIB>
  <DomainObject.Predmet.StrankaWithAdress>
    <izvorni_sadrzaj>RHA MF PU PODRUČNI URED OSIJEK </izvorni_sadrzaj>
    <derivirana_varijabla naziv="DomainObject.Predmet.StrankaWithAdress_1">RHA MF PU PODRUČNI URED OSIJEK </derivirana_varijabla>
  </DomainObject.Predmet.StrankaWithAdress>
  <DomainObject.Predmet.StrankaWithAdressOIB>
    <izvorni_sadrzaj>RHA MF PU PODRUČNI URED OSIJEK, OIB 18683136487</izvorni_sadrzaj>
    <derivirana_varijabla naziv="DomainObject.Predmet.StrankaWithAdressOIB_1">RHA MF PU PODRUČNI URED OSIJEK, OIB 18683136487</derivirana_varijabla>
  </DomainObject.Predmet.StrankaWithAdressOIB>
  <DomainObject.Predmet.StrankaNazivFormated>
    <izvorni_sadrzaj>RHA MF PU PODRUČNI URED OSIJEK</izvorni_sadrzaj>
    <derivirana_varijabla naziv="DomainObject.Predmet.StrankaNazivFormated_1">RHA MF PU PODRUČNI URED OSIJEK</derivirana_varijabla>
  </DomainObject.Predmet.StrankaNazivFormated>
  <DomainObject.Predmet.StrankaNazivFormatedOIB>
    <izvorni_sadrzaj>RHA MF PU PODRUČNI URED OSIJEK, OIB 18683136487</izvorni_sadrzaj>
    <derivirana_varijabla naziv="DomainObject.Predmet.StrankaNazivFormatedOIB_1">RHA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RHA MF PU PODRUČNI URED OSIJEK</item>
    </izvorni_sadrzaj>
    <derivirana_varijabla naziv="DomainObject.Predmet.StrankaListFormated_1">
      <item>RHA MF PU PODRUČNI URED OSIJEK</item>
    </derivirana_varijabla>
  </DomainObject.Predmet.StrankaListFormated>
  <DomainObject.Predmet.StrankaListFormatedOIB>
    <izvorni_sadrzaj>
      <item>RHA MF PU PODRUČNI URED OSIJEK, OIB 18683136487</item>
    </izvorni_sadrzaj>
    <derivirana_varijabla naziv="DomainObject.Predmet.StrankaListFormatedOIB_1">
      <item>RHA MF PU PODRUČNI URED OSIJEK, OIB 18683136487</item>
    </derivirana_varijabla>
  </DomainObject.Predmet.StrankaListFormatedOIB>
  <DomainObject.Predmet.StrankaListFormatedWithAdress>
    <izvorni_sadrzaj>
      <item>RHA MF PU PODRUČNI URED OSIJEK</item>
    </izvorni_sadrzaj>
    <derivirana_varijabla naziv="DomainObject.Predmet.StrankaListFormatedWithAdress_1">
      <item>RHA MF PU PODRUČNI URED OSIJEK</item>
    </derivirana_varijabla>
  </DomainObject.Predmet.StrankaListFormatedWithAdress>
  <DomainObject.Predmet.StrankaListFormatedWithAdressOIB>
    <izvorni_sadrzaj>
      <item>RHA MF PU PODRUČNI URED OSIJEK, OIB 18683136487</item>
    </izvorni_sadrzaj>
    <derivirana_varijabla naziv="DomainObject.Predmet.StrankaListFormatedWithAdressOIB_1">
      <item>RHA MF PU PODRUČNI URED OSIJEK, OIB 18683136487</item>
    </derivirana_varijabla>
  </DomainObject.Predmet.StrankaListFormatedWithAdressOIB>
  <DomainObject.Predmet.StrankaListNazivFormated>
    <izvorni_sadrzaj>
      <item>RHA MF PU PODRUČNI URED OSIJEK</item>
    </izvorni_sadrzaj>
    <derivirana_varijabla naziv="DomainObject.Predmet.StrankaListNazivFormated_1">
      <item>RHA MF PU PODRUČNI URED OSIJEK</item>
    </derivirana_varijabla>
  </DomainObject.Predmet.StrankaListNazivFormated>
  <DomainObject.Predmet.StrankaListNazivFormatedOIB>
    <izvorni_sadrzaj>
      <item>RHA MF PU PODRUČNI URED OSIJEK, OIB 18683136487</item>
    </izvorni_sadrzaj>
    <derivirana_varijabla naziv="DomainObject.Predmet.StrankaListNazivFormatedOIB_1">
      <item>RHA MF PU PODRUČNI URED OSIJEK, OIB 18683136487</item>
    </derivirana_varijabla>
  </DomainObject.Predmet.StrankaListNazivFormatedOIB>
  <DomainObject.Predmet.ProtuStrankaListFormated>
    <izvorni_sadrzaj>
      <item>FANTASTICO d.o.o. za proizvodnju, trgovinu i usluge</item>
    </izvorni_sadrzaj>
    <derivirana_varijabla naziv="DomainObject.Predmet.ProtuStrankaListFormated_1">
      <item>FANTASTICO d.o.o. za proizvodnju, trgovinu i usluge</item>
    </derivirana_varijabla>
  </DomainObject.Predmet.ProtuStrankaListFormated>
  <DomainObject.Predmet.ProtuStrankaListFormatedOIB>
    <izvorni_sadrzaj>
      <item>FANTASTICO d.o.o. za proizvodnju, trgovinu i usluge, OIB 00438822243</item>
    </izvorni_sadrzaj>
    <derivirana_varijabla naziv="DomainObject.Predmet.ProtuStrankaListFormatedOIB_1">
      <item>FANTASTICO d.o.o. za proizvodnju, trgovinu i usluge, OIB 00438822243</item>
    </derivirana_varijabla>
  </DomainObject.Predmet.ProtuStrankaListFormatedOIB>
  <DomainObject.Predmet.ProtuStrankaListFormatedWithAdress>
    <izvorni_sadrzaj>
      <item>FANTASTICO d.o.o. za proizvodnju, trgovinu i usluge, Kralja Tomislava 8, 31402 Semeljci</item>
    </izvorni_sadrzaj>
    <derivirana_varijabla naziv="DomainObject.Predmet.ProtuStrankaListFormatedWithAdress_1">
      <item>FANTASTICO d.o.o. za proizvodnju, trgovinu i usluge, Kralja Tomislava 8, 31402 Semeljci</item>
    </derivirana_varijabla>
  </DomainObject.Predmet.ProtuStrankaListFormatedWithAdress>
  <DomainObject.Predmet.ProtuStrankaListFormatedWithAdressOIB>
    <izvorni_sadrzaj>
      <item>FANTASTICO d.o.o. za proizvodnju, trgovinu i usluge, OIB 00438822243, Kralja Tomislava 8, 31402 Semeljci</item>
    </izvorni_sadrzaj>
    <derivirana_varijabla naziv="DomainObject.Predmet.ProtuStrankaListFormatedWithAdressOIB_1">
      <item>FANTASTICO d.o.o. za proizvodnju, trgovinu i usluge, OIB 00438822243, Kralja Tomislava 8, 31402 Semeljci</item>
    </derivirana_varijabla>
  </DomainObject.Predmet.ProtuStrankaListFormatedWithAdressOIB>
  <DomainObject.Predmet.ProtuStrankaListNazivFormated>
    <izvorni_sadrzaj>
      <item>FANTASTICO d.o.o. za proizvodnju, trgovinu i usluge</item>
    </izvorni_sadrzaj>
    <derivirana_varijabla naziv="DomainObject.Predmet.ProtuStrankaListNazivFormated_1">
      <item>FANTASTICO d.o.o. za proizvodnju, trgovinu i usluge</item>
    </derivirana_varijabla>
  </DomainObject.Predmet.ProtuStrankaListNazivFormated>
  <DomainObject.Predmet.ProtuStrankaListNazivFormatedOIB>
    <izvorni_sadrzaj>
      <item>FANTASTICO d.o.o. za proizvodnju, trgovinu i usluge, OIB 00438822243</item>
    </izvorni_sadrzaj>
    <derivirana_varijabla naziv="DomainObject.Predmet.ProtuStrankaListNazivFormatedOIB_1">
      <item>FANTASTICO d.o.o. za proizvodnju, trgovinu i usluge, OIB 00438822243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St-1499/2017-14</izvorni_sadrzaj>
    <derivirana_varijabla naziv="DomainObject.PoslovniBrojDokumenta_1">St-1499/2017-14</derivirana_varijabla>
  </DomainObject.PoslovniBrojDokumenta>
  <DomainObject.Predmet.StrankaIDrugi>
    <izvorni_sadrzaj>RHA MF PU PODRUČNI URED OSIJEK</izvorni_sadrzaj>
    <derivirana_varijabla naziv="DomainObject.Predmet.StrankaIDrugi_1">RHA MF PU PODRUČNI URED OSIJEK</derivirana_varijabla>
  </DomainObject.Predmet.StrankaIDrugi>
  <DomainObject.Predmet.ProtustrankaIDrugi>
    <izvorni_sadrzaj>FANTASTICO d.o.o. za proizvodnju, trgovinu i usluge</izvorni_sadrzaj>
    <derivirana_varijabla naziv="DomainObject.Predmet.ProtustrankaIDrugi_1">FANTASTICO d.o.o. za proizvodnju, trgovinu i usluge</derivirana_varijabla>
  </DomainObject.Predmet.ProtustrankaIDrugi>
  <DomainObject.Predmet.StrankaIDrugiAdressOIB>
    <izvorni_sadrzaj>RHA MF PU PODRUČNI URED OSIJEK, OIB 18683136487</izvorni_sadrzaj>
    <derivirana_varijabla naziv="DomainObject.Predmet.StrankaIDrugiAdressOIB_1">RHA MF PU PODRUČNI URED OSIJEK, OIB 18683136487</derivirana_varijabla>
  </DomainObject.Predmet.StrankaIDrugiAdressOIB>
  <DomainObject.Predmet.ProtustrankaIDrugiAdressOIB>
    <izvorni_sadrzaj>FANTASTICO d.o.o. za proizvodnju, trgovinu i usluge, OIB 00438822243, Kralja Tomislava 8, 31402 Semeljci</izvorni_sadrzaj>
    <derivirana_varijabla naziv="DomainObject.Predmet.ProtustrankaIDrugiAdressOIB_1">FANTASTICO d.o.o. za proizvodnju, trgovinu i usluge, OIB 00438822243, Kralja Tomislava 8, 31402 Semeljci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2018.</izvorni_sadrzaj>
    <derivirana_varijabla naziv="DomainObject.Predmet.OdlukaRjesenje.DatumDonosenjaOdluke_1">26.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St-1499/2017-13</izvorni_sadrzaj>
    <derivirana_varijabla naziv="DomainObject.Predmet.OdlukaRjesenje.Oznaka_1">St-1499/2017-13</derivirana_varijabla>
  </DomainObject.Predmet.OdlukaRjesenje.Oznaka>
  <DomainObject.Predmet.SudioniciListNaziv>
    <izvorni_sadrzaj>
      <item>FANTASTICO d.o.o. za proizvodnju, trgovinu i usluge</item>
      <item>RHA MF PU PODRUČNI URED OSIJEK</item>
    </izvorni_sadrzaj>
    <derivirana_varijabla naziv="DomainObject.Predmet.SudioniciListNaziv_1">
      <item>FANTASTICO d.o.o. za proizvodnju, trgovinu i usluge</item>
      <item>RHA MF PU PODRUČNI URED OSIJEK</item>
    </derivirana_varijabla>
  </DomainObject.Predmet.SudioniciListNaziv>
  <DomainObject.Predmet.SudioniciListAdressOIB>
    <izvorni_sadrzaj>
      <item>FANTASTICO d.o.o. za proizvodnju, trgovinu i usluge, OIB 00438822243, Kralja Tomislava 8,31402 Semeljci</item>
      <item>RHA MF PU PODRUČNI URED OSIJEK, OIB 18683136487</item>
    </izvorni_sadrzaj>
    <derivirana_varijabla naziv="DomainObject.Predmet.SudioniciListAdressOIB_1">
      <item>FANTASTICO d.o.o. za proizvodnju, trgovinu i usluge, OIB 00438822243, Kralja Tomislava 8,31402 Semeljci</item>
      <item>RHA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00438822243</item>
      <item>, OIB 18683136487</item>
    </izvorni_sadrzaj>
    <derivirana_varijabla naziv="DomainObject.Predmet.SudioniciListNazivOIB_1">
      <item>, OIB 00438822243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037577-7833-4E2F-8EE3-99AF9F96D0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1165</properties:Words>
  <properties:Characters>6238</properties:Characters>
  <properties:Lines>222</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7770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2018-01-26T11:05:00Z</dcterms:created>
  <dc:creator>hermanj</dc:creator>
  <cp:lastModifiedBy>Danijela Sekulić</cp:lastModifiedBy>
  <cp:lastPrinted>2018-01-26T11:03:00Z</cp:lastPrinted>
  <dcterms:modified xmlns:xsi="http://www.w3.org/2001/XMLSchema-instance" xsi:type="dcterms:W3CDTF">2018-01-26T11:52:00Z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St-1499/2017-14 / Odluka - Zaključak</vt:lpwstr>
  </prop:property>
  <prop:property name="CC_coloring" pid="4" fmtid="{D5CDD505-2E9C-101B-9397-08002B2CF9AE}">
    <vt:bool>true</vt:bool>
  </prop:property>
  <prop:property name="BrojStranica" pid="5" fmtid="{D5CDD505-2E9C-101B-9397-08002B2CF9AE}">
    <vt:i4>5</vt:i4>
  </prop:property>
</prop:Properties>
</file>