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F46299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46299">
              <w:rPr>
                <w:noProof/>
                <w:sz w:val="24"/>
                <w:szCs w:val="24"/>
              </w:rPr>
              <w:t>215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6e99c5a" w14:paraId="6e99c5a" w:rsidRDefault="008B157B" w:rsidP="00A21674" w:rsidR="008B157B" w:rsidRPr="00564E07">
      <w:pPr>
        <w:pStyle w:val="Naslov1"/>
        <w:spacing w:after="20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A21674" w:rsidR="008B157B" w:rsidRPr="00564E07">
      <w:pPr>
        <w:pStyle w:val="Naslov2"/>
        <w:spacing w:after="20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F46299" w:rsidRPr="00F46299">
        <w:rPr>
          <w:lang w:val="hr-HR"/>
        </w:rPr>
        <w:t>MALAHIT d.o.o., OIB: 06103020174, Split, Kraj Sv. Marije 6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F46299">
        <w:rPr>
          <w:szCs w:val="24"/>
          <w:lang w:val="hr-HR"/>
        </w:rPr>
        <w:t>23. travnja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A21674" w:rsidR="00381069" w:rsidRPr="00564E07">
      <w:pPr>
        <w:spacing w:after="240" w:before="12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46299" w:rsidRPr="00F46299">
        <w:rPr>
          <w:rFonts w:cs="Times New Roman" w:eastAsia="Times New Roman"/>
          <w:szCs w:val="24"/>
          <w:lang w:eastAsia="hr-HR"/>
        </w:rPr>
        <w:t>MALAHIT d.o.o., OIB: 06103020174, Split, Kraj Sv. Marije 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29. svibnja</w:t>
      </w:r>
      <w:r>
        <w:rPr>
          <w:rFonts w:cs="Times New Roman" w:eastAsia="Times New Roman"/>
          <w:szCs w:val="24"/>
          <w:lang w:eastAsia="hr-HR"/>
        </w:rPr>
        <w:t xml:space="preserve"> 2018. </w:t>
      </w:r>
      <w:r w:rsidRPr="00564E07">
        <w:t>u</w:t>
      </w:r>
      <w:r>
        <w:t xml:space="preserve"> </w:t>
      </w:r>
      <w:r w:rsidR="00812E84">
        <w:t>0</w:t>
      </w:r>
      <w:r w:rsidR="00A052F4">
        <w:t>9</w:t>
      </w:r>
      <w:r w:rsidR="00AA571E">
        <w:t>:</w:t>
      </w:r>
      <w:r w:rsidR="00A21674">
        <w:t>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F46299" w:rsidR="00F46299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46299">
        <w:rPr>
          <w:rFonts w:cs="Times New Roman" w:eastAsia="Times New Roman"/>
          <w:szCs w:val="24"/>
          <w:lang w:eastAsia="hr-HR"/>
        </w:rPr>
        <w:t>Zdenko Kunac</w:t>
      </w:r>
    </w:p>
    <w:p w:rsidRDefault="00B101E1" w:rsidP="00F46299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3F7B95">
        <w:t>. Nalaže se zastupniku</w:t>
      </w:r>
      <w:r w:rsidRPr="00564E07">
        <w:t xml:space="preserve"> po zakonu </w:t>
      </w:r>
      <w:r>
        <w:t xml:space="preserve">dužnika </w:t>
      </w:r>
      <w:r w:rsidR="00F46299">
        <w:t>Zdenku Kun</w:t>
      </w:r>
      <w:r w:rsidR="00F46299" w:rsidRPr="00F46299">
        <w:t>c</w:t>
      </w:r>
      <w:r w:rsidR="00F46299">
        <w:t>u</w:t>
      </w:r>
      <w:r w:rsidR="00F46299" w:rsidRPr="00F46299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F46299" w:rsidP="00A21674" w:rsidR="00DD737D" w:rsidRPr="00DD737D">
      <w:pPr>
        <w:ind w:firstLine="709"/>
        <w:jc w:val="both"/>
        <w:rPr>
          <w:szCs w:val="24"/>
        </w:rPr>
      </w:pPr>
      <w:r w:rsidRPr="00F46299">
        <w:rPr>
          <w:szCs w:val="24"/>
        </w:rPr>
        <w:t>Financijska agencija, Regionalni centar Split podnijela je ovom sudu 4. listopada 2017. zahtjev za provedbu skraćenog stečajnog postupka nad MALAHIT d.o.o., OIB: 06103020174, Split, Kraj Sv. Marije 6, navodeći da dužnik nema zaposlenih, a da na dan 2. listopada 2017. u Očevidniku redoslijeda osnova za plaćanje, ima evidentirane neizvršene osnove za plaćanje u neprekinutom razdoblju od 120 dana, u</w:t>
      </w:r>
      <w:r>
        <w:rPr>
          <w:szCs w:val="24"/>
        </w:rPr>
        <w:t xml:space="preserve"> ukupnom iznosu od 30.854,74 kn</w:t>
      </w:r>
      <w:r w:rsidR="00DD737D" w:rsidRPr="00DD737D">
        <w:rPr>
          <w:szCs w:val="24"/>
        </w:rPr>
        <w:t>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F46299">
        <w:rPr>
          <w:szCs w:val="24"/>
        </w:rPr>
        <w:t>22. prosinca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3F7B95">
        <w:rPr>
          <w:szCs w:val="24"/>
        </w:rPr>
        <w:t>9</w:t>
      </w:r>
      <w:r w:rsidR="00F46299">
        <w:rPr>
          <w:szCs w:val="24"/>
        </w:rPr>
        <w:t>61</w:t>
      </w:r>
      <w:r w:rsidR="003F7B95">
        <w:rPr>
          <w:szCs w:val="24"/>
        </w:rPr>
        <w:t>/2017</w:t>
      </w:r>
      <w:r w:rsidRPr="00DD737D">
        <w:rPr>
          <w:szCs w:val="24"/>
        </w:rPr>
        <w:t xml:space="preserve"> u smislu odredbe čl. 430. SZ-a.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>
        <w:rPr>
          <w:szCs w:val="24"/>
        </w:rPr>
        <w:t>1. veljače 2018</w:t>
      </w:r>
      <w:r w:rsidRPr="00DD737D">
        <w:rPr>
          <w:szCs w:val="24"/>
        </w:rPr>
        <w:t xml:space="preserve">. obrazac kojim je, kao vjerovnik, predložila nad dužnikom otvoriti stečaj, nakon čega je ovaj sud, temeljem odredbe čl. 433. i 435. st. 2. SZ-a rješenjem poslovni broj </w:t>
      </w:r>
      <w:r>
        <w:rPr>
          <w:szCs w:val="24"/>
        </w:rPr>
        <w:t>1</w:t>
      </w:r>
      <w:r w:rsidRPr="00DD737D">
        <w:rPr>
          <w:szCs w:val="24"/>
        </w:rPr>
        <w:t>1.St-</w:t>
      </w:r>
      <w:r>
        <w:rPr>
          <w:szCs w:val="24"/>
        </w:rPr>
        <w:t>961/2017 od 5. veljače 2018.</w:t>
      </w:r>
      <w:r w:rsidRPr="00DD737D">
        <w:rPr>
          <w:szCs w:val="24"/>
        </w:rPr>
        <w:t xml:space="preserve"> obustavio skraćeni stečajni postupak nad dužnikom.</w:t>
      </w:r>
    </w:p>
    <w:p w:rsidRDefault="00F46299" w:rsidP="00F46299" w:rsidR="00F46299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215/2018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46299">
        <w:rPr>
          <w:szCs w:val="24"/>
        </w:rPr>
        <w:t>23. travnja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A21674" w:rsidR="00B101E1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3F7B95" w:rsidP="00B101E1" w:rsidR="00B101E1">
      <w:pPr>
        <w:pStyle w:val="Odlomakpopisa"/>
        <w:numPr>
          <w:ilvl w:val="0"/>
          <w:numId w:val="3"/>
        </w:numPr>
        <w:ind w:left="567"/>
      </w:pPr>
      <w:r>
        <w:t>zastupniku</w:t>
      </w:r>
      <w:r w:rsidR="00D349CA">
        <w:t xml:space="preserve"> po zakonu </w:t>
      </w:r>
      <w:r w:rsidR="00B101E1" w:rsidRPr="00564E07">
        <w:t xml:space="preserve">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E04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F46299">
      <w:t>215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B7E04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052F4"/>
    <w:rsid w:val="00A21674"/>
    <w:rsid w:val="00A36685"/>
    <w:rsid w:val="00A479DD"/>
    <w:rsid w:val="00A51DE9"/>
    <w:rsid w:val="00A970D7"/>
    <w:rsid w:val="00AA571E"/>
    <w:rsid w:val="00AF5DD1"/>
    <w:rsid w:val="00B101E1"/>
    <w:rsid w:val="00B257A5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B6A52"/>
    <w:rsid w:val="00F12366"/>
    <w:rsid w:val="00F23B97"/>
    <w:rsid w:val="00F2599E"/>
    <w:rsid w:val="00F46299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MALAHIT d.o.o. za proizvodnju, usluge i trgovinu, putnička agencija</izvorni_sadrzaj>
    <derivirana_varijabla naziv="DomainObject.Predmet.ProtustrankaFormated_1">  MALAHIT d.o.o. za proizvodnju, usluge i trgovinu, putnička agencija</derivirana_varijabla>
  </DomainObject.Predmet.ProtustrankaFormated>
  <DomainObject.Predmet.ProtustrankaFormatedOIB>
    <izvorni_sadrzaj>  MALAHIT d.o.o. za proizvodnju, usluge i trgovinu, putnička agencija, OIB 06103020174</izvorni_sadrzaj>
    <derivirana_varijabla naziv="DomainObject.Predmet.ProtustrankaFormatedOIB_1">  MALAHIT d.o.o. za proizvodnju, usluge i trgovinu, putnička agencija, OIB 06103020174</derivirana_varijabla>
  </DomainObject.Predmet.ProtustrankaFormatedOIB>
  <DomainObject.Predmet.ProtustrankaFormatedWithAdress>
    <izvorni_sadrzaj> MALAHIT d.o.o. za proizvodnju, usluge i trgovinu, putnička agencija, Kraj sv. Marije 6, 21000 Split</izvorni_sadrzaj>
    <derivirana_varijabla naziv="DomainObject.Predmet.ProtustrankaFormatedWithAdress_1"> MALAHIT d.o.o. za proizvodnju, usluge i trgovinu, putnička agencija, Kraj sv. Marije 6, 21000 Split</derivirana_varijabla>
  </DomainObject.Predmet.ProtustrankaFormatedWithAdress>
  <DomainObject.Predmet.ProtustrankaFormatedWithAdressOIB>
    <izvorni_sadrzaj> MALAHIT d.o.o. za proizvodnju, usluge i trgovinu, putnička agencija, OIB 06103020174, Kraj sv. Marije 6, 21000 Split</izvorni_sadrzaj>
    <derivirana_varijabla naziv="DomainObject.Predmet.ProtustrankaFormatedWithAdressOIB_1"> MALAHIT d.o.o. za proizvodnju, usluge i trgovinu, putnička agencija, OIB 06103020174, Kraj sv. Marije 6, 21000 Split</derivirana_varijabla>
  </DomainObject.Predmet.ProtustrankaFormatedWithAdressOIB>
  <DomainObject.Predmet.ProtustrankaWithAdress>
    <izvorni_sadrzaj>MALAHIT d.o.o. za proizvodnju, usluge i trgovinu, putnička agencija Kraj sv. Marije 6, 21000 Split</izvorni_sadrzaj>
    <derivirana_varijabla naziv="DomainObject.Predmet.ProtustrankaWithAdress_1">MALAHIT d.o.o. za proizvodnju, usluge i trgovinu, putnička agencija Kraj sv. Marije 6, 21000 Split</derivirana_varijabla>
  </DomainObject.Predmet.ProtustrankaWithAdress>
  <DomainObject.Predmet.ProtustrankaWithAdressOIB>
    <izvorni_sadrzaj>MALAHIT d.o.o. za proizvodnju, usluge i trgovinu, putnička agencija, OIB 06103020174, Kraj sv. Marije 6, 21000 Split</izvorni_sadrzaj>
    <derivirana_varijabla naziv="DomainObject.Predmet.ProtustrankaWithAdressOIB_1">MALAHIT d.o.o. za proizvodnju, usluge i trgovinu, putnička agencija, OIB 06103020174, Kraj sv. Marije 6, 21000 Split</derivirana_varijabla>
  </DomainObject.Predmet.ProtustrankaWithAdressOIB>
  <DomainObject.Predmet.ProtustrankaNazivFormated>
    <izvorni_sadrzaj>MALAHIT d.o.o. za proizvodnju, usluge i trgovinu, putnička agencija</izvorni_sadrzaj>
    <derivirana_varijabla naziv="DomainObject.Predmet.ProtustrankaNazivFormated_1">MALAHIT d.o.o. za proizvodnju, usluge i trgovinu, putnička agencija</derivirana_varijabla>
  </DomainObject.Predmet.ProtustrankaNazivFormated>
  <DomainObject.Predmet.ProtustrankaNazivFormatedOIB>
    <izvorni_sadrzaj>MALAHIT d.o.o. za proizvodnju, usluge i trgovinu, putnička agencija, OIB 06103020174</izvorni_sadrzaj>
    <derivirana_varijabla naziv="DomainObject.Predmet.ProtustrankaNazivFormatedOIB_1">MALAHIT d.o.o. za proizvodnju, usluge i trgovinu, putnička agencija, OIB 06103020174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MALAHIT d.o.o. za proizvodnju, usluge i trgovinu, putnička agencija</item>
    </izvorni_sadrzaj>
    <derivirana_varijabla naziv="DomainObject.Predmet.ProtuStrankaListFormated_1">
      <item>MALAHIT d.o.o. za proizvodnju, usluge i trgovinu, putnička agencija</item>
    </derivirana_varijabla>
  </DomainObject.Predmet.ProtuStrankaListFormated>
  <DomainObject.Predmet.ProtuStrankaListFormatedOIB>
    <izvorni_sadrzaj>
      <item>MALAHIT d.o.o. za proizvodnju, usluge i trgovinu, putnička agencija, OIB 06103020174</item>
    </izvorni_sadrzaj>
    <derivirana_varijabla naziv="DomainObject.Predmet.ProtuStrankaListFormatedOIB_1">
      <item>MALAHIT d.o.o. za proizvodnju, usluge i trgovinu, putnička agencija, OIB 06103020174</item>
    </derivirana_varijabla>
  </DomainObject.Predmet.ProtuStrankaListFormatedOIB>
  <DomainObject.Predmet.ProtuStrankaListFormatedWithAdress>
    <izvorni_sadrzaj>
      <item>MALAHIT d.o.o. za proizvodnju, usluge i trgovinu, putnička agencija, Kraj sv. Marije 6, 21000 Split</item>
    </izvorni_sadrzaj>
    <derivirana_varijabla naziv="DomainObject.Predmet.ProtuStrankaListFormatedWithAdress_1">
      <item>MALAHIT d.o.o. za proizvodnju, usluge i trgovinu, putnička agencija, Kraj sv. Marije 6, 21000 Split</item>
    </derivirana_varijabla>
  </DomainObject.Predmet.ProtuStrankaListFormatedWithAdress>
  <DomainObject.Predmet.ProtuStrankaListFormatedWithAdressOIB>
    <izvorni_sadrzaj>
      <item>MALAHIT d.o.o. za proizvodnju, usluge i trgovinu, putnička agencija, OIB 06103020174, Kraj sv. Marije 6, 21000 Split</item>
    </izvorni_sadrzaj>
    <derivirana_varijabla naziv="DomainObject.Predmet.ProtuStrankaListFormatedWithAdressOIB_1">
      <item>MALAHIT d.o.o. za proizvodnju, usluge i trgovinu, putnička agencija, OIB 06103020174, Kraj sv. Marije 6, 21000 Split</item>
    </derivirana_varijabla>
  </DomainObject.Predmet.ProtuStrankaListFormatedWithAdressOIB>
  <DomainObject.Predmet.ProtuStrankaListNazivFormated>
    <izvorni_sadrzaj>
      <item>MALAHIT d.o.o. za proizvodnju, usluge i trgovinu, putnička agencija</item>
    </izvorni_sadrzaj>
    <derivirana_varijabla naziv="DomainObject.Predmet.ProtuStrankaListNazivFormated_1">
      <item>MALAHIT d.o.o. za proizvodnju, usluge i trgovinu, putnička agencija</item>
    </derivirana_varijabla>
  </DomainObject.Predmet.ProtuStrankaListNazivFormated>
  <DomainObject.Predmet.ProtuStrankaListNazivFormatedOIB>
    <izvorni_sadrzaj>
      <item>MALAHIT d.o.o. za proizvodnju, usluge i trgovinu, putnička agencija, OIB 06103020174</item>
    </izvorni_sadrzaj>
    <derivirana_varijabla naziv="DomainObject.Predmet.ProtuStrankaListNazivFormatedOIB_1">
      <item>MALAHIT d.o.o. za proizvodnju, usluge i trgovinu, putnička agencija, OIB 06103020174</item>
    </derivirana_varijabla>
  </DomainObject.Predmet.ProtuStrankaListNazivFormatedOIB>
  <DomainObject.Predmet.OstaliListFormated>
    <izvorni_sadrzaj>
      <item>Zdenko Kunac</item>
    </izvorni_sadrzaj>
    <derivirana_varijabla naziv="DomainObject.Predmet.OstaliListFormated_1">
      <item>Zdenko Kunac</item>
    </derivirana_varijabla>
  </DomainObject.Predmet.OstaliListFormated>
  <DomainObject.Predmet.OstaliListFormatedOIB>
    <izvorni_sadrzaj>
      <item>Zdenko Kunac, OIB 97903419633</item>
    </izvorni_sadrzaj>
    <derivirana_varijabla naziv="DomainObject.Predmet.OstaliListFormatedOIB_1">
      <item>Zdenko Kunac, OIB 97903419633</item>
    </derivirana_varijabla>
  </DomainObject.Predmet.OstaliListFormatedOIB>
  <DomainObject.Predmet.OstaliListFormatedWithAdress>
    <izvorni_sadrzaj>
      <item>Zdenko Kunac, Biskupa Jurja Dobrile 3, 21000 Split</item>
    </izvorni_sadrzaj>
    <derivirana_varijabla naziv="DomainObject.Predmet.OstaliListFormatedWithAdress_1">
      <item>Zdenko Kunac, Biskupa Jurja Dobrile 3, 21000 Split</item>
    </derivirana_varijabla>
  </DomainObject.Predmet.OstaliListFormatedWithAdress>
  <DomainObject.Predmet.OstaliListFormatedWithAdressOIB>
    <izvorni_sadrzaj>
      <item>Zdenko Kunac, OIB 97903419633, Biskupa Jurja Dobrile 3, 21000 Split</item>
    </izvorni_sadrzaj>
    <derivirana_varijabla naziv="DomainObject.Predmet.OstaliListFormatedWithAdressOIB_1">
      <item>Zdenko Kunac, OIB 97903419633, Biskupa Jurja Dobrile 3, 21000 Split</item>
    </derivirana_varijabla>
  </DomainObject.Predmet.OstaliListFormatedWithAdressOIB>
  <DomainObject.Predmet.OstaliListNazivFormated>
    <izvorni_sadrzaj>
      <item>Zdenko Kunac</item>
    </izvorni_sadrzaj>
    <derivirana_varijabla naziv="DomainObject.Predmet.OstaliListNazivFormated_1">
      <item>Zdenko Kunac</item>
    </derivirana_varijabla>
  </DomainObject.Predmet.OstaliListNazivFormated>
  <DomainObject.Predmet.OstaliListNazivFormatedOIB>
    <izvorni_sadrzaj>
      <item>Zdenko Kunac, OIB 97903419633</item>
    </izvorni_sadrzaj>
    <derivirana_varijabla naziv="DomainObject.Predmet.OstaliListNazivFormatedOIB_1">
      <item>Zdenko Kunac, OIB 97903419633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MALAHIT d.o.o. za proizvodnju, usluge i trgovinu, putnička agencija</izvorni_sadrzaj>
    <derivirana_varijabla naziv="DomainObject.Predmet.ProtustrankaIDrugi_1">MALAHIT d.o.o. za proizvodnju, usluge i trgovinu, putnička agencija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MALAHIT d.o.o. za proizvodnju, usluge i trgovinu, putnička agencija, OIB 06103020174, Kraj sv. Marije 6, 21000 Split</izvorni_sadrzaj>
    <derivirana_varijabla naziv="DomainObject.Predmet.ProtustrankaIDrugiAdressOIB_1">MALAHIT d.o.o. za proizvodnju, usluge i trgovinu, putnička agencija, OIB 06103020174, Kraj sv. Marije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MALAHIT d.o.o. za proizvodnju, usluge i trgovinu, putnička agencija</item>
      <item>Ministarstvo financija RH</item>
      <item>Zdenko Kunac</item>
    </izvorni_sadrzaj>
    <derivirana_varijabla naziv="DomainObject.Predmet.SudioniciListNaziv_1">
      <item>MALAHIT d.o.o. za proizvodnju, usluge i trgovinu, putnička agencija</item>
      <item>Ministarstvo financija RH</item>
      <item>Zdenko Kunac</item>
    </derivirana_varijabla>
  </DomainObject.Predmet.SudioniciListNaziv>
  <DomainObject.Predmet.SudioniciListAdressOIB>
    <izvorni_sadrzaj>
      <item>MALAHIT d.o.o. za proizvodnju, usluge i trgovinu, putnička agencija, OIB 06103020174, Kraj sv. Marije 6,21000 Split</item>
      <item>Ministarstvo financija RH, OIB 18683136487</item>
      <item>Zdenko Kunac, OIB 97903419633, Biskupa Jurja Dobrile 3,21000 Split</item>
    </izvorni_sadrzaj>
    <derivirana_varijabla naziv="DomainObject.Predmet.SudioniciListAdressOIB_1">
      <item>MALAHIT d.o.o. za proizvodnju, usluge i trgovinu, putnička agencija, OIB 06103020174, Kraj sv. Marije 6,21000 Split</item>
      <item>Ministarstvo financija RH, OIB 18683136487</item>
      <item>Zdenko Kunac, OIB 97903419633, Biskupa Jurja Dobrile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06103020174</item>
      <item>, OIB 18683136487</item>
      <item>, OIB 97903419633</item>
    </izvorni_sadrzaj>
    <derivirana_varijabla naziv="DomainObject.Predmet.SudioniciListNazivOIB_1">
      <item>, OIB 06103020174</item>
      <item>, OIB 18683136487</item>
      <item>, OIB 97903419633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0AF5-C322-4E06-98FB-5956C7FD5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4105</properties:Characters>
  <properties:Lines>95</properties:Lines>
  <properties:Paragraphs>48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2018-04-19T08:09:00Z</cp:lastPrinted>
  <dcterms:modified xmlns:xsi="http://www.w3.org/2001/XMLSchema-instance" xsi:type="dcterms:W3CDTF">2018-04-23T07:20:00Z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(St-215-2018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