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b2a3" w14:paraId="79cb2a3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337280">
        <w:t>168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337280">
        <w:t>3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>, 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337280" w:rsidRPr="00337280">
        <w:t>AM Partneri j.d.o.o.</w:t>
      </w:r>
      <w:r w:rsidR="00DE5384" w:rsidRPr="00F42E4A">
        <w:t>,</w:t>
      </w:r>
      <w:r w:rsidR="00AF2C11" w:rsidRPr="00F42E4A">
        <w:t xml:space="preserve"> </w:t>
      </w:r>
      <w:proofErr w:type="spellStart"/>
      <w:r w:rsidR="00337280">
        <w:t>Pleškovec</w:t>
      </w:r>
      <w:proofErr w:type="spellEnd"/>
      <w:r w:rsidR="00AF2C11" w:rsidRPr="00F42E4A">
        <w:t xml:space="preserve">, </w:t>
      </w:r>
      <w:proofErr w:type="spellStart"/>
      <w:r w:rsidR="00337280">
        <w:t>Pleškovec</w:t>
      </w:r>
      <w:proofErr w:type="spellEnd"/>
      <w:r w:rsidR="00337280">
        <w:t xml:space="preserve"> 68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337280" w:rsidRPr="00337280">
        <w:t>070108249</w:t>
      </w:r>
      <w:r w:rsidR="00F10C2B" w:rsidRPr="00F42E4A">
        <w:t>, OIB:</w:t>
      </w:r>
      <w:r w:rsidR="00F42E4A" w:rsidRPr="00F42E4A">
        <w:t xml:space="preserve"> </w:t>
      </w:r>
      <w:r w:rsidR="00BD132D" w:rsidRPr="00BD132D">
        <w:t>21834849552</w:t>
      </w:r>
      <w:r w:rsidR="00637444" w:rsidRPr="00F42E4A">
        <w:t xml:space="preserve">, dana </w:t>
      </w:r>
      <w:r w:rsidR="00BD132D">
        <w:t>5</w:t>
      </w:r>
      <w:r w:rsidR="00637444" w:rsidRPr="00F42E4A">
        <w:t xml:space="preserve">. </w:t>
      </w:r>
      <w:r w:rsidR="00B35C80">
        <w:t>veljače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BD132D" w:rsidRPr="00BD132D">
        <w:t xml:space="preserve">AM Partneri j.d.o.o., </w:t>
      </w:r>
      <w:proofErr w:type="spellStart"/>
      <w:r w:rsidR="00BD132D" w:rsidRPr="00BD132D">
        <w:t>Pleškovec</w:t>
      </w:r>
      <w:proofErr w:type="spellEnd"/>
      <w:r w:rsidR="00BD132D" w:rsidRPr="00BD132D">
        <w:t xml:space="preserve">, </w:t>
      </w:r>
      <w:proofErr w:type="spellStart"/>
      <w:r w:rsidR="00BD132D" w:rsidRPr="00BD132D">
        <w:t>Pleškovec</w:t>
      </w:r>
      <w:proofErr w:type="spellEnd"/>
      <w:r w:rsidR="00BD132D" w:rsidRPr="00BD132D">
        <w:t xml:space="preserve"> 68, MBS: 070108249, OIB: 21834849552</w:t>
      </w:r>
      <w:r w:rsidR="00BD132D">
        <w:t xml:space="preserve"> </w:t>
      </w:r>
      <w:r w:rsidR="00CB6C18" w:rsidRPr="00F42E4A">
        <w:t xml:space="preserve">iznosi </w:t>
      </w:r>
      <w:r w:rsidR="00BD132D">
        <w:t>24.029,42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A54936">
        <w:t>direktor</w:t>
      </w:r>
      <w:r w:rsidR="00D60907" w:rsidRPr="00F42E4A">
        <w:t xml:space="preserve"> dužnika </w:t>
      </w:r>
      <w:r w:rsidR="00BD132D">
        <w:t>Mihael Polak</w:t>
      </w:r>
      <w:r w:rsidR="00B35C80">
        <w:t xml:space="preserve">, </w:t>
      </w:r>
      <w:proofErr w:type="spellStart"/>
      <w:r w:rsidR="0030278D">
        <w:t>Pleškovec</w:t>
      </w:r>
      <w:proofErr w:type="spellEnd"/>
      <w:r w:rsidR="0030278D">
        <w:t xml:space="preserve">, </w:t>
      </w:r>
      <w:proofErr w:type="spellStart"/>
      <w:r w:rsidR="0030278D">
        <w:t>Pleškovec</w:t>
      </w:r>
      <w:proofErr w:type="spellEnd"/>
      <w:r w:rsidR="0030278D">
        <w:t xml:space="preserve"> 68</w:t>
      </w:r>
      <w:r w:rsidR="00B35C80">
        <w:t xml:space="preserve">, </w:t>
      </w:r>
      <w:r w:rsidR="0081351D" w:rsidRPr="00F42E4A">
        <w:t>OIB:</w:t>
      </w:r>
      <w:r w:rsidR="00F42E4A" w:rsidRPr="00F42E4A">
        <w:t xml:space="preserve"> </w:t>
      </w:r>
      <w:r w:rsidR="0030278D">
        <w:t>49404998584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 xml:space="preserve">pozivom na gornji broj spisa, javnobilježnički ovjerovljeni </w:t>
      </w:r>
      <w:proofErr w:type="spellStart"/>
      <w:r w:rsidR="00D60907" w:rsidRPr="00F42E4A">
        <w:t>prokazni</w:t>
      </w:r>
      <w:proofErr w:type="spellEnd"/>
      <w:r w:rsidR="00D60907" w:rsidRPr="00F42E4A">
        <w:t xml:space="preserve">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A54936">
        <w:t>direktor</w:t>
      </w:r>
      <w:r w:rsidR="00CB6C18" w:rsidRPr="00F42E4A">
        <w:t xml:space="preserve"> 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</w:t>
      </w:r>
      <w:proofErr w:type="spellStart"/>
      <w:r w:rsidRPr="00F42E4A">
        <w:t>prokazni</w:t>
      </w:r>
      <w:proofErr w:type="spellEnd"/>
      <w:r w:rsidRPr="00F42E4A">
        <w:t xml:space="preserve">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30278D">
        <w:t>5</w:t>
      </w:r>
      <w:r w:rsidRPr="00F42E4A">
        <w:t xml:space="preserve">. </w:t>
      </w:r>
      <w:r w:rsidR="00B35C80">
        <w:t>veljače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278D"/>
    <w:rsid w:val="003074E6"/>
    <w:rsid w:val="00327690"/>
    <w:rsid w:val="0033728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F2A5E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9F3CCE"/>
    <w:rsid w:val="00A00D9B"/>
    <w:rsid w:val="00A05A32"/>
    <w:rsid w:val="00A54936"/>
    <w:rsid w:val="00A916A9"/>
    <w:rsid w:val="00AF2C11"/>
    <w:rsid w:val="00B07014"/>
    <w:rsid w:val="00B26931"/>
    <w:rsid w:val="00B34567"/>
    <w:rsid w:val="00B35C80"/>
    <w:rsid w:val="00B62791"/>
    <w:rsid w:val="00B97476"/>
    <w:rsid w:val="00BA14F9"/>
    <w:rsid w:val="00BB6955"/>
    <w:rsid w:val="00BD132D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42E4A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C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C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C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C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C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C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C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C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 Partneri jednostavno društvo s ograničenom odgovornošću za servis motocikla i skutera</izvorni_sadrzaj>
    <derivirana_varijabla naziv="DomainObject.Predmet.ProtustrankaFormated_1">  AM Partneri jednostavno društvo s ograničenom odgovornošću za servis motocikla i skutera</derivirana_varijabla>
  </DomainObject.Predmet.ProtustrankaFormated>
  <DomainObject.Predmet.ProtustrankaFormatedOIB>
    <izvorni_sadrzaj>  AM Partneri jednostavno društvo s ograničenom odgovornošću za servis motocikla i skutera, OIB 21834849552</izvorni_sadrzaj>
    <derivirana_varijabla naziv="DomainObject.Predmet.ProtustrankaFormatedOIB_1">  AM Partneri jednostavno društvo s ograničenom odgovornošću za servis motocikla i skutera, OIB 21834849552</derivirana_varijabla>
  </DomainObject.Predmet.ProtustrankaFormatedOIB>
  <DomainObject.Predmet.ProtustrankaFormatedWithAdress>
    <izvorni_sadrzaj> AM Partneri jednostavno društvo s ograničenom odgovornošću za servis motocikla i skutera, Pleškovec 68, 40000 Pleškovec</izvorni_sadrzaj>
    <derivirana_varijabla naziv="DomainObject.Predmet.ProtustrankaFormatedWithAdress_1"> AM Partneri jednostavno društvo s ograničenom odgovornošću za servis motocikla i skutera, Pleškovec 68, 40000 Pleškovec</derivirana_varijabla>
  </DomainObject.Predmet.ProtustrankaFormatedWithAdress>
  <DomainObject.Predmet.ProtustrankaFormatedWithAdressOIB>
    <izvorni_sadrzaj> AM Partneri jednostavno društvo s ograničenom odgovornošću za servis motocikla i skutera, OIB 21834849552, Pleškovec 68, 40000 Pleškovec</izvorni_sadrzaj>
    <derivirana_varijabla naziv="DomainObject.Predmet.ProtustrankaFormatedWithAdressOIB_1"> AM Partneri jednostavno društvo s ograničenom odgovornošću za servis motocikla i skutera, OIB 21834849552, Pleškovec 68, 40000 Pleškovec</derivirana_varijabla>
  </DomainObject.Predmet.ProtustrankaFormatedWithAdressOIB>
  <DomainObject.Predmet.ProtustrankaWithAdress>
    <izvorni_sadrzaj>AM Partneri jednostavno društvo s ograničenom odgovornošću za servis motocikla i skutera Pleškovec 68, 40000 Pleškovec</izvorni_sadrzaj>
    <derivirana_varijabla naziv="DomainObject.Predmet.ProtustrankaWithAdress_1">AM Partneri jednostavno društvo s ograničenom odgovornošću za servis motocikla i skutera Pleškovec 68, 40000 Pleškovec</derivirana_varijabla>
  </DomainObject.Predmet.ProtustrankaWithAdress>
  <DomainObject.Predmet.ProtustrankaWithAdressOIB>
    <izvorni_sadrzaj>AM Partneri jednostavno društvo s ograničenom odgovornošću za servis motocikla i skutera, OIB 21834849552, Pleškovec 68, 40000 Pleškovec</izvorni_sadrzaj>
    <derivirana_varijabla naziv="DomainObject.Predmet.ProtustrankaWithAdressOIB_1">AM Partneri jednostavno društvo s ograničenom odgovornošću za servis motocikla i skutera, OIB 21834849552, Pleškovec 68, 40000 Pleškovec</derivirana_varijabla>
  </DomainObject.Predmet.ProtustrankaWithAdressOIB>
  <DomainObject.Predmet.ProtustrankaNazivFormated>
    <izvorni_sadrzaj>AM Partneri jednostavno društvo s ograničenom odgovornošću za servis motocikla i skutera</izvorni_sadrzaj>
    <derivirana_varijabla naziv="DomainObject.Predmet.ProtustrankaNazivFormated_1">AM Partneri jednostavno društvo s ograničenom odgovornošću za servis motocikla i skutera</derivirana_varijabla>
  </DomainObject.Predmet.ProtustrankaNazivFormated>
  <DomainObject.Predmet.ProtustrankaNazivFormatedOIB>
    <izvorni_sadrzaj>AM Partneri jednostavno društvo s ograničenom odgovornošću za servis motocikla i skutera, OIB 21834849552</izvorni_sadrzaj>
    <derivirana_varijabla naziv="DomainObject.Predmet.ProtustrankaNazivFormatedOIB_1">AM Partneri jednostavno društvo s ograničenom odgovornošću za servis motocikla i skutera, OIB 21834849552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24029.42</izvorni_sadrzaj>
    <derivirana_varijabla naziv="DomainObject.Predmet.TrenutnaVrijednost_1">24029.42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 Partneri jednostavno društvo s ograničenom odgovornošću za servis motocikla i skutera</item>
    </izvorni_sadrzaj>
    <derivirana_varijabla naziv="DomainObject.Predmet.ProtuStrankaListFormated_1">
      <item>AM Partneri jednostavno društvo s ograničenom odgovornošću za servis motocikla i skutera</item>
    </derivirana_varijabla>
  </DomainObject.Predmet.ProtuStrankaListFormated>
  <DomainObject.Predmet.ProtuStrankaListFormatedOIB>
    <izvorni_sadrzaj>
      <item>AM Partneri jednostavno društvo s ograničenom odgovornošću za servis motocikla i skutera, OIB 21834849552</item>
    </izvorni_sadrzaj>
    <derivirana_varijabla naziv="DomainObject.Predmet.ProtuStrankaListFormatedOIB_1">
      <item>AM Partneri jednostavno društvo s ograničenom odgovornošću za servis motocikla i skutera, OIB 21834849552</item>
    </derivirana_varijabla>
  </DomainObject.Predmet.ProtuStrankaListFormatedOIB>
  <DomainObject.Predmet.ProtuStrankaListFormatedWithAdress>
    <izvorni_sadrzaj>
      <item>AM Partneri jednostavno društvo s ograničenom odgovornošću za servis motocikla i skutera, Pleškovec 68, 40000 Pleškovec</item>
    </izvorni_sadrzaj>
    <derivirana_varijabla naziv="DomainObject.Predmet.ProtuStrankaListFormatedWithAdress_1">
      <item>AM Partneri jednostavno društvo s ograničenom odgovornošću za servis motocikla i skutera, Pleškovec 68, 40000 Pleškovec</item>
    </derivirana_varijabla>
  </DomainObject.Predmet.ProtuStrankaListFormatedWithAdress>
  <DomainObject.Predmet.ProtuStrankaListFormatedWithAdressOIB>
    <izvorni_sadrzaj>
      <item>AM Partneri jednostavno društvo s ograničenom odgovornošću za servis motocikla i skutera, OIB 21834849552, Pleškovec 68, 40000 Pleškovec</item>
    </izvorni_sadrzaj>
    <derivirana_varijabla naziv="DomainObject.Predmet.ProtuStrankaListFormatedWithAdressOIB_1">
      <item>AM Partneri jednostavno društvo s ograničenom odgovornošću za servis motocikla i skutera, OIB 21834849552, Pleškovec 68, 40000 Pleškovec</item>
    </derivirana_varijabla>
  </DomainObject.Predmet.ProtuStrankaListFormatedWithAdressOIB>
  <DomainObject.Predmet.ProtuStrankaListNazivFormated>
    <izvorni_sadrzaj>
      <item>AM Partneri jednostavno društvo s ograničenom odgovornošću za servis motocikla i skutera</item>
    </izvorni_sadrzaj>
    <derivirana_varijabla naziv="DomainObject.Predmet.ProtuStrankaListNazivFormated_1">
      <item>AM Partneri jednostavno društvo s ograničenom odgovornošću za servis motocikla i skutera</item>
    </derivirana_varijabla>
  </DomainObject.Predmet.ProtuStrankaListNazivFormated>
  <DomainObject.Predmet.ProtuStrankaListNazivFormatedOIB>
    <izvorni_sadrzaj>
      <item>AM Partneri jednostavno društvo s ograničenom odgovornošću za servis motocikla i skutera, OIB 21834849552</item>
    </izvorni_sadrzaj>
    <derivirana_varijabla naziv="DomainObject.Predmet.ProtuStrankaListNazivFormatedOIB_1">
      <item>AM Partneri jednostavno društvo s ograničenom odgovornošću za servis motocikla i skutera, OIB 21834849552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 Partneri jednostavno društvo s ograničenom odgovornošću za servis motocikla i skutera</izvorni_sadrzaj>
    <derivirana_varijabla naziv="DomainObject.Predmet.ProtustrankaIDrugi_1">AM Partneri jednostavno društvo s ograničenom odgovornošću za servis motocikla i skutera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AM Partneri jednostavno društvo s ograničenom odgovornošću za servis motocikla i skutera, OIB 21834849552, Pleškovec 68, 40000 Pleškovec</izvorni_sadrzaj>
    <derivirana_varijabla naziv="DomainObject.Predmet.ProtustrankaIDrugiAdressOIB_1">AM Partneri jednostavno društvo s ograničenom odgovornošću za servis motocikla i skutera, OIB 21834849552, Pleškovec 68, 40000 Pleškovec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 Partneri jednostavno društvo s ograničenom odgovornošću za servis motocikla i skutera</item>
      <item>Sudski registar</item>
    </izvorni_sadrzaj>
    <derivirana_varijabla naziv="DomainObject.Predmet.SudioniciListNaziv_1">
      <item>Financijska agencija</item>
      <item>AM Partneri jednostavno društvo s ograničenom odgovornošću za servis motocikla i skutera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AM Partneri jednostavno društvo s ograničenom odgovornošću za servis motocikla i skutera, OIB 21834849552, Pleškovec 68,40000 Pleškovec</item>
      <item>Sudski registar</item>
    </izvorni_sadrzaj>
    <derivirana_varijabla naziv="DomainObject.Predmet.SudioniciListAdressOIB_1">
      <item>Financijska agencija, OIB 85821130368, A. Cesarca 2,42000 Varaždin</item>
      <item>AM Partneri jednostavno društvo s ograničenom odgovornošću za servis motocikla i skutera, OIB 21834849552, Pleškovec 68,40000 Pleškovec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21834849552</item>
      <item>, OIB null</item>
    </izvorni_sadrzaj>
    <derivirana_varijabla naziv="DomainObject.Predmet.SudioniciListNazivOIB_1">
      <item>, OIB 85821130368</item>
      <item>, OIB 21834849552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261A95-14EA-4435-8417-C2A7B5D60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1866</properties:Characters>
  <properties:Lines>46</properties:Lines>
  <properties:Paragraphs>14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2016-02-05T07:43:00Z</dcterms:created>
  <dc:creator>Ljubica Makovec</dc:creator>
  <cp:lastModifiedBy>Nevenka Vuković</cp:lastModifiedBy>
  <cp:lastPrinted>2016-02-05T08:13:00Z</cp:lastPrinted>
  <dcterms:modified xmlns:xsi="http://www.w3.org/2001/XMLSchema-instance" xsi:type="dcterms:W3CDTF">2016-02-05T08:14:00Z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