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9d76c" w14:paraId="c79d76c" w:rsidRDefault="00F30D73" w:rsidP="00F30D73" w:rsidR="00F30D73" w:rsidRPr="00F30D7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9D680E">
        <w:t>40</w:t>
      </w:r>
      <w:r w:rsidRPr="00F30D73">
        <w:t>/</w:t>
      </w:r>
      <w:r w:rsidR="00651E9B">
        <w:t>20</w:t>
      </w:r>
      <w:r w:rsidR="00090395">
        <w:t>18</w:t>
      </w:r>
      <w:r w:rsidR="00B30EDC">
        <w:t>-</w:t>
      </w:r>
      <w:r w:rsidR="009D680E">
        <w:t>35</w:t>
      </w:r>
    </w:p>
    <w:p w:rsidRDefault="008E380D" w:rsidP="009E003C" w:rsidR="008E380D" w:rsidRPr="00F24E03"/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 xml:space="preserve">sa </w:t>
      </w:r>
      <w:r w:rsidR="007C13BC">
        <w:t>ISPITNOG ROČIŠTA održanog</w:t>
      </w:r>
      <w:r w:rsidRPr="00F24E03">
        <w:t xml:space="preserve"> kod Trgovačkog suda u Zadru, u stečajnom postupku nad stečajnim dužnikom</w:t>
      </w:r>
      <w:r w:rsidR="00A5624C">
        <w:t xml:space="preserve"> </w:t>
      </w:r>
      <w:r w:rsidR="009D680E">
        <w:t>Dječji vrtić ŠKOLJKICA</w:t>
      </w:r>
      <w:r w:rsidR="003035E5">
        <w:t xml:space="preserve"> u stečaju</w:t>
      </w:r>
      <w:r w:rsidR="009D680E">
        <w:t>, Zadar, Franje Fanceva 81, OIB: 83243523992</w:t>
      </w:r>
      <w:r w:rsidR="00F30D73">
        <w:t>,</w:t>
      </w:r>
      <w:r w:rsidR="00CA1A21">
        <w:t xml:space="preserve"> zastupan</w:t>
      </w:r>
      <w:r w:rsidR="009D40AC">
        <w:t>om</w:t>
      </w:r>
      <w:r w:rsidR="00F55604">
        <w:t xml:space="preserve"> po stečajnom</w:t>
      </w:r>
      <w:r w:rsidR="00090395">
        <w:t xml:space="preserve"> upravitelj</w:t>
      </w:r>
      <w:r w:rsidR="00F55604">
        <w:t>u</w:t>
      </w:r>
      <w:r w:rsidR="00CA1A21">
        <w:t xml:space="preserve"> </w:t>
      </w:r>
      <w:r w:rsidR="009D680E">
        <w:t>Josipu Jadranu Sekso</w:t>
      </w:r>
      <w:r w:rsidR="00CA1A21">
        <w:t>,</w:t>
      </w:r>
      <w:r w:rsidRPr="00F24E03">
        <w:t xml:space="preserve"> </w:t>
      </w:r>
      <w:r w:rsidR="00F55604">
        <w:t>28</w:t>
      </w:r>
      <w:r w:rsidR="00651E9B">
        <w:t xml:space="preserve">. </w:t>
      </w:r>
      <w:r w:rsidR="00F55604">
        <w:t>veljače</w:t>
      </w:r>
      <w:r w:rsidR="00090395">
        <w:t xml:space="preserve"> 2019</w:t>
      </w:r>
      <w:r w:rsidR="00651E9B">
        <w:t>.</w:t>
      </w:r>
    </w:p>
    <w:p w:rsidRDefault="007F2E40" w:rsidP="00502C00" w:rsidR="007F2E40"/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CD7FF4" w:rsidP="009E003C" w:rsidR="009E003C" w:rsidRPr="00C54F05">
      <w:pPr>
        <w:numPr>
          <w:ilvl w:val="0"/>
          <w:numId w:val="1"/>
        </w:numPr>
        <w:jc w:val="both"/>
      </w:pPr>
      <w:r>
        <w:t>Ante Rubelj</w:t>
      </w:r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tabs>
          <w:tab w:pos="480" w:val="left"/>
        </w:tabs>
      </w:pPr>
      <w:r w:rsidRPr="00C54F05">
        <w:t xml:space="preserve">Početak u </w:t>
      </w:r>
      <w:r w:rsidR="009D680E">
        <w:t>10</w:t>
      </w:r>
      <w:r w:rsidR="00651E9B">
        <w:t>,</w:t>
      </w:r>
      <w:r w:rsidR="00CD1833">
        <w:t>30</w:t>
      </w:r>
      <w:r w:rsidR="00A5237A" w:rsidRPr="00C54F05">
        <w:t xml:space="preserve"> </w:t>
      </w:r>
      <w:r w:rsidRPr="00C54F05">
        <w:t>sati.</w:t>
      </w:r>
    </w:p>
    <w:p w:rsidRDefault="009E003C" w:rsidP="009E003C" w:rsidR="009E003C" w:rsidRPr="00C54F05">
      <w:pPr>
        <w:ind w:left="360"/>
      </w:pPr>
    </w:p>
    <w:p w:rsidRDefault="00F55604" w:rsidP="009E003C" w:rsidR="009E003C" w:rsidRPr="00C54F05">
      <w:pPr>
        <w:jc w:val="both"/>
      </w:pPr>
      <w:r>
        <w:t>Utvrđuje se da je nazočan</w:t>
      </w:r>
      <w:r w:rsidR="00090395">
        <w:t xml:space="preserve"> </w:t>
      </w:r>
      <w:r w:rsidR="009D680E">
        <w:t>Josip Jadran Sekso</w:t>
      </w:r>
      <w:r w:rsidR="00651E9B">
        <w:t>,</w:t>
      </w:r>
      <w:r w:rsidR="009E003C" w:rsidRPr="00C54F05">
        <w:t xml:space="preserve"> stečajn</w:t>
      </w:r>
      <w:r>
        <w:t>i</w:t>
      </w:r>
      <w:r w:rsidR="009E003C" w:rsidRPr="00C54F05">
        <w:t xml:space="preserve"> upravitelj.</w:t>
      </w:r>
    </w:p>
    <w:p w:rsidRDefault="009E003C" w:rsidP="009E003C" w:rsidR="009E003C">
      <w:pPr>
        <w:jc w:val="both"/>
      </w:pPr>
    </w:p>
    <w:p w:rsidRDefault="00793082" w:rsidP="00793082" w:rsidR="004C6A46">
      <w:pPr>
        <w:ind w:hanging="360" w:left="360"/>
        <w:jc w:val="both"/>
      </w:pPr>
      <w:r w:rsidRPr="00C54F05">
        <w:t>Nazočni od vjerovnika:</w:t>
      </w:r>
      <w:r w:rsidR="004C6A46">
        <w:t xml:space="preserve"> za RH </w:t>
      </w:r>
      <w:r w:rsidR="00D47293">
        <w:t>Lidija Vitaljić</w:t>
      </w:r>
      <w:r w:rsidR="004C6A46">
        <w:t>, zamjenica u ŽDO-u Zadar</w:t>
      </w:r>
    </w:p>
    <w:p w:rsidRDefault="00377E05" w:rsidP="00377E05" w:rsidR="004A1F3B">
      <w:pPr>
        <w:pStyle w:val="Odlomakpopisa"/>
        <w:jc w:val="both"/>
      </w:pPr>
      <w:r>
        <w:tab/>
      </w:r>
      <w:r>
        <w:tab/>
      </w:r>
      <w:r>
        <w:tab/>
        <w:t>Stipe Brčić</w:t>
      </w:r>
    </w:p>
    <w:p w:rsidRDefault="00D47293" w:rsidP="00D47293" w:rsidR="00D47293">
      <w:pPr>
        <w:pStyle w:val="Odlomakpopisa"/>
        <w:jc w:val="both"/>
      </w:pPr>
    </w:p>
    <w:p w:rsidRDefault="00377E05" w:rsidP="00D47293" w:rsidR="00377E05">
      <w:pPr>
        <w:pStyle w:val="Odlomakpopisa"/>
        <w:jc w:val="both"/>
      </w:pPr>
      <w:r>
        <w:t>Ostali: Matilda Karamatić Brčić, predsjednica upravnog vijeća vrtića</w:t>
      </w:r>
    </w:p>
    <w:p w:rsidRDefault="008A1793" w:rsidP="008A1793" w:rsidR="008A1793" w:rsidRPr="00C54F05">
      <w:pPr>
        <w:pStyle w:val="Odlomakpopisa"/>
        <w:jc w:val="both"/>
      </w:pPr>
    </w:p>
    <w:p w:rsidRDefault="00DD4C4B" w:rsidP="00DD4C4B" w:rsidR="00DD4C4B" w:rsidRPr="00DD4C4B">
      <w:pPr>
        <w:jc w:val="both"/>
      </w:pPr>
      <w:r w:rsidRPr="00DD4C4B">
        <w:t>Ste</w:t>
      </w:r>
      <w:r w:rsidR="00A5624C">
        <w:t>čajni sudac upozorava vjerovnike</w:t>
      </w:r>
      <w:r w:rsidRPr="00DD4C4B">
        <w:t xml:space="preserve"> da vjerovnici čije su tražbine utvrđene o tome neće biti obaviješteni, a da će rješenje biti objavljeno na e-oglasnoj ploči suda, a oni koji žele dostavu izvatka rješenja to mogu tražiti na svoj trošak. </w:t>
      </w:r>
    </w:p>
    <w:p w:rsidRDefault="00DD4C4B" w:rsidP="00DD4C4B" w:rsidR="00DD4C4B" w:rsidRPr="00DD4C4B">
      <w:pPr>
        <w:jc w:val="both"/>
      </w:pPr>
    </w:p>
    <w:p w:rsidRDefault="00DD4C4B" w:rsidP="00DD4C4B" w:rsidR="00DD4C4B" w:rsidRPr="00DD4C4B">
      <w:pPr>
        <w:jc w:val="both"/>
        <w:rPr>
          <w:b/>
        </w:rPr>
      </w:pPr>
      <w:r w:rsidRPr="00DD4C4B">
        <w:t xml:space="preserve">Utvrđuje se da je oglas o zakazivanju ispitnog i izvještajnog ročišta objavljen je na e-oglasnoj ploči dana </w:t>
      </w:r>
      <w:r w:rsidR="00F55604">
        <w:t>13</w:t>
      </w:r>
      <w:r w:rsidRPr="00DD4C4B">
        <w:t xml:space="preserve">. </w:t>
      </w:r>
      <w:r w:rsidR="00F55604">
        <w:t>studenog</w:t>
      </w:r>
      <w:r w:rsidR="002D1730">
        <w:t xml:space="preserve"> 2018</w:t>
      </w:r>
      <w:r w:rsidRPr="00DD4C4B">
        <w:t>.</w:t>
      </w:r>
      <w:r w:rsidRPr="00DD4C4B">
        <w:rPr>
          <w:b/>
        </w:rPr>
        <w:t xml:space="preserve">  </w:t>
      </w:r>
    </w:p>
    <w:p w:rsidRDefault="00DD4C4B" w:rsidP="00DD4C4B" w:rsidR="00DD4C4B" w:rsidRPr="00DD4C4B">
      <w:pPr>
        <w:jc w:val="both"/>
      </w:pPr>
    </w:p>
    <w:p w:rsidRDefault="00DD4C4B" w:rsidP="00DD4C4B" w:rsidR="00DD4C4B">
      <w:pPr>
        <w:jc w:val="both"/>
      </w:pPr>
      <w:r w:rsidRPr="00DD4C4B">
        <w:t xml:space="preserve">Stečajni upravitelj predaje tablice i čita ih, te priznaje tražbine </w:t>
      </w:r>
      <w:r w:rsidR="009D680E">
        <w:t>prvog</w:t>
      </w:r>
      <w:r w:rsidRPr="00DD4C4B">
        <w:t xml:space="preserve"> višeg isplatnog reda i to:</w:t>
      </w:r>
    </w:p>
    <w:p w:rsidRDefault="00442672" w:rsidP="00DD4C4B" w:rsidR="00442672" w:rsidRPr="00DD4C4B">
      <w:pPr>
        <w:jc w:val="both"/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344"/>
        <w:gridCol w:w="1817"/>
        <w:gridCol w:w="1316"/>
        <w:gridCol w:w="1904"/>
        <w:gridCol w:w="1611"/>
        <w:gridCol w:w="1296"/>
      </w:tblGrid>
      <w:tr w:rsidTr="004A1F3B" w:rsidR="004A1F3B" w:rsidRPr="004A1F3B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 xml:space="preserve">Redni broj </w:t>
            </w:r>
          </w:p>
          <w:p w:rsidRDefault="004A1F3B" w:rsidR="004A1F3B" w:rsidRPr="004A1F3B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prijavljene tražbine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Ime i prezime / tvrtka</w:t>
            </w:r>
          </w:p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ili naziv vjerovnika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 xml:space="preserve">OIB </w:t>
            </w:r>
          </w:p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vjerovnika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Adresa / sjedište</w:t>
            </w:r>
          </w:p>
          <w:p w:rsidRDefault="004A1F3B" w:rsidR="004A1F3B" w:rsidRPr="004A1F3B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vjerovnika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Bruto iznos</w:t>
            </w:r>
          </w:p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 xml:space="preserve">prijavljene tražbine (kn) 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Iznos priznate</w:t>
            </w:r>
          </w:p>
          <w:p w:rsidRDefault="004A1F3B" w:rsidR="004A1F3B" w:rsidRPr="004A1F3B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tražbine (kn)</w:t>
            </w:r>
          </w:p>
        </w:tc>
      </w:tr>
      <w:tr w:rsidTr="004A1F3B" w:rsidR="004A1F3B" w:rsidRPr="004A1F3B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Martina Bačić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59384728207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Put Murvice 37, Zadar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6.423,16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6.423,16</w:t>
            </w:r>
          </w:p>
        </w:tc>
      </w:tr>
      <w:tr w:rsidTr="004A1F3B" w:rsidR="004A1F3B" w:rsidRPr="004A1F3B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Daria Baković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35630741358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Stomorica 7, Zadar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6.532,78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6.532,78</w:t>
            </w:r>
          </w:p>
        </w:tc>
      </w:tr>
      <w:tr w:rsidTr="004A1F3B" w:rsidR="004A1F3B" w:rsidRPr="004A1F3B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Tatijana Barić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86819422072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Krešimirova obala 12, Zadar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6.286,44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6.286,44</w:t>
            </w:r>
          </w:p>
        </w:tc>
      </w:tr>
      <w:tr w:rsidTr="004A1F3B" w:rsidR="004A1F3B" w:rsidRPr="004A1F3B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4.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Stipe Brčić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55650207292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Put Pudarice 15 M, Zadar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6.642,72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6.642,72</w:t>
            </w:r>
          </w:p>
        </w:tc>
      </w:tr>
      <w:tr w:rsidTr="004A1F3B" w:rsidR="004A1F3B" w:rsidRPr="004A1F3B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5.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Ivana Burić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02626253823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Milutina Cihlara Nehaja 62, Zadar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6.313,63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6.313,63</w:t>
            </w:r>
          </w:p>
        </w:tc>
      </w:tr>
      <w:tr w:rsidTr="004A1F3B" w:rsidR="004A1F3B" w:rsidRPr="004A1F3B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6.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Kristina Ćuković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59126234871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Slivnica ulica I 9, Posedarje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6.285,44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6.285,44</w:t>
            </w:r>
          </w:p>
        </w:tc>
      </w:tr>
      <w:tr w:rsidTr="004A1F3B" w:rsidR="004A1F3B" w:rsidRPr="004A1F3B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7.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Lucija Dražević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86329046187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Put bunara 15, Zadar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6.313,63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6.313,63</w:t>
            </w:r>
          </w:p>
        </w:tc>
      </w:tr>
      <w:tr w:rsidTr="004A1F3B" w:rsidR="004A1F3B" w:rsidRPr="004A1F3B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8.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Josipa Gulan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64577988930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Put Pudarice 32 D, Zadar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6.368,40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6.368,40</w:t>
            </w:r>
          </w:p>
        </w:tc>
      </w:tr>
      <w:tr w:rsidTr="004A1F3B" w:rsidR="004A1F3B" w:rsidRPr="004A1F3B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9.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Ivanka Karamatić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39261787323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Plinjanska ulica 16, Ploče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7.712,51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7.712,51</w:t>
            </w:r>
          </w:p>
        </w:tc>
      </w:tr>
      <w:tr w:rsidTr="004A1F3B" w:rsidR="004A1F3B" w:rsidRPr="004A1F3B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10.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Ivana Knežević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63177757389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 xml:space="preserve">Alberta Halera 45, </w:t>
            </w:r>
            <w:r w:rsidRPr="004A1F3B">
              <w:rPr>
                <w:rFonts w:hAnsi="Times New Roman" w:ascii="Times New Roman"/>
                <w:sz w:val="20"/>
                <w:szCs w:val="20"/>
              </w:rPr>
              <w:lastRenderedPageBreak/>
              <w:t>Zadar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lastRenderedPageBreak/>
              <w:t>6.423,16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6.423,16</w:t>
            </w:r>
          </w:p>
        </w:tc>
      </w:tr>
      <w:tr w:rsidTr="004A1F3B" w:rsidR="004A1F3B" w:rsidRPr="004A1F3B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Antonija Magaš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76545402189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Vjekoslava Ficherta 14 A, Zadar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6.478,01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6.478,01</w:t>
            </w:r>
          </w:p>
        </w:tc>
      </w:tr>
      <w:tr w:rsidTr="004A1F3B" w:rsidR="004A1F3B" w:rsidRPr="004A1F3B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12.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Iva Marušić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30627421999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Hanibala Lucića 12, Zadar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6.127,20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6.127,20</w:t>
            </w:r>
          </w:p>
        </w:tc>
      </w:tr>
      <w:tr w:rsidTr="004A1F3B" w:rsidR="004A1F3B" w:rsidRPr="004A1F3B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13.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Marija Marušić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13820760479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Ulica XX/10, Zemunik Donji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4.828,32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4.828,32</w:t>
            </w:r>
          </w:p>
        </w:tc>
      </w:tr>
      <w:tr w:rsidTr="004A1F3B" w:rsidR="004A1F3B" w:rsidRPr="004A1F3B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14.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Tatijana Milić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41984404857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Bibinjska ulica 23, Zadar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2.348,64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2.348,64</w:t>
            </w:r>
          </w:p>
        </w:tc>
      </w:tr>
      <w:tr w:rsidTr="004A1F3B" w:rsidR="004A1F3B" w:rsidRPr="004A1F3B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15.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Irma Paleka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05669146864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Žerava 50, Nin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6.503,68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6.503,68</w:t>
            </w:r>
          </w:p>
        </w:tc>
      </w:tr>
      <w:tr w:rsidTr="004A1F3B" w:rsidR="004A1F3B" w:rsidRPr="004A1F3B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16.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Anita Rogić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11331087831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Popovići 9, Benkovac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2.240,64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2.240,64</w:t>
            </w:r>
          </w:p>
        </w:tc>
      </w:tr>
      <w:tr w:rsidTr="004A1F3B" w:rsidR="004A1F3B" w:rsidRPr="004A1F3B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17.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Karolina Savić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45111351600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Crkveni put 20, Briševo, Poličnik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6.642,34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6.642,34</w:t>
            </w:r>
          </w:p>
        </w:tc>
      </w:tr>
      <w:tr w:rsidTr="004A1F3B" w:rsidR="004A1F3B" w:rsidRPr="004A1F3B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18.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Nataša Skoblar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52462194140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Put Skoblara 65, Privlaka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6.423,16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6.423,16</w:t>
            </w:r>
          </w:p>
        </w:tc>
      </w:tr>
      <w:tr w:rsidTr="004A1F3B" w:rsidR="004A1F3B" w:rsidRPr="004A1F3B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19.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Tea Škibola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83198603988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Sv. Jerolima 4, Grbe, Nin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6.313,63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6.313,63</w:t>
            </w:r>
          </w:p>
        </w:tc>
      </w:tr>
      <w:tr w:rsidTr="004A1F3B" w:rsidR="004A1F3B" w:rsidRPr="004A1F3B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20.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Jasna Vukić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37742098288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Ivana Gundulića 4D, Zadar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6.642,34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6.642,34</w:t>
            </w:r>
          </w:p>
        </w:tc>
      </w:tr>
      <w:tr w:rsidTr="004A1F3B" w:rsidR="004A1F3B" w:rsidRPr="004A1F3B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21.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Marija Vunić-Mamić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37186525202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Stankovci 173, Stankovci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6.368,40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6.368,40</w:t>
            </w:r>
          </w:p>
        </w:tc>
      </w:tr>
      <w:tr w:rsidTr="004A1F3B" w:rsidR="004A1F3B" w:rsidRPr="004A1F3B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22.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RH-MF-Porezna uprava PU Zadar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52634238587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Pl.Borelli 9/2, Zadar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1.386.414,91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4A1F3B">
              <w:rPr>
                <w:rFonts w:hAnsi="Times New Roman" w:ascii="Times New Roman"/>
                <w:sz w:val="20"/>
                <w:szCs w:val="20"/>
              </w:rPr>
              <w:t>1.355.652,44</w:t>
            </w:r>
          </w:p>
        </w:tc>
      </w:tr>
    </w:tbl>
    <w:p w:rsidRDefault="00CD1833" w:rsidP="00DD4C4B" w:rsidR="00CD1833">
      <w:pPr>
        <w:jc w:val="both"/>
      </w:pPr>
    </w:p>
    <w:p w:rsidRDefault="004A1F3B" w:rsidP="004A1F3B" w:rsidR="004A1F3B">
      <w:pPr>
        <w:jc w:val="both"/>
      </w:pPr>
      <w:r>
        <w:t>Nitko od nazočnih vjerovnika ne osprava niti jednu od priznatih tražbina prvog višeg isplatnog reda pa se iste smatraju utvrđenima.</w:t>
      </w:r>
    </w:p>
    <w:p w:rsidRDefault="004A1F3B" w:rsidP="00DD4C4B" w:rsidR="004A1F3B">
      <w:pPr>
        <w:jc w:val="both"/>
      </w:pPr>
    </w:p>
    <w:p w:rsidRDefault="004A1F3B" w:rsidP="00DD4C4B" w:rsidR="004A1F3B">
      <w:pPr>
        <w:jc w:val="both"/>
      </w:pPr>
      <w:r>
        <w:t>Stečajni upravitelj osporava tražbinu prvog višeg isplatnog reda:</w:t>
      </w:r>
    </w:p>
    <w:p w:rsidRDefault="004A1F3B" w:rsidP="00DD4C4B" w:rsidR="004A1F3B">
      <w:pPr>
        <w:jc w:val="both"/>
      </w:pPr>
    </w:p>
    <w:p w:rsidRDefault="004A1F3B" w:rsidP="00DD4C4B" w:rsidR="004A1F3B">
      <w:pPr>
        <w:jc w:val="both"/>
      </w:pPr>
    </w:p>
    <w:p w:rsidRDefault="004A1F3B" w:rsidP="00DD4C4B" w:rsidR="004A1F3B">
      <w:pPr>
        <w:jc w:val="both"/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243"/>
        <w:gridCol w:w="2628"/>
        <w:gridCol w:w="1536"/>
        <w:gridCol w:w="1853"/>
        <w:gridCol w:w="2028"/>
      </w:tblGrid>
      <w:tr w:rsidTr="004A1F3B" w:rsidR="004A1F3B" w:rsidRPr="004A1F3B">
        <w:tc>
          <w:tcPr>
            <w:tcW w:type="dxa" w:w="11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P="00D93000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4A1F3B" w:rsidP="00D93000" w:rsidR="004A1F3B" w:rsidRPr="004A1F3B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prijavljene tražbine</w:t>
            </w:r>
          </w:p>
        </w:tc>
        <w:tc>
          <w:tcPr>
            <w:tcW w:type="dxa" w:w="336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P="00D93000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Ime i prezime / tvrtka</w:t>
            </w:r>
          </w:p>
          <w:p w:rsidRDefault="004A1F3B" w:rsidP="00D93000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ili naziv vjerovnika i OIB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P="00D93000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sjedište</w:t>
            </w:r>
          </w:p>
          <w:p w:rsidRDefault="004A1F3B" w:rsidP="00D93000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P="004A1F3B" w:rsidR="004A1F3B" w:rsidRPr="004A1F3B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4A1F3B" w:rsidP="00D93000" w:rsidR="004A1F3B" w:rsidRPr="004A1F3B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</w:tr>
      <w:tr w:rsidTr="004A1F3B" w:rsidR="004A1F3B" w:rsidRPr="004A1F3B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P="00D93000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22.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P="00D93000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RH-MF-Porezna uprava PU Zadar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P="00D93000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52634238587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P="00D93000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Pl.Borelli 9/2, Zadar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P="00D93000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30.762,47</w:t>
            </w:r>
          </w:p>
        </w:tc>
      </w:tr>
    </w:tbl>
    <w:p w:rsidRDefault="004A1F3B" w:rsidP="003865B2" w:rsidR="004A1F3B">
      <w:pPr>
        <w:jc w:val="both"/>
      </w:pPr>
    </w:p>
    <w:p w:rsidRDefault="004A1F3B" w:rsidP="003865B2" w:rsidR="00D47293">
      <w:pPr>
        <w:jc w:val="both"/>
      </w:pPr>
      <w:r>
        <w:t>Stečajni upravitelj kao razlog osporavanja navodi činjenicu da je rije o dijelu tražbine RH koja je već priznata u bruto plaćama prvog višeg isplatnog reda.</w:t>
      </w:r>
    </w:p>
    <w:p w:rsidRDefault="004A1F3B" w:rsidP="003865B2" w:rsidR="004A1F3B">
      <w:pPr>
        <w:jc w:val="both"/>
      </w:pPr>
    </w:p>
    <w:p w:rsidRDefault="004A1F3B" w:rsidP="003865B2" w:rsidR="004A1F3B">
      <w:pPr>
        <w:jc w:val="both"/>
      </w:pPr>
      <w:r>
        <w:t>Zastupnica po zakonu ovog vjerovnika prihvaća navedeno osporavanje.</w:t>
      </w:r>
    </w:p>
    <w:p w:rsidRDefault="004A1F3B" w:rsidP="003865B2" w:rsidR="004A1F3B">
      <w:pPr>
        <w:jc w:val="both"/>
      </w:pPr>
    </w:p>
    <w:p w:rsidRDefault="004A1F3B" w:rsidP="003865B2" w:rsidR="004A1F3B">
      <w:pPr>
        <w:jc w:val="both"/>
      </w:pPr>
      <w:r>
        <w:t>Stečajni upravitelj iznosi tražbine priznate unutar drugog višeg isplatnog reda.</w:t>
      </w:r>
    </w:p>
    <w:p w:rsidRDefault="004A1F3B" w:rsidP="003865B2" w:rsidR="004A1F3B">
      <w:pPr>
        <w:jc w:val="both"/>
      </w:pPr>
    </w:p>
    <w:p w:rsidRDefault="004A1F3B" w:rsidP="003865B2" w:rsidR="004A1F3B">
      <w:pPr>
        <w:jc w:val="both"/>
      </w:pPr>
    </w:p>
    <w:p w:rsidRDefault="004A1F3B" w:rsidP="003865B2" w:rsidR="004A1F3B">
      <w:pPr>
        <w:jc w:val="both"/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573"/>
        <w:gridCol w:w="2728"/>
        <w:gridCol w:w="1536"/>
        <w:gridCol w:w="2119"/>
        <w:gridCol w:w="1332"/>
      </w:tblGrid>
      <w:tr w:rsidTr="004A1F3B" w:rsidR="004A1F3B" w:rsidRPr="004A1F3B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4A1F3B" w:rsidR="004A1F3B" w:rsidRPr="004A1F3B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prijavljene tražbine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Ime i prezime / tvrtka</w:t>
            </w:r>
          </w:p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ili naziv vjerovnika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Adresa / sjedište</w:t>
            </w:r>
          </w:p>
          <w:p w:rsidRDefault="004A1F3B" w:rsidR="004A1F3B" w:rsidRPr="004A1F3B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Iznos priznate</w:t>
            </w:r>
          </w:p>
          <w:p w:rsidRDefault="004A1F3B" w:rsidR="004A1F3B" w:rsidRPr="004A1F3B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 xml:space="preserve">tražbine </w:t>
            </w:r>
            <w:r w:rsidRPr="004A1F3B">
              <w:rPr>
                <w:rFonts w:hAnsi="Times New Roman" w:ascii="Times New Roman"/>
                <w:sz w:val="24"/>
                <w:szCs w:val="24"/>
              </w:rPr>
              <w:lastRenderedPageBreak/>
              <w:t>(kn)</w:t>
            </w:r>
          </w:p>
        </w:tc>
      </w:tr>
      <w:tr w:rsidTr="004A1F3B" w:rsidR="004A1F3B" w:rsidRPr="004A1F3B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VODOVOD d.o.o.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89406825003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Špire Brusine 3, Zadar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4.685,32</w:t>
            </w:r>
          </w:p>
        </w:tc>
      </w:tr>
      <w:tr w:rsidTr="004A1F3B" w:rsidR="004A1F3B" w:rsidRPr="004A1F3B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Grad Zadar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9933651854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Narodni trg 1, Zadar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15.393,69</w:t>
            </w:r>
          </w:p>
        </w:tc>
      </w:tr>
      <w:tr w:rsidTr="004A1F3B" w:rsidR="004A1F3B" w:rsidRPr="004A1F3B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ČISTOĆA d.o.o.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84923155727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Stjepana Radića 33, Zadar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16.261,53</w:t>
            </w:r>
          </w:p>
        </w:tc>
      </w:tr>
      <w:tr w:rsidTr="004A1F3B" w:rsidR="004A1F3B" w:rsidRPr="004A1F3B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DEZINSEKCIJA PUNTAMIKA d.o.o.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5931274546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Franka Lisice 2/D, Zadar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750,00</w:t>
            </w:r>
          </w:p>
        </w:tc>
      </w:tr>
      <w:tr w:rsidTr="004A1F3B" w:rsidR="004A1F3B" w:rsidRPr="004A1F3B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RH-MF-Porezna uprava PU Zadar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52634238587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Pl. Borelli 9/2, Zadar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68.942,75</w:t>
            </w:r>
          </w:p>
        </w:tc>
      </w:tr>
      <w:tr w:rsidTr="004A1F3B" w:rsidR="004A1F3B" w:rsidRPr="004A1F3B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HEP ELEKTRA d.o.o.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43965974818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Ulica grada Vukovara 37, 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23.499,60</w:t>
            </w:r>
          </w:p>
        </w:tc>
      </w:tr>
      <w:tr w:rsidTr="004A1F3B" w:rsidR="004A1F3B" w:rsidRPr="004A1F3B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A1 Hrvatska d.o.o.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29524210204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Vrtni put 1, 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6.092,30</w:t>
            </w:r>
          </w:p>
        </w:tc>
      </w:tr>
      <w:tr w:rsidTr="004A1F3B" w:rsidR="004A1F3B" w:rsidRPr="004A1F3B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LEDO d.o.o.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87955947581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Čavićeva 1, 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871,09</w:t>
            </w:r>
          </w:p>
        </w:tc>
      </w:tr>
      <w:tr w:rsidTr="004A1F3B" w:rsidR="004A1F3B" w:rsidRPr="004A1F3B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PROENERGY d.o.o.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63962176928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J. Marohnića 1, 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18.853,96</w:t>
            </w:r>
          </w:p>
        </w:tc>
      </w:tr>
      <w:tr w:rsidTr="004A1F3B" w:rsidR="004A1F3B" w:rsidRPr="004A1F3B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FINANCIJSKA AGENCIJA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85821130368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Ulica grada Vukovara 70, 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A1F3B" w:rsidR="004A1F3B" w:rsidRPr="004A1F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A1F3B">
              <w:rPr>
                <w:rFonts w:hAnsi="Times New Roman" w:ascii="Times New Roman"/>
                <w:sz w:val="24"/>
                <w:szCs w:val="24"/>
              </w:rPr>
              <w:t>5.809,21</w:t>
            </w:r>
          </w:p>
        </w:tc>
      </w:tr>
    </w:tbl>
    <w:p w:rsidRDefault="00FC1789" w:rsidP="00DD4C4B" w:rsidR="00FC1789">
      <w:pPr>
        <w:jc w:val="both"/>
      </w:pPr>
    </w:p>
    <w:p w:rsidRDefault="004A1F3B" w:rsidP="00DD4C4B" w:rsidR="00FC1789">
      <w:pPr>
        <w:jc w:val="both"/>
      </w:pPr>
      <w:r>
        <w:t>Nitko od nazočnih vjerovnika ne osporava tražbine koje je stečajni upravitlej priznao unutar drugog višeg isplatnog reda te se iste smatraju utvrđenima.</w:t>
      </w:r>
    </w:p>
    <w:p w:rsidRDefault="004A1F3B" w:rsidP="00DD4C4B" w:rsidR="004A1F3B">
      <w:pPr>
        <w:jc w:val="both"/>
      </w:pPr>
    </w:p>
    <w:p w:rsidRDefault="004A1F3B" w:rsidP="00DD4C4B" w:rsidR="004A1F3B">
      <w:pPr>
        <w:jc w:val="both"/>
      </w:pPr>
      <w:r>
        <w:t>Stečajni upravitelj navodi da prijava razlučnih i izlučnih prava nije bilo.</w:t>
      </w:r>
    </w:p>
    <w:p w:rsidRDefault="0081149A" w:rsidP="00DD4C4B" w:rsidR="0081149A">
      <w:pPr>
        <w:jc w:val="both"/>
      </w:pPr>
    </w:p>
    <w:p w:rsidRDefault="002005B8" w:rsidP="00DD4C4B" w:rsidR="00DD4C4B">
      <w:pPr>
        <w:jc w:val="both"/>
      </w:pPr>
      <w:r>
        <w:t>Sud donosi</w:t>
      </w:r>
    </w:p>
    <w:p w:rsidRDefault="002005B8" w:rsidP="00DD4C4B" w:rsidR="002005B8" w:rsidRPr="00DD4C4B">
      <w:pPr>
        <w:jc w:val="both"/>
      </w:pPr>
    </w:p>
    <w:p w:rsidRDefault="00DD4C4B" w:rsidP="002005B8" w:rsidR="00DD4C4B" w:rsidRPr="00DD4C4B">
      <w:pPr>
        <w:jc w:val="center"/>
      </w:pPr>
      <w:r w:rsidRPr="00DD4C4B">
        <w:t>r j e š e n j e</w:t>
      </w:r>
    </w:p>
    <w:p w:rsidRDefault="002005B8" w:rsidP="002005B8" w:rsidR="002005B8" w:rsidRPr="002005B8">
      <w:pPr>
        <w:jc w:val="both"/>
      </w:pPr>
      <w:r w:rsidRPr="002005B8">
        <w:t>r j e š e n j e</w:t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  <w:r w:rsidRPr="002005B8"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Default="002005B8" w:rsidP="002005B8" w:rsidR="002005B8" w:rsidRPr="002005B8">
      <w:pPr>
        <w:jc w:val="both"/>
      </w:pPr>
    </w:p>
    <w:p w:rsidRDefault="004A1F3B" w:rsidP="002005B8" w:rsidR="002005B8" w:rsidRPr="002005B8">
      <w:pPr>
        <w:jc w:val="both"/>
      </w:pPr>
      <w:r>
        <w:t>Dovršeno u 10</w:t>
      </w:r>
      <w:r w:rsidR="002005B8" w:rsidRPr="002005B8">
        <w:t>,</w:t>
      </w:r>
      <w:r>
        <w:t>47</w:t>
      </w:r>
      <w:r w:rsidR="002005B8" w:rsidRPr="002005B8">
        <w:t xml:space="preserve"> sati.</w:t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  <w:r w:rsidRPr="002005B8">
        <w:t>ZAPISNIČAR</w:t>
      </w:r>
      <w:r w:rsidRPr="002005B8">
        <w:tab/>
      </w:r>
      <w:r w:rsidRPr="002005B8">
        <w:tab/>
      </w:r>
      <w:r w:rsidRPr="002005B8">
        <w:tab/>
      </w:r>
      <w:r w:rsidRPr="002005B8">
        <w:tab/>
        <w:t>SUTKINJA</w:t>
      </w:r>
      <w:r w:rsidRPr="002005B8">
        <w:tab/>
        <w:t xml:space="preserve">            STEČAJNI UPRAVITELJ </w:t>
      </w:r>
      <w:r w:rsidRPr="002005B8">
        <w:tab/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9E003C" w:rsidRPr="00C54F05">
      <w:pPr>
        <w:jc w:val="both"/>
      </w:pPr>
      <w:r w:rsidRPr="002005B8">
        <w:t>VJEROVNICI</w:t>
      </w:r>
    </w:p>
    <w:sectPr w:rsidSect="002005B8" w:rsidR="009E003C" w:rsidRPr="00C54F05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7293" w:rsidP="000F0D50" w:rsidR="00D47293">
      <w:r>
        <w:separator/>
      </w:r>
    </w:p>
  </w:endnote>
  <w:endnote w:id="0" w:type="continuationSeparator">
    <w:p w:rsidRDefault="00D47293" w:rsidP="000F0D50" w:rsidR="00D472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7293" w:rsidP="000F0D50" w:rsidR="00D47293">
      <w:r>
        <w:separator/>
      </w:r>
    </w:p>
  </w:footnote>
  <w:footnote w:id="0" w:type="continuationSeparator">
    <w:p w:rsidRDefault="00D47293" w:rsidP="000F0D50" w:rsidR="00D472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293" w:rsidP="00805CD1" w:rsidR="00D47293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7009F0">
      <w:rPr>
        <w:noProof/>
      </w:rPr>
      <w:t>3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9D680E">
      <w:t>40</w:t>
    </w:r>
    <w:r w:rsidRPr="00F30D73">
      <w:t>/</w:t>
    </w:r>
    <w:r>
      <w:t>18-</w:t>
    </w:r>
    <w:r w:rsidR="009D680E">
      <w:t>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E90369"/>
    <w:multiLevelType w:val="hybridMultilevel"/>
    <w:tmpl w:val="CBF4D716"/>
    <w:lvl w:tplc="AED46E7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66E7F92"/>
    <w:multiLevelType w:val="hybridMultilevel"/>
    <w:tmpl w:val="2BC6B3F8"/>
    <w:lvl w:tplc="710C43B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6247484"/>
    <w:multiLevelType w:val="hybridMultilevel"/>
    <w:tmpl w:val="E52C61EC"/>
    <w:lvl w:tplc="366E6F3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85152B8"/>
    <w:multiLevelType w:val="hybridMultilevel"/>
    <w:tmpl w:val="63FA0A32"/>
    <w:lvl w:tplc="AA1A49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F268D5"/>
    <w:multiLevelType w:val="hybridMultilevel"/>
    <w:tmpl w:val="2C52BC8E"/>
    <w:lvl w:tplc="934EA2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7AA966BC"/>
    <w:multiLevelType w:val="hybridMultilevel"/>
    <w:tmpl w:val="9558F546"/>
    <w:lvl w:tplc="A43870D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0"/>
  </w:num>
  <w:num w:numId="2">
    <w:abstractNumId w:val="19"/>
  </w:num>
  <w:num w:numId="3">
    <w:abstractNumId w:val="12"/>
  </w:num>
  <w:num w:numId="4">
    <w:abstractNumId w:val="22"/>
  </w:num>
  <w:num w:numId="5">
    <w:abstractNumId w:val="6"/>
  </w:num>
  <w:num w:numId="6">
    <w:abstractNumId w:val="15"/>
  </w:num>
  <w:num w:numId="7">
    <w:abstractNumId w:val="7"/>
  </w:num>
  <w:num w:numId="8">
    <w:abstractNumId w:val="5"/>
  </w:num>
  <w:num w:numId="9">
    <w:abstractNumId w:val="8"/>
  </w:num>
  <w:num w:numId="10">
    <w:abstractNumId w:val="21"/>
  </w:num>
  <w:num w:numId="11">
    <w:abstractNumId w:val="1"/>
  </w:num>
  <w:num w:numId="12">
    <w:abstractNumId w:val="11"/>
  </w:num>
  <w:num w:numId="13">
    <w:abstractNumId w:val="25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9"/>
  </w:num>
  <w:num w:numId="18">
    <w:abstractNumId w:val="0"/>
  </w:num>
  <w:num w:numId="19">
    <w:abstractNumId w:val="10"/>
  </w:num>
  <w:num w:numId="20">
    <w:abstractNumId w:val="16"/>
  </w:num>
  <w:num w:numId="21">
    <w:abstractNumId w:val="24"/>
  </w:num>
  <w:num w:numId="22">
    <w:abstractNumId w:val="18"/>
  </w:num>
  <w:num w:numId="23">
    <w:abstractNumId w:val="14"/>
  </w:num>
  <w:num w:numId="24">
    <w:abstractNumId w:val="23"/>
  </w:num>
  <w:num w:numId="25">
    <w:abstractNumId w:val="3"/>
  </w:num>
  <w:num w:numId="26">
    <w:abstractNumId w:val="13"/>
  </w:num>
  <w:num w:numId="2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6368"/>
    <w:rsid w:val="000232CD"/>
    <w:rsid w:val="00027490"/>
    <w:rsid w:val="00037626"/>
    <w:rsid w:val="00047F1C"/>
    <w:rsid w:val="00054CFC"/>
    <w:rsid w:val="000671C7"/>
    <w:rsid w:val="0007213B"/>
    <w:rsid w:val="000727EA"/>
    <w:rsid w:val="00081A58"/>
    <w:rsid w:val="00082071"/>
    <w:rsid w:val="00090395"/>
    <w:rsid w:val="000A752E"/>
    <w:rsid w:val="000B2022"/>
    <w:rsid w:val="000C6530"/>
    <w:rsid w:val="000D2695"/>
    <w:rsid w:val="000E1153"/>
    <w:rsid w:val="000F0D50"/>
    <w:rsid w:val="000F2F59"/>
    <w:rsid w:val="000F5A2C"/>
    <w:rsid w:val="001058A1"/>
    <w:rsid w:val="00105D67"/>
    <w:rsid w:val="00111F9E"/>
    <w:rsid w:val="001236AC"/>
    <w:rsid w:val="001371D5"/>
    <w:rsid w:val="00137F3E"/>
    <w:rsid w:val="001648F1"/>
    <w:rsid w:val="00165B98"/>
    <w:rsid w:val="0017355B"/>
    <w:rsid w:val="001B0D22"/>
    <w:rsid w:val="001B2564"/>
    <w:rsid w:val="001E71A6"/>
    <w:rsid w:val="002005B8"/>
    <w:rsid w:val="00220CA9"/>
    <w:rsid w:val="002316EC"/>
    <w:rsid w:val="00251190"/>
    <w:rsid w:val="00257329"/>
    <w:rsid w:val="002632FB"/>
    <w:rsid w:val="00293FE2"/>
    <w:rsid w:val="002C57E1"/>
    <w:rsid w:val="002D1730"/>
    <w:rsid w:val="002D563E"/>
    <w:rsid w:val="002F2B7F"/>
    <w:rsid w:val="003035E5"/>
    <w:rsid w:val="00314050"/>
    <w:rsid w:val="00324C09"/>
    <w:rsid w:val="0035429C"/>
    <w:rsid w:val="00377E05"/>
    <w:rsid w:val="003853F9"/>
    <w:rsid w:val="003865B2"/>
    <w:rsid w:val="003B3D8E"/>
    <w:rsid w:val="003E22D0"/>
    <w:rsid w:val="003F2267"/>
    <w:rsid w:val="003F6C10"/>
    <w:rsid w:val="0040393E"/>
    <w:rsid w:val="0041624E"/>
    <w:rsid w:val="00431A46"/>
    <w:rsid w:val="00442672"/>
    <w:rsid w:val="00455E64"/>
    <w:rsid w:val="00472230"/>
    <w:rsid w:val="00477311"/>
    <w:rsid w:val="004823B4"/>
    <w:rsid w:val="00487C7F"/>
    <w:rsid w:val="004A0F8E"/>
    <w:rsid w:val="004A1F3B"/>
    <w:rsid w:val="004A5B0A"/>
    <w:rsid w:val="004C07B5"/>
    <w:rsid w:val="004C6A46"/>
    <w:rsid w:val="004F2A4E"/>
    <w:rsid w:val="00502C00"/>
    <w:rsid w:val="00524D93"/>
    <w:rsid w:val="005277A1"/>
    <w:rsid w:val="005377A0"/>
    <w:rsid w:val="00540349"/>
    <w:rsid w:val="00543CD0"/>
    <w:rsid w:val="005677A9"/>
    <w:rsid w:val="00585130"/>
    <w:rsid w:val="005954D0"/>
    <w:rsid w:val="005B6150"/>
    <w:rsid w:val="005D268C"/>
    <w:rsid w:val="005E0FD0"/>
    <w:rsid w:val="005F0790"/>
    <w:rsid w:val="00601ACD"/>
    <w:rsid w:val="00603FF6"/>
    <w:rsid w:val="00636F12"/>
    <w:rsid w:val="00651E9B"/>
    <w:rsid w:val="0065448E"/>
    <w:rsid w:val="00662BBC"/>
    <w:rsid w:val="0068761E"/>
    <w:rsid w:val="006A46AA"/>
    <w:rsid w:val="006B0187"/>
    <w:rsid w:val="006E39E9"/>
    <w:rsid w:val="007009F0"/>
    <w:rsid w:val="007058C7"/>
    <w:rsid w:val="00722A49"/>
    <w:rsid w:val="00723315"/>
    <w:rsid w:val="00733C82"/>
    <w:rsid w:val="0074069B"/>
    <w:rsid w:val="00764564"/>
    <w:rsid w:val="00793082"/>
    <w:rsid w:val="007A72BF"/>
    <w:rsid w:val="007B1162"/>
    <w:rsid w:val="007B6F33"/>
    <w:rsid w:val="007C13BC"/>
    <w:rsid w:val="007C4651"/>
    <w:rsid w:val="007D53DE"/>
    <w:rsid w:val="007D7102"/>
    <w:rsid w:val="007E2586"/>
    <w:rsid w:val="007F2E40"/>
    <w:rsid w:val="00805CD1"/>
    <w:rsid w:val="0081149A"/>
    <w:rsid w:val="00834DE3"/>
    <w:rsid w:val="008439AB"/>
    <w:rsid w:val="00843FDB"/>
    <w:rsid w:val="00891D49"/>
    <w:rsid w:val="008A1793"/>
    <w:rsid w:val="008A322C"/>
    <w:rsid w:val="008C01FC"/>
    <w:rsid w:val="008E380D"/>
    <w:rsid w:val="008E6570"/>
    <w:rsid w:val="009079B1"/>
    <w:rsid w:val="00910199"/>
    <w:rsid w:val="0091354A"/>
    <w:rsid w:val="00924AF5"/>
    <w:rsid w:val="009306F8"/>
    <w:rsid w:val="009447BE"/>
    <w:rsid w:val="00953054"/>
    <w:rsid w:val="00954B32"/>
    <w:rsid w:val="00965003"/>
    <w:rsid w:val="009722E1"/>
    <w:rsid w:val="00977C8D"/>
    <w:rsid w:val="00981F2A"/>
    <w:rsid w:val="009A0A34"/>
    <w:rsid w:val="009B3DF2"/>
    <w:rsid w:val="009C0428"/>
    <w:rsid w:val="009D40AC"/>
    <w:rsid w:val="009D680E"/>
    <w:rsid w:val="009E003C"/>
    <w:rsid w:val="009E46B4"/>
    <w:rsid w:val="009F64EE"/>
    <w:rsid w:val="00A1606F"/>
    <w:rsid w:val="00A468A0"/>
    <w:rsid w:val="00A51E53"/>
    <w:rsid w:val="00A5237A"/>
    <w:rsid w:val="00A5624C"/>
    <w:rsid w:val="00A63B5E"/>
    <w:rsid w:val="00A65177"/>
    <w:rsid w:val="00A82096"/>
    <w:rsid w:val="00A85AD9"/>
    <w:rsid w:val="00A97876"/>
    <w:rsid w:val="00AB454C"/>
    <w:rsid w:val="00AB6195"/>
    <w:rsid w:val="00AD41F1"/>
    <w:rsid w:val="00AE6A7C"/>
    <w:rsid w:val="00AF6CB0"/>
    <w:rsid w:val="00B23026"/>
    <w:rsid w:val="00B234EA"/>
    <w:rsid w:val="00B24E75"/>
    <w:rsid w:val="00B30EDC"/>
    <w:rsid w:val="00B31817"/>
    <w:rsid w:val="00B3762A"/>
    <w:rsid w:val="00B50BB6"/>
    <w:rsid w:val="00B77F2A"/>
    <w:rsid w:val="00B85E9B"/>
    <w:rsid w:val="00BA5EFA"/>
    <w:rsid w:val="00BB376D"/>
    <w:rsid w:val="00BD0B31"/>
    <w:rsid w:val="00BE176D"/>
    <w:rsid w:val="00C04362"/>
    <w:rsid w:val="00C54F05"/>
    <w:rsid w:val="00C75ADA"/>
    <w:rsid w:val="00C81A61"/>
    <w:rsid w:val="00CA1A21"/>
    <w:rsid w:val="00CB7609"/>
    <w:rsid w:val="00CC1E52"/>
    <w:rsid w:val="00CD1833"/>
    <w:rsid w:val="00CD3126"/>
    <w:rsid w:val="00CD7FF4"/>
    <w:rsid w:val="00D4210E"/>
    <w:rsid w:val="00D42D80"/>
    <w:rsid w:val="00D43251"/>
    <w:rsid w:val="00D47293"/>
    <w:rsid w:val="00D64038"/>
    <w:rsid w:val="00D722BB"/>
    <w:rsid w:val="00D87843"/>
    <w:rsid w:val="00DA52CA"/>
    <w:rsid w:val="00DC6E0D"/>
    <w:rsid w:val="00DD4C4B"/>
    <w:rsid w:val="00DE5CEB"/>
    <w:rsid w:val="00DE5E55"/>
    <w:rsid w:val="00DF1422"/>
    <w:rsid w:val="00DF300C"/>
    <w:rsid w:val="00E008CF"/>
    <w:rsid w:val="00E20DC1"/>
    <w:rsid w:val="00E250F1"/>
    <w:rsid w:val="00E3035E"/>
    <w:rsid w:val="00E4499D"/>
    <w:rsid w:val="00E93CBD"/>
    <w:rsid w:val="00E9558D"/>
    <w:rsid w:val="00EC4814"/>
    <w:rsid w:val="00EC55C1"/>
    <w:rsid w:val="00EC65AF"/>
    <w:rsid w:val="00EF39C5"/>
    <w:rsid w:val="00F10468"/>
    <w:rsid w:val="00F24D9D"/>
    <w:rsid w:val="00F24E03"/>
    <w:rsid w:val="00F2515C"/>
    <w:rsid w:val="00F30D73"/>
    <w:rsid w:val="00F3314C"/>
    <w:rsid w:val="00F352AD"/>
    <w:rsid w:val="00F44973"/>
    <w:rsid w:val="00F47C69"/>
    <w:rsid w:val="00F47D8C"/>
    <w:rsid w:val="00F55604"/>
    <w:rsid w:val="00F95261"/>
    <w:rsid w:val="00F96D5F"/>
    <w:rsid w:val="00FA777A"/>
    <w:rsid w:val="00FB4A49"/>
    <w:rsid w:val="00FC1789"/>
    <w:rsid w:val="00FC495D"/>
    <w:rsid w:val="00FC748B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head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0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59"/>
    <w:rsid w:val="0047731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442672"/>
    <w:pPr>
      <w:spacing w:after="80"/>
    </w:pPr>
    <w:rPr>
      <w:rFonts w:hAnsi="Calibri" w:asci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CD1833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CD1833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CD1833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7009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09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09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09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09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5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CD1833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CD1833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CD1833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7009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09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09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09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09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31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63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585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056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156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012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492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262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2507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905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28. veljače 2019.</izvorni_sadrzaj>
    <derivirana_varijabla naziv="DomainObject.StvarniPocetakDatum_1">28. veljače 2019.</derivirana_varijabla>
  </DomainObject.StvarniPocetakDatum>
  <DomainObject.StvarniZavrsetakDatum>
    <izvorni_sadrzaj>28. veljače 2019.</izvorni_sadrzaj>
    <derivirana_varijabla naziv="DomainObject.StvarniZavrsetakDatum_1">28. veljače 2019.</derivirana_varijabla>
  </DomainObject.StvarniZavrsetakDatum>
  <DomainObject.PlaniraniZavrsetakDatum>
    <izvorni_sadrzaj>28. veljače 2019.</izvorni_sadrzaj>
    <derivirana_varijabla naziv="DomainObject.PlaniraniZavrsetakDatum_1">28. veljače 2019.</derivirana_varijabla>
  </DomainObject.PlaniraniZavrsetakDatum>
  <DomainObject.PlaniraniPocetakDatum>
    <izvorni_sadrzaj>28. veljače 2019.</izvorni_sadrzaj>
    <derivirana_varijabla naziv="DomainObject.PlaniraniPocetakDatum_1">28. veljače 2019.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10:47</izvorni_sadrzaj>
    <derivirana_varijabla naziv="DomainObject.StvarniZavrsetakVrijeme_1">10:47</derivirana_varijabla>
  </DomainObject.StvarniZavrsetakVrijeme>
  <DomainObject.PlaniraniZavrsetakVrijeme>
    <izvorni_sadrzaj>11:00</izvorni_sadrzaj>
    <derivirana_varijabla naziv="DomainObject.PlaniraniZavrsetakVrijeme_1">11:00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veljače 2019.</izvorni_sadrzaj>
    <derivirana_varijabla naziv="DomainObject.Zapisnik.DatumKreiranja_1">28. veljače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St-40/2018-36</izvorni_sadrzaj>
    <derivirana_varijabla naziv="DomainObject.Zapisnik.Oznaka_1">St-40/2018-36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2018.</izvorni_sadrzaj>
    <derivirana_varijabla naziv="DomainObject.Predmet.DatumOsnivanja_1">24.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St-40/2018</izvorni_sadrzaj>
    <derivirana_varijabla naziv="DomainObject.Predmet.OznakaBroj_1">St-40/2018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Dječji vrtić ŠKOLJKICA</izvorni_sadrzaj>
    <derivirana_varijabla naziv="DomainObject.Predmet.ProtustrankaFormated_1">  Dječji vrtić ŠKOLJKICA</derivirana_varijabla>
  </DomainObject.Predmet.ProtustrankaFormated>
  <DomainObject.Predmet.ProtustrankaFormatedOIB>
    <izvorni_sadrzaj>  Dječji vrtić ŠKOLJKICA, OIB 83243523992</izvorni_sadrzaj>
    <derivirana_varijabla naziv="DomainObject.Predmet.ProtustrankaFormatedOIB_1">  Dječji vrtić ŠKOLJKICA, OIB 83243523992</derivirana_varijabla>
  </DomainObject.Predmet.ProtustrankaFormatedOIB>
  <DomainObject.Predmet.ProtustrankaFormatedWithAdress>
    <izvorni_sadrzaj> Dječji vrtić ŠKOLJKICA, Ulica Franje Fanceva 81, 23000 Zadar</izvorni_sadrzaj>
    <derivirana_varijabla naziv="DomainObject.Predmet.ProtustrankaFormatedWithAdress_1"> Dječji vrtić ŠKOLJKICA, Ulica Franje Fanceva 81, 23000 Zadar</derivirana_varijabla>
  </DomainObject.Predmet.ProtustrankaFormatedWithAdress>
  <DomainObject.Predmet.ProtustrankaFormatedWithAdressOIB>
    <izvorni_sadrzaj> Dječji vrtić ŠKOLJKICA, OIB 83243523992, Ulica Franje Fanceva 81, 23000 Zadar</izvorni_sadrzaj>
    <derivirana_varijabla naziv="DomainObject.Predmet.ProtustrankaFormatedWithAdressOIB_1"> Dječji vrtić ŠKOLJKICA, OIB 83243523992, Ulica Franje Fanceva 81, 23000 Zadar</derivirana_varijabla>
  </DomainObject.Predmet.ProtustrankaFormatedWithAdressOIB>
  <DomainObject.Predmet.ProtustrankaWithAdress>
    <izvorni_sadrzaj>Dječji vrtić ŠKOLJKICA Ulica Franje Fanceva 81, 23000 Zadar</izvorni_sadrzaj>
    <derivirana_varijabla naziv="DomainObject.Predmet.ProtustrankaWithAdress_1">Dječji vrtić ŠKOLJKICA Ulica Franje Fanceva 81, 23000 Zadar</derivirana_varijabla>
  </DomainObject.Predmet.ProtustrankaWithAdress>
  <DomainObject.Predmet.ProtustrankaWithAdressOIB>
    <izvorni_sadrzaj>Dječji vrtić ŠKOLJKICA, OIB 83243523992, Ulica Franje Fanceva 81, 23000 Zadar</izvorni_sadrzaj>
    <derivirana_varijabla naziv="DomainObject.Predmet.ProtustrankaWithAdressOIB_1">Dječji vrtić ŠKOLJKICA, OIB 83243523992, Ulica Franje Fanceva 81, 23000 Zadar</derivirana_varijabla>
  </DomainObject.Predmet.ProtustrankaWithAdressOIB>
  <DomainObject.Predmet.ProtustrankaNazivFormated>
    <izvorni_sadrzaj>Dječji vrtić ŠKOLJKICA</izvorni_sadrzaj>
    <derivirana_varijabla naziv="DomainObject.Predmet.ProtustrankaNazivFormated_1">Dječji vrtić ŠKOLJKICA</derivirana_varijabla>
  </DomainObject.Predmet.ProtustrankaNazivFormated>
  <DomainObject.Predmet.ProtustrankaNazivFormatedOIB>
    <izvorni_sadrzaj>Dječji vrtić ŠKOLJKICA, OIB 83243523992</izvorni_sadrzaj>
    <derivirana_varijabla naziv="DomainObject.Predmet.ProtustrankaNazivFormatedOIB_1">Dječji vrtić ŠKOLJKICA, OIB 83243523992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Dječji vrtić ŠKOLJKICA</item>
    </izvorni_sadrzaj>
    <derivirana_varijabla naziv="DomainObject.Predmet.ProtuStrankaListFormated_1">
      <item>Dječji vrtić ŠKOLJKICA</item>
    </derivirana_varijabla>
  </DomainObject.Predmet.ProtuStrankaListFormated>
  <DomainObject.Predmet.ProtuStrankaListFormatedOIB>
    <izvorni_sadrzaj>
      <item>Dječji vrtić ŠKOLJKICA, OIB 83243523992</item>
    </izvorni_sadrzaj>
    <derivirana_varijabla naziv="DomainObject.Predmet.ProtuStrankaListFormatedOIB_1">
      <item>Dječji vrtić ŠKOLJKICA, OIB 83243523992</item>
    </derivirana_varijabla>
  </DomainObject.Predmet.ProtuStrankaListFormatedOIB>
  <DomainObject.Predmet.ProtuStrankaListFormatedWithAdress>
    <izvorni_sadrzaj>
      <item>Dječji vrtić ŠKOLJKICA, Ulica Franje Fanceva 81, 23000 Zadar</item>
    </izvorni_sadrzaj>
    <derivirana_varijabla naziv="DomainObject.Predmet.ProtuStrankaListFormatedWithAdress_1">
      <item>Dječji vrtić ŠKOLJKICA, Ulica Franje Fanceva 81, 23000 Zadar</item>
    </derivirana_varijabla>
  </DomainObject.Predmet.ProtuStrankaListFormatedWithAdress>
  <DomainObject.Predmet.ProtuStrankaListFormatedWithAdressOIB>
    <izvorni_sadrzaj>
      <item>Dječji vrtić ŠKOLJKICA, OIB 83243523992, Ulica Franje Fanceva 81, 23000 Zadar</item>
    </izvorni_sadrzaj>
    <derivirana_varijabla naziv="DomainObject.Predmet.ProtuStrankaListFormatedWithAdressOIB_1">
      <item>Dječji vrtić ŠKOLJKICA, OIB 83243523992, Ulica Franje Fanceva 81, 23000 Zadar</item>
    </derivirana_varijabla>
  </DomainObject.Predmet.ProtuStrankaListFormatedWithAdressOIB>
  <DomainObject.Predmet.ProtuStrankaListNazivFormated>
    <izvorni_sadrzaj>
      <item>Dječji vrtić ŠKOLJKICA</item>
    </izvorni_sadrzaj>
    <derivirana_varijabla naziv="DomainObject.Predmet.ProtuStrankaListNazivFormated_1">
      <item>Dječji vrtić ŠKOLJKICA</item>
    </derivirana_varijabla>
  </DomainObject.Predmet.ProtuStrankaListNazivFormated>
  <DomainObject.Predmet.ProtuStrankaListNazivFormatedOIB>
    <izvorni_sadrzaj>
      <item>Dječji vrtić ŠKOLJKICA, OIB 83243523992</item>
    </izvorni_sadrzaj>
    <derivirana_varijabla naziv="DomainObject.Predmet.ProtuStrankaListNazivFormatedOIB_1">
      <item>Dječji vrtić ŠKOLJKICA, OIB 83243523992</item>
    </derivirana_varijabla>
  </DomainObject.Predmet.ProtuStrankaListNazivFormatedOIB>
  <DomainObject.Predmet.OstaliListFormated>
    <izvorni_sadrzaj>
      <item>Stipe Brčić</item>
    </izvorni_sadrzaj>
    <derivirana_varijabla naziv="DomainObject.Predmet.OstaliListFormated_1">
      <item>Stipe Brčić</item>
    </derivirana_varijabla>
  </DomainObject.Predmet.OstaliListFormated>
  <DomainObject.Predmet.OstaliListFormatedOIB>
    <izvorni_sadrzaj>
      <item>Stipe Brčić, OIB 55650207292</item>
    </izvorni_sadrzaj>
    <derivirana_varijabla naziv="DomainObject.Predmet.OstaliListFormatedOIB_1">
      <item>Stipe Brčić, OIB 55650207292</item>
    </derivirana_varijabla>
  </DomainObject.Predmet.OstaliListFormatedOIB>
  <DomainObject.Predmet.OstaliListFormatedWithAdress>
    <izvorni_sadrzaj>
      <item>Stipe Brčić, Put Pudarice 15 M, 23000 Zadar</item>
    </izvorni_sadrzaj>
    <derivirana_varijabla naziv="DomainObject.Predmet.OstaliListFormatedWithAdress_1">
      <item>Stipe Brčić, Put Pudarice 15 M, 23000 Zadar</item>
    </derivirana_varijabla>
  </DomainObject.Predmet.OstaliListFormatedWithAdress>
  <DomainObject.Predmet.OstaliListFormatedWithAdressOIB>
    <izvorni_sadrzaj>
      <item>Stipe Brčić, OIB 55650207292, Put Pudarice 15 M, 23000 Zadar</item>
    </izvorni_sadrzaj>
    <derivirana_varijabla naziv="DomainObject.Predmet.OstaliListFormatedWithAdressOIB_1">
      <item>Stipe Brčić, OIB 55650207292, Put Pudarice 15 M, 23000 Zadar</item>
    </derivirana_varijabla>
  </DomainObject.Predmet.OstaliListFormatedWithAdressOIB>
  <DomainObject.Predmet.OstaliListNazivFormated>
    <izvorni_sadrzaj>
      <item>Stipe Brčić</item>
    </izvorni_sadrzaj>
    <derivirana_varijabla naziv="DomainObject.Predmet.OstaliListNazivFormated_1">
      <item>Stipe Brčić</item>
    </derivirana_varijabla>
  </DomainObject.Predmet.OstaliListNazivFormated>
  <DomainObject.Predmet.OstaliListNazivFormatedOIB>
    <izvorni_sadrzaj>
      <item>Stipe Brčić, OIB 55650207292</item>
    </izvorni_sadrzaj>
    <derivirana_varijabla naziv="DomainObject.Predmet.OstaliListNazivFormatedOIB_1">
      <item>Stipe Brčić, OIB 55650207292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>St-40/2018-36</izvorni_sadrzaj>
    <derivirana_varijabla naziv="DomainObject.PoslovniBrojDokumenta_1">St-40/2018-36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Dječji vrtić ŠKOLJKICA</izvorni_sadrzaj>
    <derivirana_varijabla naziv="DomainObject.Predmet.ProtustrankaIDrugi_1">Dječji vrtić ŠKOLJKICA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Dječji vrtić ŠKOLJKICA, OIB 83243523992, Ulica Franje Fanceva 81, 23000 Zadar</izvorni_sadrzaj>
    <derivirana_varijabla naziv="DomainObject.Predmet.ProtustrankaIDrugiAdressOIB_1">Dječji vrtić ŠKOLJKICA, OIB 83243523992, Ulica Franje Fanceva 81,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Dječji vrtić ŠKOLJKICA</item>
      <item>Stipe Brčić</item>
    </izvorni_sadrzaj>
    <derivirana_varijabla naziv="DomainObject.Predmet.SudioniciListNaziv_1">
      <item>FINA</item>
      <item>Dječji vrtić ŠKOLJKICA</item>
      <item>Stipe Brčić</item>
    </derivirana_varijabla>
  </DomainObject.Predmet.SudioniciListNaziv>
  <DomainObject.Predmet.SudioniciListAdressOIB>
    <izvorni_sadrzaj>
      <item>FINA, OIB 85821130368</item>
      <item>Dječji vrtić ŠKOLJKICA, OIB 83243523992, Ulica Franje Fanceva 81,23000 Zadar</item>
      <item>Stipe Brčić, OIB 55650207292, Put Pudarice 15 M,23000 Zadar</item>
    </izvorni_sadrzaj>
    <derivirana_varijabla naziv="DomainObject.Predmet.SudioniciListAdressOIB_1">
      <item>FINA, OIB 85821130368</item>
      <item>Dječji vrtić ŠKOLJKICA, OIB 83243523992, Ulica Franje Fanceva 81,23000 Zadar</item>
      <item>Stipe Brčić, OIB 55650207292, Put Pudarice 15 M,23000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83243523992</item>
      <item>, OIB 55650207292</item>
    </izvorni_sadrzaj>
    <derivirana_varijabla naziv="DomainObject.Predmet.SudioniciListNazivOIB_1">
      <item>, OIB 85821130368</item>
      <item>, OIB 83243523992</item>
      <item>, OIB 55650207292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veljače 2019.</izvorni_sadrzaj>
    <derivirana_varijabla naziv="DomainObject.Predmet.DatumZadnjeOdrzaneSudskeRadnje_1">28.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3AB59B-194E-4F71-B964-A28DE31936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756</properties:Words>
  <properties:Characters>4411</properties:Characters>
  <properties:Lines>336</properties:Lines>
  <properties:Paragraphs>244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2019-02-28T07:06:00Z</dcterms:created>
  <dc:creator>abajlo</dc:creator>
  <cp:lastModifiedBy>Ardena Bajlo</cp:lastModifiedBy>
  <cp:lastPrinted>2019-01-17T07:40:00Z</cp:lastPrinted>
  <dcterms:modified xmlns:xsi="http://www.w3.org/2001/XMLSchema-instance" xsi:type="dcterms:W3CDTF">2019-02-28T10:58:00Z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St-40/2018-36 / Zapisnik - Ispitno ročište (1St-40-18 ispitno 28.2.2019.docx)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