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7027" w14:paraId="cc3702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552BE">
        <w:rPr>
          <w:lang w:val="hr-HR"/>
        </w:rPr>
        <w:t>328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552BE">
        <w:rPr>
          <w:lang w:val="hr-HR"/>
        </w:rPr>
        <w:t>RENGEL TURIZAM društvo s ograničenom odgovornošću za proizvodnju, trgovinu i usluge</w:t>
      </w:r>
      <w:r w:rsidR="007F4681">
        <w:rPr>
          <w:lang w:val="hr-HR"/>
        </w:rPr>
        <w:t>,</w:t>
      </w:r>
      <w:r w:rsidR="00685D29">
        <w:rPr>
          <w:lang w:val="hr-HR"/>
        </w:rPr>
        <w:t xml:space="preserve"> </w:t>
      </w:r>
      <w:r w:rsidR="007552BE">
        <w:rPr>
          <w:lang w:val="hr-HR"/>
        </w:rPr>
        <w:t>Pitomača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7552BE">
        <w:rPr>
          <w:lang w:val="hr-HR"/>
        </w:rPr>
        <w:t>Ljudevita Gaja 48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7552BE">
        <w:rPr>
          <w:lang w:val="hr-HR"/>
        </w:rPr>
        <w:t>010073348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552BE">
        <w:rPr>
          <w:lang w:val="hr-HR"/>
        </w:rPr>
        <w:t>15203164668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552BE">
        <w:rPr>
          <w:lang w:val="hr-HR"/>
        </w:rPr>
        <w:t>328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F4681">
        <w:rPr>
          <w:lang w:val="hr-HR"/>
        </w:rPr>
        <w:t>190.902,70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552BE">
        <w:rPr>
          <w:lang w:val="hr-HR"/>
        </w:rPr>
        <w:t xml:space="preserve">Željko </w:t>
      </w:r>
      <w:proofErr w:type="spellStart"/>
      <w:r w:rsidR="007552BE">
        <w:rPr>
          <w:lang w:val="hr-HR"/>
        </w:rPr>
        <w:t>Rengel</w:t>
      </w:r>
      <w:proofErr w:type="spellEnd"/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7552BE">
        <w:rPr>
          <w:lang w:val="hr-HR"/>
        </w:rPr>
        <w:t>Pitomače</w:t>
      </w:r>
      <w:r w:rsidR="005609E1">
        <w:rPr>
          <w:lang w:val="hr-HR"/>
        </w:rPr>
        <w:t xml:space="preserve">, </w:t>
      </w:r>
      <w:r w:rsidR="007552BE">
        <w:rPr>
          <w:lang w:val="hr-HR"/>
        </w:rPr>
        <w:t>Augusta Šenoe 4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552BE">
        <w:rPr>
          <w:lang w:val="hr-HR"/>
        </w:rPr>
        <w:t>81275126837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7552BE">
        <w:rPr>
          <w:lang w:val="hr-HR"/>
        </w:rPr>
        <w:t>9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7552BE">
        <w:rPr>
          <w:lang w:val="hr-HR"/>
        </w:rPr>
        <w:t>9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EB" w:rsidR="00636AEB">
      <w:r>
        <w:separator/>
      </w:r>
    </w:p>
  </w:endnote>
  <w:endnote w:id="0" w:type="continuationSeparator">
    <w:p w:rsidRDefault="00636AEB" w:rsidR="00636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EB" w:rsidR="00636AEB">
      <w:r>
        <w:separator/>
      </w:r>
    </w:p>
  </w:footnote>
  <w:footnote w:id="0" w:type="continuationSeparator">
    <w:p w:rsidRDefault="00636AEB" w:rsidR="00636A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56D2"/>
    <w:rsid w:val="004525DA"/>
    <w:rsid w:val="004629E7"/>
    <w:rsid w:val="004B7E8E"/>
    <w:rsid w:val="0052619D"/>
    <w:rsid w:val="005609E1"/>
    <w:rsid w:val="00592D60"/>
    <w:rsid w:val="005A21BE"/>
    <w:rsid w:val="005D3406"/>
    <w:rsid w:val="00605F99"/>
    <w:rsid w:val="006107FD"/>
    <w:rsid w:val="00617995"/>
    <w:rsid w:val="00636AEB"/>
    <w:rsid w:val="00674F9D"/>
    <w:rsid w:val="006767EE"/>
    <w:rsid w:val="00685D29"/>
    <w:rsid w:val="006B32F7"/>
    <w:rsid w:val="007552BE"/>
    <w:rsid w:val="007E27E0"/>
    <w:rsid w:val="007F4681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47667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552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52B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7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6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6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6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6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552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52B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7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6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6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6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6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St-328/2015</izvorni_sadrzaj>
    <derivirana_varijabla naziv="DomainObject.Predmet.OznakaBroj_1">St-328/2015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RENGEL TURIZAM društvo s ograničenom odgovornošću za proizvodnju, trgovinu i usluge, Pitomača zastupanog po punomoćniku Željko Rengel</izvorni_sadrzaj>
    <derivirana_varijabla naziv="DomainObject.Predmet.ProtustrankaFormated_1">  RENGEL TURIZAM društvo s ograničenom odgovornošću za proizvodnju, trgovinu i usluge, Pitomača zastupanog po punomoćniku Željko Rengel</derivirana_varijabla>
  </DomainObject.Predmet.ProtustrankaFormated>
  <DomainObject.Predmet.ProtustrankaFormatedOIB>
    <izvorni_sadrzaj>  RENGEL TURIZAM društvo s ograničenom odgovornošću za proizvodnju, trgovinu i usluge, Pitomača, OIB 15203164668 zastupanog po punomoćniku Željko Rengel</izvorni_sadrzaj>
    <derivirana_varijabla naziv="DomainObject.Predmet.ProtustrankaFormatedOIB_1">  RENGEL TURIZAM društvo s ograničenom odgovornošću za proizvodnju, trgovinu i usluge, Pitomača, OIB 15203164668 zastupanog po punomoćniku Željko Rengel</derivirana_varijabla>
  </DomainObject.Predmet.ProtustrankaFormatedOIB>
  <DomainObject.Predmet.ProtustrankaFormatedWithAdress>
    <izvorni_sadrzaj> RENGEL TURIZAM društvo s ograničenom odgovornošću za proizvodnju, trgovinu i usluge, Pitomača, Ljudevita Gaja 48, 33405 Pitomača zastupanog po punomoćniku Željko Rengel</izvorni_sadrzaj>
    <derivirana_varijabla naziv="DomainObject.Predmet.ProtustrankaFormatedWithAdress_1"> RENGEL TURIZAM društvo s ograničenom odgovornošću za proizvodnju, trgovinu i usluge, Pitomača, Ljudevita Gaja 48, 33405 Pitomača zastupanog po punomoćniku Željko Rengel</derivirana_varijabla>
  </DomainObject.Predmet.ProtustrankaFormatedWithAdress>
  <DomainObject.Predmet.ProtustrankaFormatedWithAdressOIB>
    <izvorni_sadrzaj> RENGEL TURIZAM društvo s ograničenom odgovornošću za proizvodnju, trgovinu i usluge, Pitomača, OIB 15203164668, Ljudevita Gaja 48, 33405 Pitomača zastupanog po punomoćniku Željko Rengel</izvorni_sadrzaj>
    <derivirana_varijabla naziv="DomainObject.Predmet.ProtustrankaFormatedWithAdressOIB_1"> RENGEL TURIZAM društvo s ograničenom odgovornošću za proizvodnju, trgovinu i usluge, Pitomača, OIB 15203164668, Ljudevita Gaja 48, 33405 Pitomača zastupanog po punomoćniku Željko Rengel</derivirana_varijabla>
  </DomainObject.Predmet.ProtustrankaFormatedWithAdressOIB>
  <DomainObject.Predmet.ProtustrankaWithAdress>
    <izvorni_sadrzaj>RENGEL TURIZAM društvo s ograničenom odgovornošću za proizvodnju, trgovinu i usluge, Pitomača Ljudevita Gaja 48, 33405 Pitomača</izvorni_sadrzaj>
    <derivirana_varijabla naziv="DomainObject.Predmet.ProtustrankaWithAdress_1">RENGEL TURIZAM društvo s ograničenom odgovornošću za proizvodnju, trgovinu i usluge, Pitomača Ljudevita Gaja 48, 33405 Pitomača</derivirana_varijabla>
  </DomainObject.Predmet.ProtustrankaWithAdress>
  <DomainObject.Predmet.ProtustrankaWithAdressOIB>
    <izvorni_sadrzaj>RENGEL TURIZAM društvo s ograničenom odgovornošću za proizvodnju, trgovinu i usluge, Pitomača, OIB 15203164668, Ljudevita Gaja 48, 33405 Pitomača</izvorni_sadrzaj>
    <derivirana_varijabla naziv="DomainObject.Predmet.ProtustrankaWithAdressOIB_1">RENGEL TURIZAM društvo s ograničenom odgovornošću za proizvodnju, trgovinu i usluge, Pitomača, OIB 15203164668, Ljudevita Gaja 48, 33405 Pitomača</derivirana_varijabla>
  </DomainObject.Predmet.ProtustrankaWithAdressOIB>
  <DomainObject.Predmet.ProtustrankaNazivFormated>
    <izvorni_sadrzaj>RENGEL TURIZAM društvo s ograničenom odgovornošću za proizvodnju, trgovinu i usluge, Pitomača</izvorni_sadrzaj>
    <derivirana_varijabla naziv="DomainObject.Predmet.ProtustrankaNazivFormated_1">RENGEL TURIZAM društvo s ograničenom odgovornošću za proizvodnju, trgovinu i usluge, Pitomača</derivirana_varijabla>
  </DomainObject.Predmet.ProtustrankaNazivFormated>
  <DomainObject.Predmet.ProtustrankaNazivFormatedOIB>
    <izvorni_sadrzaj>RENGEL TURIZAM društvo s ograničenom odgovornošću za proizvodnju, trgovinu i usluge, Pitomača, OIB 15203164668</izvorni_sadrzaj>
    <derivirana_varijabla naziv="DomainObject.Predmet.ProtustrankaNazivFormatedOIB_1">RENGEL TURIZAM društvo s ograničenom odgovornošću za proizvodnju, trgovinu i usluge, Pitomača, OIB 15203164668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RENGEL TURIZAM društvo s ograničenom odgovornošću za proizvodnju, trgovinu i usluge, Pitomača zastupanog po punomoćniku Željko Rengel</item>
    </izvorni_sadrzaj>
    <derivirana_varijabla naziv="DomainObject.Predmet.ProtuStrankaListFormated_1">
      <item>RENGEL TURIZAM društvo s ograničenom odgovornošću za proizvodnju, trgovinu i usluge, Pitomača zastupanog po punomoćniku Željko Rengel</item>
    </derivirana_varijabla>
  </DomainObject.Predmet.ProtuStrankaListFormated>
  <DomainObject.Predmet.ProtuStrankaListFormatedOIB>
    <izvorni_sadrzaj>
      <item>RENGEL TURIZAM društvo s ograničenom odgovornošću za proizvodnju, trgovinu i usluge, Pitomača, OIB 15203164668 zastupanog po punomoćniku Željko Rengel</item>
    </izvorni_sadrzaj>
    <derivirana_varijabla naziv="DomainObject.Predmet.ProtuStrankaListFormatedOIB_1">
      <item>RENGEL TURIZAM društvo s ograničenom odgovornošću za proizvodnju, trgovinu i usluge, Pitomača, OIB 15203164668 zastupanog po punomoćniku Željko Rengel</item>
    </derivirana_varijabla>
  </DomainObject.Predmet.ProtuStrankaListFormatedOIB>
  <DomainObject.Predmet.ProtuStrankaListFormatedWithAdress>
    <izvorni_sadrzaj>
      <item>RENGEL TURIZAM društvo s ograničenom odgovornošću za proizvodnju, trgovinu i usluge, Pitomača, Ljudevita Gaja 48, 33405 Pitomača zastupanog po punomoćniku Željko Rengel</item>
    </izvorni_sadrzaj>
    <derivirana_varijabla naziv="DomainObject.Predmet.ProtuStrankaListFormatedWithAdress_1">
      <item>RENGEL TURIZAM društvo s ograničenom odgovornošću za proizvodnju, trgovinu i usluge, Pitomača, Ljudevita Gaja 48, 33405 Pitomača zastupanog po punomoćniku Željko Rengel</item>
    </derivirana_varijabla>
  </DomainObject.Predmet.ProtuStrankaListFormatedWithAdress>
  <DomainObject.Predmet.ProtuStrankaListFormatedWithAdressOIB>
    <izvorni_sadrzaj>
      <item>RENGEL TURIZAM društvo s ograničenom odgovornošću za proizvodnju, trgovinu i usluge, Pitomača, OIB 15203164668, Ljudevita Gaja 48, 33405 Pitomača zastupanog po punomoćniku Željko Rengel</item>
    </izvorni_sadrzaj>
    <derivirana_varijabla naziv="DomainObject.Predmet.ProtuStrankaListFormatedWithAdressOIB_1">
      <item>RENGEL TURIZAM društvo s ograničenom odgovornošću za proizvodnju, trgovinu i usluge, Pitomača, OIB 15203164668, Ljudevita Gaja 48, 33405 Pitomača zastupanog po punomoćniku Željko Rengel</item>
    </derivirana_varijabla>
  </DomainObject.Predmet.ProtuStrankaListFormatedWithAdressOIB>
  <DomainObject.Predmet.ProtuStrankaListNazivFormated>
    <izvorni_sadrzaj>
      <item>RENGEL TURIZAM društvo s ograničenom odgovornošću za proizvodnju, trgovinu i usluge, Pitomača</item>
    </izvorni_sadrzaj>
    <derivirana_varijabla naziv="DomainObject.Predmet.ProtuStrankaListNazivFormated_1">
      <item>RENGEL TURIZAM društvo s ograničenom odgovornošću za proizvodnju, trgovinu i usluge, Pitomača</item>
    </derivirana_varijabla>
  </DomainObject.Predmet.ProtuStrankaListNazivFormated>
  <DomainObject.Predmet.ProtuStrankaListNazivFormatedOIB>
    <izvorni_sadrzaj>
      <item>RENGEL TURIZAM društvo s ograničenom odgovornošću za proizvodnju, trgovinu i usluge, Pitomača, OIB 15203164668</item>
    </izvorni_sadrzaj>
    <derivirana_varijabla naziv="DomainObject.Predmet.ProtuStrankaListNazivFormatedOIB_1">
      <item>RENGEL TURIZAM društvo s ograničenom odgovornošću za proizvodnju, trgovinu i usluge, Pitomača, OIB 15203164668</item>
    </derivirana_varijabla>
  </DomainObject.Predmet.ProtuStrankaListNazivFormatedOIB>
  <DomainObject.Predmet.OstaliListFormated>
    <izvorni_sadrzaj>
      <item>Željko Rengel punomoćnik sudionika u postupku RENGEL TURIZAM društvo s ograničenom odgovornošću za proizvodnju, trgovinu i usluge, Pitomača</item>
    </izvorni_sadrzaj>
    <derivirana_varijabla naziv="DomainObject.Predmet.OstaliListFormated_1">
      <item>Željko Rengel punomoćnik sudionika u postupku RENGEL TURIZAM društvo s ograničenom odgovornošću za proizvodnju, trgovinu i usluge, Pitomača</item>
    </derivirana_varijabla>
  </DomainObject.Predmet.OstaliListFormated>
  <DomainObject.Predmet.OstaliListFormatedOIB>
    <izvorni_sadrzaj>
      <item>Željko Rengel, OIB 81275126837 punomoćnik sudionika u postupku RENGEL TURIZAM društvo s ograničenom odgovornošću za proizvodnju, trgovinu i usluge, Pitomača</item>
    </izvorni_sadrzaj>
    <derivirana_varijabla naziv="DomainObject.Predmet.OstaliListFormatedOIB_1">
      <item>Željko Rengel, OIB 81275126837 punomoćnik sudionika u postupku RENGEL TURIZAM društvo s ograničenom odgovornošću za proizvodnju, trgovinu i usluge, Pitomača</item>
    </derivirana_varijabla>
  </DomainObject.Predmet.OstaliListFormatedOIB>
  <DomainObject.Predmet.OstaliListFormatedWithAdress>
    <izvorni_sadrzaj>
      <item>Željko Rengel, Augusta Šenoe 4, 33405 Pitomača punomoćnik sudionika u postupku RENGEL TURIZAM društvo s ograničenom odgovornošću za proizvodnju, trgovinu i usluge, Pitomača</item>
    </izvorni_sadrzaj>
    <derivirana_varijabla naziv="DomainObject.Predmet.OstaliListFormatedWithAdress_1">
      <item>Željko Rengel, Augusta Šenoe 4, 33405 Pitomača punomoćnik sudionika u postupku RENGEL TURIZAM društvo s ograničenom odgovornošću za proizvodnju, trgovinu i usluge, Pitomača</item>
    </derivirana_varijabla>
  </DomainObject.Predmet.OstaliListFormatedWithAdress>
  <DomainObject.Predmet.OstaliListFormatedWithAdressOIB>
    <izvorni_sadrzaj>
      <item>Željko Rengel, OIB 81275126837, Augusta Šenoe 4, 33405 Pitomača punomoćnik sudionika u postupku RENGEL TURIZAM društvo s ograničenom odgovornošću za proizvodnju, trgovinu i usluge, Pitomača</item>
    </izvorni_sadrzaj>
    <derivirana_varijabla naziv="DomainObject.Predmet.OstaliListFormatedWithAdressOIB_1">
      <item>Željko Rengel, OIB 81275126837, Augusta Šenoe 4, 33405 Pitomača punomoćnik sudionika u postupku RENGEL TURIZAM društvo s ograničenom odgovornošću za proizvodnju, trgovinu i usluge, Pitomača</item>
    </derivirana_varijabla>
  </DomainObject.Predmet.OstaliListFormatedWithAdressOIB>
  <DomainObject.Predmet.OstaliListNazivFormated>
    <izvorni_sadrzaj>
      <item>Željko Rengel</item>
    </izvorni_sadrzaj>
    <derivirana_varijabla naziv="DomainObject.Predmet.OstaliListNazivFormated_1">
      <item>Željko Rengel</item>
    </derivirana_varijabla>
  </DomainObject.Predmet.OstaliListNazivFormated>
  <DomainObject.Predmet.OstaliListNazivFormatedOIB>
    <izvorni_sadrzaj>
      <item>Željko Rengel, OIB 81275126837</item>
    </izvorni_sadrzaj>
    <derivirana_varijabla naziv="DomainObject.Predmet.OstaliListNazivFormatedOIB_1">
      <item>Željko Rengel, OIB 81275126837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RENGEL TURIZAM društvo s ograničenom odgovornošću za proizvodnju, trgovinu i usluge, Pitomača</izvorni_sadrzaj>
    <derivirana_varijabla naziv="DomainObject.Predmet.ProtustrankaIDrugi_1">RENGEL TURIZAM društvo s ograničenom odgovornošću za proizvodnju,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RENGEL TURIZAM društvo s ograničenom odgovornošću za proizvodnju, trgovinu i usluge, Pitomača, OIB 15203164668, Ljudevita Gaja 48, 33405 Pitomača</izvorni_sadrzaj>
    <derivirana_varijabla naziv="DomainObject.Predmet.ProtustrankaIDrugiAdressOIB_1">RENGEL TURIZAM društvo s ograničenom odgovornošću za proizvodnju, trgovinu i usluge, Pitomača, OIB 15203164668, Ljudevita Gaja 48,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RENGEL TURIZAM društvo s ograničenom odgovornošću za proizvodnju, trgovinu i usluge, Pitomača</item>
      <item>Željko Rengel</item>
    </izvorni_sadrzaj>
    <derivirana_varijabla naziv="DomainObject.Predmet.SudioniciListNaziv_1">
      <item>FINA, RC ZAGREB, Podružnica Bjelovar</item>
      <item>RENGEL TURIZAM društvo s ograničenom odgovornošću za proizvodnju, trgovinu i usluge, Pitomača</item>
      <item>Željko Rengel</item>
    </derivirana_varijabla>
  </DomainObject.Predmet.SudioniciListNaziv>
  <DomainObject.Predmet.SudioniciListAdressOIB>
    <izvorni_sadrzaj>
      <item>FINA, RC ZAGREB, Podružnica Bjelovar, OIB 85821130368, F. Supila 4,43000 Bjelovar</item>
      <item>RENGEL TURIZAM društvo s ograničenom odgovornošću za proizvodnju, trgovinu i usluge, Pitomača, OIB 15203164668, Ljudevita Gaja 48,33405 Pitomača</item>
      <item>Željko Rengel, OIB 81275126837, Augusta Šenoe 4,33405 Pitomača</item>
    </izvorni_sadrzaj>
    <derivirana_varijabla naziv="DomainObject.Predmet.SudioniciListAdressOIB_1">
      <item>FINA, RC ZAGREB, Podružnica Bjelovar, OIB 85821130368, F. Supila 4,43000 Bjelovar</item>
      <item>RENGEL TURIZAM društvo s ograničenom odgovornošću za proizvodnju, trgovinu i usluge, Pitomača, OIB 15203164668, Ljudevita Gaja 48,33405 Pitomača</item>
      <item>Željko Rengel, OIB 81275126837, Augusta Šenoe 4,33405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15203164668</item>
      <item>, OIB 81275126837</item>
    </izvorni_sadrzaj>
    <derivirana_varijabla naziv="DomainObject.Predmet.SudioniciListNazivOIB_1">
      <item>, OIB 85821130368</item>
      <item>, OIB 15203164668</item>
      <item>, OIB 81275126837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AE5D2-3034-41EB-B3CF-BF8A37764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1759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2015-11-19T07:58:00Z</dcterms:created>
  <dc:creator>ssabljic</dc:creator>
  <cp:lastModifiedBy>Miroslav Lovreković</cp:lastModifiedBy>
  <cp:lastPrinted>2015-11-19T07:58:00Z</cp:lastPrinted>
  <dcterms:modified xmlns:xsi="http://www.w3.org/2001/XMLSchema-instance" xsi:type="dcterms:W3CDTF">2015-11-19T08:46:00Z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