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2b2a" w14:paraId="0342b2a" w:rsidRDefault="00457841" w:rsidP="004C7E74" w:rsidR="00457841" w:rsidRPr="00814E62">
      <w:pPr>
        <w:jc w:val="both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14E62">
        <w:rPr>
          <w:rFonts w:hAnsi="Times New Roman" w:ascii="Times New Roman"/>
          <w:b/>
        </w:rPr>
        <w:t>REPUBLIKA HRVATSKA</w:t>
      </w:r>
    </w:p>
    <w:p w:rsidRDefault="00457841" w:rsidP="004C7E74" w:rsidR="00457841" w:rsidRPr="00814E62">
      <w:pPr>
        <w:jc w:val="both"/>
        <w:rPr>
          <w:rFonts w:hAnsi="Times New Roman" w:ascii="Times New Roman"/>
          <w:b/>
        </w:rPr>
      </w:pPr>
      <w:r w:rsidRPr="00814E62">
        <w:rPr>
          <w:rFonts w:hAnsi="Times New Roman" w:ascii="Times New Roman"/>
          <w:b/>
        </w:rPr>
        <w:t>TRGOVAČKI SUD U RIJECI</w:t>
      </w:r>
    </w:p>
    <w:p w:rsidRDefault="00457841" w:rsidP="004C7E74" w:rsidR="00457841" w:rsidRPr="00814E62">
      <w:pPr>
        <w:jc w:val="both"/>
        <w:rPr>
          <w:rFonts w:hAnsi="Times New Roman" w:ascii="Times New Roman"/>
        </w:rPr>
      </w:pPr>
      <w:r w:rsidRPr="00814E62">
        <w:rPr>
          <w:rFonts w:hAnsi="Times New Roman" w:ascii="Times New Roman"/>
          <w:b/>
        </w:rPr>
        <w:t>ZADARSKA 1 i 3</w:t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  <w:r w:rsidRPr="00814E62">
        <w:rPr>
          <w:rFonts w:hAnsi="Times New Roman" w:ascii="Times New Roman"/>
        </w:rPr>
        <w:tab/>
      </w:r>
    </w:p>
    <w:p w:rsidRDefault="00457841" w:rsidP="004C7E74" w:rsidR="00457841" w:rsidRPr="00814E62">
      <w:pPr>
        <w:jc w:val="both"/>
        <w:rPr>
          <w:rFonts w:hAnsi="Times New Roman" w:ascii="Times New Roman"/>
        </w:rPr>
      </w:pPr>
    </w:p>
    <w:p w:rsidRDefault="00457841" w:rsidP="004C7E74" w:rsidR="00457841" w:rsidRPr="00814E62">
      <w:pPr>
        <w:jc w:val="both"/>
        <w:rPr>
          <w:rFonts w:hAnsi="Times New Roman" w:ascii="Times New Roman"/>
        </w:rPr>
      </w:pPr>
    </w:p>
    <w:p w:rsidRDefault="00457841" w:rsidP="004C7E74" w:rsidR="00457841" w:rsidRPr="00814E62">
      <w:pPr>
        <w:jc w:val="center"/>
        <w:rPr>
          <w:rFonts w:hAnsi="Times New Roman" w:ascii="Times New Roman"/>
          <w:b/>
          <w:bCs/>
        </w:rPr>
      </w:pPr>
      <w:r w:rsidRPr="00814E62">
        <w:rPr>
          <w:rFonts w:hAnsi="Times New Roman" w:ascii="Times New Roman"/>
          <w:b/>
          <w:bCs/>
        </w:rPr>
        <w:t>Z A P I S N I K</w:t>
      </w:r>
    </w:p>
    <w:p w:rsidRDefault="00F064B7" w:rsidP="004C7E74" w:rsidR="00A17EEC" w:rsidRPr="00814E62">
      <w:pPr>
        <w:jc w:val="center"/>
        <w:rPr>
          <w:rFonts w:hAnsi="Times New Roman" w:ascii="Times New Roman"/>
          <w:bCs/>
        </w:rPr>
      </w:pPr>
      <w:r w:rsidRPr="00814E62">
        <w:rPr>
          <w:rFonts w:hAnsi="Times New Roman" w:ascii="Times New Roman"/>
          <w:bCs/>
        </w:rPr>
        <w:t>o</w:t>
      </w:r>
      <w:r w:rsidR="00ED400C" w:rsidRPr="00814E62">
        <w:rPr>
          <w:rFonts w:hAnsi="Times New Roman" w:ascii="Times New Roman"/>
          <w:bCs/>
        </w:rPr>
        <w:t>d</w:t>
      </w:r>
      <w:r w:rsidRPr="00814E62">
        <w:rPr>
          <w:rFonts w:hAnsi="Times New Roman" w:ascii="Times New Roman"/>
          <w:bCs/>
        </w:rPr>
        <w:t xml:space="preserve"> </w:t>
      </w:r>
      <w:r w:rsidR="00EC136C">
        <w:rPr>
          <w:rFonts w:hAnsi="Times New Roman" w:ascii="Times New Roman"/>
          <w:bCs/>
        </w:rPr>
        <w:t>18. svibnja</w:t>
      </w:r>
      <w:r w:rsidRPr="00814E62">
        <w:rPr>
          <w:rFonts w:hAnsi="Times New Roman" w:ascii="Times New Roman"/>
          <w:bCs/>
        </w:rPr>
        <w:t xml:space="preserve"> 201</w:t>
      </w:r>
      <w:r w:rsidR="00EC136C">
        <w:rPr>
          <w:rFonts w:hAnsi="Times New Roman" w:ascii="Times New Roman"/>
          <w:bCs/>
        </w:rPr>
        <w:t>7</w:t>
      </w:r>
      <w:r w:rsidR="00912176" w:rsidRPr="00814E62">
        <w:rPr>
          <w:rFonts w:hAnsi="Times New Roman" w:ascii="Times New Roman"/>
          <w:bCs/>
        </w:rPr>
        <w:t>.g.</w:t>
      </w:r>
    </w:p>
    <w:p w:rsidRDefault="00A17EEC" w:rsidP="004C7E74" w:rsidR="00A17EEC" w:rsidRPr="00814E62">
      <w:pPr>
        <w:jc w:val="center"/>
        <w:rPr>
          <w:rFonts w:hAnsi="Times New Roman" w:ascii="Times New Roman"/>
          <w:bCs/>
        </w:rPr>
      </w:pPr>
      <w:r w:rsidRPr="00814E62">
        <w:rPr>
          <w:rFonts w:hAnsi="Times New Roman" w:ascii="Times New Roman"/>
          <w:bCs/>
        </w:rPr>
        <w:t>s ročišta za sklapanje predstečajne nagodbe</w:t>
      </w:r>
    </w:p>
    <w:p w:rsidRDefault="00A17EEC" w:rsidP="004C7E74" w:rsidR="001F29C7" w:rsidRPr="00814E62">
      <w:pPr>
        <w:jc w:val="center"/>
        <w:rPr>
          <w:rFonts w:hAnsi="Times New Roman" w:ascii="Times New Roman"/>
          <w:bCs/>
        </w:rPr>
      </w:pPr>
      <w:r w:rsidRPr="00814E62">
        <w:rPr>
          <w:rFonts w:hAnsi="Times New Roman" w:ascii="Times New Roman"/>
          <w:bCs/>
        </w:rPr>
        <w:t>nad dužnikom</w:t>
      </w:r>
    </w:p>
    <w:p w:rsidRDefault="00EC136C" w:rsidP="00EC136C" w:rsidR="00DF31B5">
      <w:pPr>
        <w:jc w:val="center"/>
        <w:rPr>
          <w:rFonts w:hAnsi="Times New Roman" w:ascii="Times New Roman"/>
          <w:b/>
        </w:rPr>
      </w:pPr>
      <w:r w:rsidRPr="00EC136C">
        <w:rPr>
          <w:rFonts w:hAnsi="Times New Roman" w:ascii="Times New Roman"/>
          <w:b/>
        </w:rPr>
        <w:t>ARBUM d.o.o. RAB</w:t>
      </w:r>
      <w:r>
        <w:rPr>
          <w:rFonts w:hAnsi="Times New Roman" w:ascii="Times New Roman"/>
          <w:b/>
        </w:rPr>
        <w:t xml:space="preserve"> </w:t>
      </w:r>
    </w:p>
    <w:p w:rsidRDefault="00EC136C" w:rsidP="00EC136C" w:rsidR="00EC136C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Mali Palit bb</w:t>
      </w:r>
    </w:p>
    <w:p w:rsidRDefault="00EC136C" w:rsidP="00EC136C" w:rsidR="00EC136C" w:rsidRPr="00EC136C">
      <w:pPr>
        <w:jc w:val="center"/>
        <w:rPr>
          <w:rFonts w:hAnsi="Times New Roman" w:ascii="Times New Roman"/>
          <w:b/>
        </w:rPr>
      </w:pPr>
    </w:p>
    <w:p w:rsidRDefault="00457841" w:rsidP="004C7E74" w:rsidR="00457841" w:rsidRPr="00814E62">
      <w:pPr>
        <w:jc w:val="both"/>
        <w:rPr>
          <w:rFonts w:hAnsi="Times New Roman" w:ascii="Times New Roman"/>
          <w:b/>
        </w:rPr>
      </w:pPr>
      <w:r w:rsidRPr="00814E62">
        <w:rPr>
          <w:rFonts w:hAnsi="Times New Roman" w:ascii="Times New Roman"/>
          <w:b/>
        </w:rPr>
        <w:t>OD SUDA NAZOČNI:</w:t>
      </w:r>
    </w:p>
    <w:p w:rsidRDefault="00457841" w:rsidP="004C7E74" w:rsidR="00457841" w:rsidRPr="00814E62">
      <w:pPr>
        <w:jc w:val="both"/>
        <w:rPr>
          <w:rFonts w:hAnsi="Times New Roman" w:ascii="Times New Roman"/>
        </w:rPr>
      </w:pPr>
      <w:r w:rsidRPr="00814E62">
        <w:rPr>
          <w:rFonts w:hAnsi="Times New Roman" w:ascii="Times New Roman"/>
        </w:rPr>
        <w:t>Daniela Korlević, sudac</w:t>
      </w:r>
    </w:p>
    <w:p w:rsidRDefault="002B1A81" w:rsidP="004C7E74" w:rsidR="00457841" w:rsidRPr="00814E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Željka Borčić</w:t>
      </w:r>
      <w:r w:rsidR="00457841" w:rsidRPr="00814E62">
        <w:rPr>
          <w:rFonts w:hAnsi="Times New Roman" w:ascii="Times New Roman"/>
        </w:rPr>
        <w:t>, zapisničar</w:t>
      </w:r>
    </w:p>
    <w:p w:rsidRDefault="00457841" w:rsidP="004C7E74" w:rsidR="00457841" w:rsidRPr="00814E62">
      <w:pPr>
        <w:jc w:val="both"/>
        <w:rPr>
          <w:rFonts w:hAnsi="Times New Roman" w:ascii="Times New Roman"/>
        </w:rPr>
      </w:pPr>
    </w:p>
    <w:p w:rsidRDefault="004D4365" w:rsidP="008E4E8B" w:rsidR="00457841" w:rsidRPr="00814E62">
      <w:pPr>
        <w:jc w:val="center"/>
        <w:rPr>
          <w:rFonts w:hAnsi="Times New Roman" w:ascii="Times New Roman"/>
        </w:rPr>
      </w:pPr>
      <w:r w:rsidRPr="00814E62">
        <w:rPr>
          <w:rFonts w:hAnsi="Times New Roman" w:ascii="Times New Roman"/>
        </w:rPr>
        <w:t>Početak u</w:t>
      </w:r>
      <w:r w:rsidR="0027589A" w:rsidRPr="00814E62">
        <w:rPr>
          <w:rFonts w:hAnsi="Times New Roman" w:ascii="Times New Roman"/>
        </w:rPr>
        <w:t xml:space="preserve"> </w:t>
      </w:r>
      <w:r w:rsidR="009E6B58">
        <w:rPr>
          <w:rFonts w:hAnsi="Times New Roman" w:ascii="Times New Roman"/>
        </w:rPr>
        <w:t>09</w:t>
      </w:r>
      <w:r w:rsidR="0062353A" w:rsidRPr="00814E62">
        <w:rPr>
          <w:rFonts w:hAnsi="Times New Roman" w:ascii="Times New Roman"/>
        </w:rPr>
        <w:t>:</w:t>
      </w:r>
      <w:r w:rsidR="004E5424" w:rsidRPr="00814E62">
        <w:rPr>
          <w:rFonts w:hAnsi="Times New Roman" w:ascii="Times New Roman"/>
        </w:rPr>
        <w:t>00 sati</w:t>
      </w:r>
    </w:p>
    <w:p w:rsidRDefault="00457841" w:rsidP="004C7E74" w:rsidR="00457841" w:rsidRPr="00814E62">
      <w:pPr>
        <w:jc w:val="both"/>
        <w:rPr>
          <w:rFonts w:hAnsi="Times New Roman" w:ascii="Times New Roman"/>
        </w:rPr>
      </w:pPr>
    </w:p>
    <w:p w:rsidRDefault="007B2FDB" w:rsidP="004C7E74" w:rsidR="007B2FDB" w:rsidRPr="00814E62">
      <w:pPr>
        <w:ind w:firstLine="708"/>
        <w:jc w:val="both"/>
        <w:rPr>
          <w:rFonts w:hAnsi="Times New Roman" w:ascii="Times New Roman"/>
        </w:rPr>
      </w:pPr>
      <w:r w:rsidRPr="00814E62">
        <w:rPr>
          <w:rFonts w:hAnsi="Times New Roman" w:ascii="Times New Roman"/>
        </w:rPr>
        <w:t>Utvrđuje se da su na ročište za sklapanje predstečajne nagodbe pristupili:</w:t>
      </w:r>
    </w:p>
    <w:p w:rsidRDefault="00EE1028" w:rsidP="004C7E74" w:rsidR="00DA448C" w:rsidRPr="00814E62">
      <w:pPr>
        <w:jc w:val="both"/>
        <w:rPr>
          <w:rFonts w:hAnsi="Times New Roman" w:ascii="Times New Roman"/>
        </w:rPr>
      </w:pPr>
      <w:r w:rsidRPr="00814E62">
        <w:rPr>
          <w:rFonts w:hAnsi="Times New Roman" w:ascii="Times New Roman"/>
        </w:rPr>
        <w:tab/>
      </w:r>
    </w:p>
    <w:p w:rsidRDefault="001F29C7" w:rsidP="004C7E74" w:rsidR="00CC7EB0">
      <w:pPr>
        <w:jc w:val="both"/>
        <w:rPr>
          <w:rFonts w:hAnsi="Times New Roman" w:ascii="Times New Roman"/>
          <w:bCs/>
        </w:rPr>
      </w:pPr>
      <w:r w:rsidRPr="00814E62">
        <w:rPr>
          <w:rFonts w:hAnsi="Times New Roman" w:ascii="Times New Roman"/>
          <w:bCs/>
        </w:rPr>
        <w:t xml:space="preserve">- </w:t>
      </w:r>
      <w:r w:rsidR="006939A5" w:rsidRPr="00814E62">
        <w:rPr>
          <w:rFonts w:hAnsi="Times New Roman" w:ascii="Times New Roman"/>
          <w:bCs/>
        </w:rPr>
        <w:t>z</w:t>
      </w:r>
      <w:r w:rsidR="00CC7EB0" w:rsidRPr="00814E62">
        <w:rPr>
          <w:rFonts w:hAnsi="Times New Roman" w:ascii="Times New Roman"/>
          <w:bCs/>
        </w:rPr>
        <w:t>astupnik dužnika po zakonu</w:t>
      </w:r>
      <w:r w:rsidR="002B1A81">
        <w:rPr>
          <w:rFonts w:hAnsi="Times New Roman" w:ascii="Times New Roman"/>
          <w:bCs/>
        </w:rPr>
        <w:t xml:space="preserve"> Marinko Kordić</w:t>
      </w:r>
      <w:r w:rsidR="00524D18">
        <w:rPr>
          <w:rFonts w:hAnsi="Times New Roman" w:ascii="Times New Roman"/>
          <w:bCs/>
        </w:rPr>
        <w:t>, OIB</w:t>
      </w:r>
      <w:r w:rsidR="002B1A81">
        <w:rPr>
          <w:rFonts w:hAnsi="Times New Roman" w:ascii="Times New Roman"/>
          <w:bCs/>
        </w:rPr>
        <w:t>30654002922,</w:t>
      </w:r>
      <w:r w:rsidR="00524D18">
        <w:rPr>
          <w:rFonts w:hAnsi="Times New Roman" w:ascii="Times New Roman"/>
          <w:bCs/>
        </w:rPr>
        <w:t xml:space="preserve">  čiji je identitet sud utvrdio uvidom u osobnu iskaznicu</w:t>
      </w:r>
      <w:r w:rsidR="00FC3736">
        <w:rPr>
          <w:rFonts w:hAnsi="Times New Roman" w:ascii="Times New Roman"/>
          <w:bCs/>
        </w:rPr>
        <w:t xml:space="preserve"> broj</w:t>
      </w:r>
      <w:r w:rsidR="009A367A">
        <w:rPr>
          <w:rFonts w:hAnsi="Times New Roman" w:ascii="Times New Roman"/>
          <w:bCs/>
        </w:rPr>
        <w:t xml:space="preserve"> 105597199</w:t>
      </w:r>
      <w:r w:rsidR="00FC3736">
        <w:rPr>
          <w:rFonts w:hAnsi="Times New Roman" w:ascii="Times New Roman"/>
          <w:bCs/>
        </w:rPr>
        <w:t xml:space="preserve">  </w:t>
      </w:r>
      <w:r w:rsidR="009A367A">
        <w:rPr>
          <w:rFonts w:hAnsi="Times New Roman" w:ascii="Times New Roman"/>
          <w:bCs/>
        </w:rPr>
        <w:t>izdanu od PP Rab</w:t>
      </w:r>
      <w:r w:rsidR="00524D18">
        <w:rPr>
          <w:rFonts w:hAnsi="Times New Roman" w:ascii="Times New Roman"/>
          <w:bCs/>
        </w:rPr>
        <w:t xml:space="preserve"> </w:t>
      </w:r>
    </w:p>
    <w:p w:rsidRDefault="009A367A" w:rsidP="00EC136C" w:rsidR="00D3072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-  vjerovnik </w:t>
      </w:r>
      <w:r w:rsidR="002B1A81">
        <w:rPr>
          <w:rFonts w:hAnsi="Times New Roman" w:ascii="Times New Roman"/>
          <w:bCs/>
        </w:rPr>
        <w:t>Anica Matahlija, osobno,</w:t>
      </w:r>
      <w:r w:rsidRPr="009A367A">
        <w:t xml:space="preserve"> </w:t>
      </w:r>
      <w:r w:rsidRPr="009A367A">
        <w:rPr>
          <w:rFonts w:hAnsi="Times New Roman" w:ascii="Times New Roman"/>
          <w:bCs/>
        </w:rPr>
        <w:t xml:space="preserve">čiji je identitet sud utvrdio uvidom u osobnu iskaznicu broj </w:t>
      </w:r>
      <w:r>
        <w:rPr>
          <w:rFonts w:hAnsi="Times New Roman" w:ascii="Times New Roman"/>
          <w:bCs/>
        </w:rPr>
        <w:t>111159387</w:t>
      </w:r>
      <w:r w:rsidRPr="009A367A">
        <w:rPr>
          <w:rFonts w:hAnsi="Times New Roman" w:ascii="Times New Roman"/>
          <w:bCs/>
        </w:rPr>
        <w:t xml:space="preserve">  izdanu od PP Rab</w:t>
      </w:r>
    </w:p>
    <w:p w:rsidRDefault="00EC136C" w:rsidP="00EC136C" w:rsidR="00EC136C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za vjerovnika</w:t>
      </w:r>
      <w:r w:rsidR="002B1A81">
        <w:rPr>
          <w:rFonts w:hAnsi="Times New Roman" w:ascii="Times New Roman"/>
          <w:bCs/>
        </w:rPr>
        <w:t xml:space="preserve"> Tihomir Matahlija, osobno</w:t>
      </w:r>
      <w:r w:rsidR="009A367A" w:rsidRPr="009A367A">
        <w:t xml:space="preserve"> </w:t>
      </w:r>
      <w:r w:rsidR="009A367A" w:rsidRPr="009A367A">
        <w:rPr>
          <w:rFonts w:hAnsi="Times New Roman" w:ascii="Times New Roman"/>
          <w:bCs/>
        </w:rPr>
        <w:t>čiji je identitet sud utvrdio uvidom u osobnu iskaznicu broj 1</w:t>
      </w:r>
      <w:r w:rsidR="009A367A">
        <w:rPr>
          <w:rFonts w:hAnsi="Times New Roman" w:ascii="Times New Roman"/>
          <w:bCs/>
        </w:rPr>
        <w:t>03317199</w:t>
      </w:r>
      <w:r w:rsidR="009A367A" w:rsidRPr="009A367A">
        <w:rPr>
          <w:rFonts w:hAnsi="Times New Roman" w:ascii="Times New Roman"/>
          <w:bCs/>
        </w:rPr>
        <w:t xml:space="preserve">  izdanu od PP Rab</w:t>
      </w:r>
    </w:p>
    <w:p w:rsidRDefault="009A367A" w:rsidP="00EC136C" w:rsidR="00EC136C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 vjerovnik</w:t>
      </w:r>
      <w:r w:rsidR="002B1A81">
        <w:rPr>
          <w:rFonts w:hAnsi="Times New Roman" w:ascii="Times New Roman"/>
          <w:bCs/>
        </w:rPr>
        <w:t xml:space="preserve"> Vanja Matahlija, osobno</w:t>
      </w:r>
      <w:r w:rsidRPr="009A367A">
        <w:t xml:space="preserve"> </w:t>
      </w:r>
      <w:r w:rsidRPr="009A367A">
        <w:rPr>
          <w:rFonts w:hAnsi="Times New Roman" w:ascii="Times New Roman"/>
          <w:bCs/>
        </w:rPr>
        <w:t>čiji je identitet sud utvrdio uvidom u osobnu iskaznicu broj 1</w:t>
      </w:r>
      <w:r>
        <w:rPr>
          <w:rFonts w:hAnsi="Times New Roman" w:ascii="Times New Roman"/>
          <w:bCs/>
        </w:rPr>
        <w:t>11243879</w:t>
      </w:r>
      <w:r w:rsidRPr="009A367A">
        <w:rPr>
          <w:rFonts w:hAnsi="Times New Roman" w:ascii="Times New Roman"/>
          <w:bCs/>
        </w:rPr>
        <w:t xml:space="preserve">  izdanu od PP Rab</w:t>
      </w:r>
    </w:p>
    <w:p w:rsidRDefault="009A367A" w:rsidP="00EC136C" w:rsidR="00EC136C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- </w:t>
      </w:r>
      <w:r w:rsidR="00EC136C">
        <w:rPr>
          <w:rFonts w:hAnsi="Times New Roman" w:ascii="Times New Roman"/>
          <w:bCs/>
        </w:rPr>
        <w:t xml:space="preserve"> vjerovnika</w:t>
      </w:r>
      <w:r w:rsidR="002B1A81">
        <w:rPr>
          <w:rFonts w:hAnsi="Times New Roman" w:ascii="Times New Roman"/>
          <w:bCs/>
        </w:rPr>
        <w:t xml:space="preserve"> Darko Acinger, osobno</w:t>
      </w:r>
      <w:r w:rsidRPr="009A367A">
        <w:t xml:space="preserve"> </w:t>
      </w:r>
      <w:r w:rsidRPr="009A367A">
        <w:rPr>
          <w:rFonts w:hAnsi="Times New Roman" w:ascii="Times New Roman"/>
          <w:bCs/>
        </w:rPr>
        <w:t xml:space="preserve">čiji je identitet sud utvrdio uvidom u </w:t>
      </w:r>
      <w:r>
        <w:rPr>
          <w:rFonts w:hAnsi="Times New Roman" w:ascii="Times New Roman"/>
          <w:bCs/>
        </w:rPr>
        <w:t>osobnu iskaznicu broj 105165663</w:t>
      </w:r>
      <w:r w:rsidRPr="009A367A">
        <w:rPr>
          <w:rFonts w:hAnsi="Times New Roman" w:ascii="Times New Roman"/>
          <w:bCs/>
        </w:rPr>
        <w:t xml:space="preserve"> izdanu od PP </w:t>
      </w:r>
      <w:r>
        <w:rPr>
          <w:rFonts w:hAnsi="Times New Roman" w:ascii="Times New Roman"/>
          <w:bCs/>
        </w:rPr>
        <w:t>Ivanić Grad</w:t>
      </w:r>
    </w:p>
    <w:p w:rsidRDefault="00EC136C" w:rsidP="00EC136C" w:rsidR="00EC136C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za vjerovnika</w:t>
      </w:r>
      <w:r w:rsidR="002B1A81">
        <w:rPr>
          <w:rFonts w:hAnsi="Times New Roman" w:ascii="Times New Roman"/>
          <w:bCs/>
        </w:rPr>
        <w:t xml:space="preserve"> </w:t>
      </w:r>
      <w:r w:rsidR="009A367A">
        <w:rPr>
          <w:rFonts w:hAnsi="Times New Roman" w:ascii="Times New Roman"/>
          <w:bCs/>
        </w:rPr>
        <w:t>Dundovo d.o.o. ,Rab, punomoćnica Mia Vujić, ovjetnička vježnenica u OD Vukić i partneri.</w:t>
      </w:r>
    </w:p>
    <w:p w:rsidRDefault="009A367A" w:rsidP="00EC136C" w:rsidR="009A367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za vjerovnika Raiffeisenbank  St. Stefan Jagerberg-Wolfsberg, punomoćnik Marko Kuvač, odvjetnik u Rijeci, bez punomoći</w:t>
      </w:r>
    </w:p>
    <w:p w:rsidRDefault="009A367A" w:rsidP="00EC136C" w:rsidR="009A367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- za vjerovnika Sapos d.o.o. zastupnik po zakonu Mario Puljić, </w:t>
      </w:r>
      <w:r w:rsidRPr="009A367A">
        <w:rPr>
          <w:rFonts w:hAnsi="Times New Roman" w:ascii="Times New Roman"/>
          <w:bCs/>
        </w:rPr>
        <w:t>čiji je identitet sud utvrdio uvidom u osobnu iskaznicu broj 10</w:t>
      </w:r>
      <w:r>
        <w:rPr>
          <w:rFonts w:hAnsi="Times New Roman" w:ascii="Times New Roman"/>
          <w:bCs/>
        </w:rPr>
        <w:t>3820321  izdanu od PU Zagrebačke</w:t>
      </w:r>
    </w:p>
    <w:p w:rsidRDefault="00EC136C" w:rsidP="00EC136C" w:rsidR="00EC136C">
      <w:pPr>
        <w:jc w:val="both"/>
        <w:rPr>
          <w:rFonts w:hAnsi="Times New Roman" w:ascii="Times New Roman"/>
          <w:bCs/>
        </w:rPr>
      </w:pPr>
    </w:p>
    <w:p w:rsidRDefault="00BC5F46" w:rsidP="00EC136C" w:rsidR="00BC5F46">
      <w:pPr>
        <w:jc w:val="both"/>
        <w:rPr>
          <w:rFonts w:hAnsi="Times New Roman" w:ascii="Times New Roman"/>
          <w:bCs/>
        </w:rPr>
      </w:pPr>
    </w:p>
    <w:p w:rsidRDefault="00BC5F46" w:rsidP="00EC136C" w:rsidR="00BC5F46">
      <w:pPr>
        <w:jc w:val="both"/>
        <w:rPr>
          <w:rFonts w:hAnsi="Times New Roman" w:ascii="Times New Roman"/>
          <w:bCs/>
        </w:rPr>
      </w:pPr>
    </w:p>
    <w:p w:rsidRDefault="000D3286" w:rsidP="004C7E74" w:rsidR="000D3286" w:rsidRPr="00814E62">
      <w:pPr>
        <w:ind w:firstLine="708"/>
        <w:jc w:val="both"/>
        <w:rPr>
          <w:rFonts w:hAnsi="Times New Roman" w:ascii="Times New Roman"/>
          <w:bCs/>
        </w:rPr>
      </w:pPr>
      <w:r w:rsidRPr="00814E62">
        <w:rPr>
          <w:rFonts w:hAnsi="Times New Roman" w:ascii="Times New Roman"/>
          <w:bCs/>
        </w:rPr>
        <w:t>Predmet današnjeg ročišta je sklapanje predstečajne nagodbe na temelju podnesenog prijedloga dužnika za sklapanje</w:t>
      </w:r>
      <w:r w:rsidR="00F27A6F" w:rsidRPr="00814E62">
        <w:rPr>
          <w:rFonts w:hAnsi="Times New Roman" w:ascii="Times New Roman"/>
          <w:bCs/>
        </w:rPr>
        <w:t xml:space="preserve"> predstečajne nagodbe</w:t>
      </w:r>
      <w:r w:rsidR="00524D18">
        <w:rPr>
          <w:rFonts w:hAnsi="Times New Roman" w:ascii="Times New Roman"/>
          <w:bCs/>
        </w:rPr>
        <w:t xml:space="preserve">. </w:t>
      </w:r>
    </w:p>
    <w:p w:rsidRDefault="008E4F6F" w:rsidP="004C7E74" w:rsidR="008E4F6F" w:rsidRPr="00814E62">
      <w:pPr>
        <w:jc w:val="both"/>
        <w:rPr>
          <w:rFonts w:hAnsi="Times New Roman" w:ascii="Times New Roman"/>
          <w:bCs/>
        </w:rPr>
      </w:pP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Utvrđuje se da prijedlog za sklapanje predstečajne nagodbe kojeg je podnio dužnik 15. veljače 2017.g. nije istovjetan sa tablicom utvrđenih tražbina koja prileži na</w:t>
      </w:r>
      <w:r w:rsidR="009A367A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listu 214-218 spisa. Dakle, ukupan iznos utvrđenih tražbina nije istovjetan ukupnom iznosu prijedloga za sklapanje predstečajne nagodbe.</w:t>
      </w: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Utvrđuje se da  je FINA Nagodbeno vijeće HR01 rješenjem od 1. prosinca 2</w:t>
      </w:r>
      <w:r w:rsidR="009A367A">
        <w:rPr>
          <w:rFonts w:hAnsi="Times New Roman" w:ascii="Times New Roman"/>
          <w:bCs/>
        </w:rPr>
        <w:t xml:space="preserve">015.g. utvrdila da ukupan </w:t>
      </w:r>
      <w:r>
        <w:rPr>
          <w:rFonts w:hAnsi="Times New Roman" w:ascii="Times New Roman"/>
          <w:bCs/>
        </w:rPr>
        <w:t>iznos tražbina za</w:t>
      </w:r>
      <w:r w:rsidR="009A367A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koju vjerovnici  iamju pravo glasa 44.128.231,67 kn, međutim tablica utvrđenih tražbina u tom pravcu nije ispravljena  zbog čega se ne može </w:t>
      </w:r>
      <w:r>
        <w:rPr>
          <w:rFonts w:hAnsi="Times New Roman" w:ascii="Times New Roman"/>
          <w:bCs/>
        </w:rPr>
        <w:lastRenderedPageBreak/>
        <w:t>utvrditi koliko iznose tražbine pojedinih vjerovnika</w:t>
      </w:r>
      <w:r w:rsidR="009A367A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koji su glasovali za plan financiskog restrukturiranja.</w:t>
      </w: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navedenog, a kako nisu ispunjeni uvjeti za sklapanje predstečajne nagodbe, sud donosi</w:t>
      </w:r>
    </w:p>
    <w:p w:rsidRDefault="00464025" w:rsidP="00F23B26" w:rsidR="00464025">
      <w:pPr>
        <w:ind w:firstLine="708"/>
        <w:jc w:val="center"/>
        <w:rPr>
          <w:rFonts w:hAnsi="Times New Roman" w:ascii="Times New Roman"/>
          <w:b/>
          <w:bCs/>
        </w:rPr>
      </w:pPr>
    </w:p>
    <w:p w:rsidRDefault="00464025" w:rsidP="00F23B26" w:rsidR="00464025">
      <w:pPr>
        <w:ind w:firstLine="708"/>
        <w:jc w:val="center"/>
        <w:rPr>
          <w:rFonts w:hAnsi="Times New Roman" w:ascii="Times New Roman"/>
          <w:b/>
          <w:bCs/>
        </w:rPr>
      </w:pPr>
    </w:p>
    <w:p w:rsidRDefault="00BC5F46" w:rsidP="00F23B26" w:rsidR="00F23B26" w:rsidRPr="00F23B26">
      <w:pPr>
        <w:ind w:firstLine="708"/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r</w:t>
      </w:r>
      <w:r w:rsidR="00F23B26" w:rsidRPr="00F23B26">
        <w:rPr>
          <w:rFonts w:hAnsi="Times New Roman" w:ascii="Times New Roman"/>
          <w:b/>
          <w:bCs/>
        </w:rPr>
        <w:t>ješenje</w:t>
      </w: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Danjašnje ročište radi sklapanja</w:t>
      </w:r>
      <w:r w:rsidR="005B1A2F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predstečajne nagodbe nad dužnikom ARBUM d.o.o. RAB, Mali Palit bb, se odgađa, a slijedeće zakazuje za dan</w:t>
      </w:r>
    </w:p>
    <w:p w:rsidRDefault="005B1A2F" w:rsidP="004C7E74" w:rsidR="005B1A2F">
      <w:pPr>
        <w:ind w:firstLine="708"/>
        <w:jc w:val="both"/>
        <w:rPr>
          <w:rFonts w:hAnsi="Times New Roman" w:ascii="Times New Roman"/>
          <w:bCs/>
        </w:rPr>
      </w:pPr>
    </w:p>
    <w:p w:rsidRDefault="005B1A2F" w:rsidP="005B1A2F" w:rsidR="005B1A2F" w:rsidRPr="005B1A2F">
      <w:pPr>
        <w:ind w:firstLine="708"/>
        <w:jc w:val="center"/>
        <w:rPr>
          <w:rFonts w:hAnsi="Times New Roman" w:ascii="Times New Roman"/>
          <w:b/>
          <w:bCs/>
        </w:rPr>
      </w:pPr>
      <w:r w:rsidRPr="005B1A2F">
        <w:rPr>
          <w:rFonts w:hAnsi="Times New Roman" w:ascii="Times New Roman"/>
          <w:b/>
          <w:bCs/>
        </w:rPr>
        <w:t>13. srpnja 2017.g. u 11,00 sati</w:t>
      </w:r>
    </w:p>
    <w:p w:rsidRDefault="005B1A2F" w:rsidP="005B1A2F" w:rsidR="005B1A2F" w:rsidRPr="005B1A2F">
      <w:pPr>
        <w:ind w:firstLine="708"/>
        <w:jc w:val="center"/>
        <w:rPr>
          <w:rFonts w:hAnsi="Times New Roman" w:ascii="Times New Roman"/>
          <w:b/>
          <w:bCs/>
        </w:rPr>
      </w:pPr>
      <w:r w:rsidRPr="005B1A2F">
        <w:rPr>
          <w:rFonts w:hAnsi="Times New Roman" w:ascii="Times New Roman"/>
          <w:b/>
          <w:bCs/>
        </w:rPr>
        <w:t>sudnica 2,</w:t>
      </w:r>
    </w:p>
    <w:p w:rsidRDefault="005B1A2F" w:rsidP="005B1A2F" w:rsidR="005B1A2F" w:rsidRPr="005B1A2F">
      <w:pPr>
        <w:ind w:firstLine="708"/>
        <w:jc w:val="center"/>
        <w:rPr>
          <w:rFonts w:hAnsi="Times New Roman" w:ascii="Times New Roman"/>
          <w:b/>
          <w:bCs/>
        </w:rPr>
      </w:pPr>
      <w:r w:rsidRPr="005B1A2F">
        <w:rPr>
          <w:rFonts w:hAnsi="Times New Roman" w:ascii="Times New Roman"/>
          <w:b/>
          <w:bCs/>
        </w:rPr>
        <w:t>Zadarska 1 i 3</w:t>
      </w:r>
    </w:p>
    <w:p w:rsidRDefault="005B1A2F" w:rsidP="004C7E74" w:rsidR="005B1A2F">
      <w:pPr>
        <w:ind w:firstLine="708"/>
        <w:jc w:val="both"/>
        <w:rPr>
          <w:rFonts w:hAnsi="Times New Roman" w:ascii="Times New Roman"/>
          <w:bCs/>
        </w:rPr>
      </w:pPr>
    </w:p>
    <w:p w:rsidRDefault="005B1A2F" w:rsidP="004C7E74" w:rsidR="005B1A2F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 koje se vjerovnici i zastupnik dužnika po zakonu pozivaju objavom ovog zapisnika na mrežnoj stranic</w:t>
      </w:r>
      <w:r w:rsidR="00491641">
        <w:rPr>
          <w:rFonts w:hAnsi="Times New Roman" w:ascii="Times New Roman"/>
          <w:bCs/>
        </w:rPr>
        <w:t>i e-O</w:t>
      </w:r>
      <w:r>
        <w:rPr>
          <w:rFonts w:hAnsi="Times New Roman" w:ascii="Times New Roman"/>
          <w:bCs/>
        </w:rPr>
        <w:t xml:space="preserve">glasna ploča sudova i </w:t>
      </w:r>
      <w:r w:rsidR="00491641">
        <w:rPr>
          <w:rFonts w:hAnsi="Times New Roman" w:ascii="Times New Roman"/>
          <w:bCs/>
        </w:rPr>
        <w:t xml:space="preserve"> web </w:t>
      </w:r>
      <w:r>
        <w:rPr>
          <w:rFonts w:hAnsi="Times New Roman" w:ascii="Times New Roman"/>
          <w:bCs/>
        </w:rPr>
        <w:t>stranicama FINE.</w:t>
      </w: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</w:p>
    <w:p w:rsidRDefault="00F23B26" w:rsidP="004C7E74" w:rsidR="00F23B26">
      <w:pPr>
        <w:ind w:firstLine="708"/>
        <w:jc w:val="both"/>
        <w:rPr>
          <w:rFonts w:hAnsi="Times New Roman" w:ascii="Times New Roman"/>
          <w:bCs/>
        </w:rPr>
      </w:pPr>
    </w:p>
    <w:p w:rsidRDefault="00D379D0" w:rsidP="00CF4ED8" w:rsidR="00D379D0" w:rsidRPr="00D379D0">
      <w:pPr>
        <w:jc w:val="center"/>
        <w:rPr>
          <w:rFonts w:hAnsi="Times New Roman" w:ascii="Times New Roman"/>
        </w:rPr>
      </w:pPr>
      <w:r w:rsidRPr="00D379D0">
        <w:rPr>
          <w:rFonts w:hAnsi="Times New Roman" w:ascii="Times New Roman"/>
        </w:rPr>
        <w:t>Dovršeno u</w:t>
      </w:r>
      <w:r w:rsidR="009A367A">
        <w:rPr>
          <w:rFonts w:hAnsi="Times New Roman" w:ascii="Times New Roman"/>
        </w:rPr>
        <w:t xml:space="preserve"> 09:15</w:t>
      </w:r>
      <w:r w:rsidRPr="00D379D0">
        <w:rPr>
          <w:rFonts w:hAnsi="Times New Roman" w:ascii="Times New Roman"/>
        </w:rPr>
        <w:t xml:space="preserve">  sati</w:t>
      </w:r>
    </w:p>
    <w:p w:rsidRDefault="00D379D0" w:rsidP="004C7E74" w:rsidR="00D379D0" w:rsidRPr="00D379D0">
      <w:pPr>
        <w:jc w:val="both"/>
        <w:rPr>
          <w:rFonts w:hAnsi="Times New Roman" w:ascii="Times New Roman"/>
        </w:rPr>
      </w:pPr>
    </w:p>
    <w:p w:rsidRDefault="00D379D0" w:rsidP="004C7E74" w:rsidR="00D379D0" w:rsidRPr="00D379D0">
      <w:pPr>
        <w:jc w:val="both"/>
        <w:rPr>
          <w:rFonts w:hAnsi="Times New Roman" w:ascii="Times New Roman"/>
        </w:rPr>
      </w:pPr>
      <w:r w:rsidRPr="00D379D0">
        <w:rPr>
          <w:rFonts w:hAnsi="Times New Roman" w:ascii="Times New Roman"/>
        </w:rPr>
        <w:t xml:space="preserve">                                    </w:t>
      </w:r>
      <w:r w:rsidRPr="00D379D0">
        <w:rPr>
          <w:rFonts w:hAnsi="Times New Roman" w:ascii="Times New Roman"/>
        </w:rPr>
        <w:tab/>
        <w:t xml:space="preserve"> </w:t>
      </w:r>
      <w:r w:rsidR="00A02BEF">
        <w:rPr>
          <w:rFonts w:hAnsi="Times New Roman" w:ascii="Times New Roman"/>
        </w:rPr>
        <w:t xml:space="preserve">      </w:t>
      </w:r>
      <w:r w:rsidR="00E50F26">
        <w:rPr>
          <w:rFonts w:hAnsi="Times New Roman" w:ascii="Times New Roman"/>
        </w:rPr>
        <w:t xml:space="preserve">  </w:t>
      </w:r>
      <w:r w:rsidRPr="00D379D0">
        <w:rPr>
          <w:rFonts w:hAnsi="Times New Roman" w:ascii="Times New Roman"/>
        </w:rPr>
        <w:t xml:space="preserve">Sudac                   </w:t>
      </w:r>
      <w:r w:rsidRPr="00D379D0">
        <w:rPr>
          <w:rFonts w:hAnsi="Times New Roman" w:ascii="Times New Roman"/>
        </w:rPr>
        <w:tab/>
      </w:r>
      <w:r w:rsidR="00A02BEF">
        <w:rPr>
          <w:rFonts w:hAnsi="Times New Roman" w:ascii="Times New Roman"/>
        </w:rPr>
        <w:t xml:space="preserve">  </w:t>
      </w:r>
      <w:r w:rsidR="00D3072B">
        <w:rPr>
          <w:rFonts w:hAnsi="Times New Roman" w:ascii="Times New Roman"/>
        </w:rPr>
        <w:t xml:space="preserve">  </w:t>
      </w:r>
      <w:r w:rsidRPr="00D379D0">
        <w:rPr>
          <w:rFonts w:hAnsi="Times New Roman" w:ascii="Times New Roman"/>
        </w:rPr>
        <w:t xml:space="preserve">Zastupnik dužnika po zakonu </w:t>
      </w:r>
    </w:p>
    <w:p w:rsidRDefault="00D379D0" w:rsidP="004C7E74" w:rsidR="00D379D0" w:rsidRPr="00D379D0">
      <w:pPr>
        <w:jc w:val="both"/>
        <w:rPr>
          <w:rFonts w:hAnsi="Times New Roman" w:ascii="Times New Roman"/>
        </w:rPr>
      </w:pPr>
      <w:r w:rsidRPr="00D379D0">
        <w:rPr>
          <w:rFonts w:hAnsi="Times New Roman" w:ascii="Times New Roman"/>
        </w:rPr>
        <w:tab/>
      </w:r>
      <w:r w:rsidRPr="00D379D0">
        <w:rPr>
          <w:rFonts w:hAnsi="Times New Roman" w:ascii="Times New Roman"/>
        </w:rPr>
        <w:tab/>
      </w:r>
      <w:r w:rsidRPr="00D379D0">
        <w:rPr>
          <w:rFonts w:hAnsi="Times New Roman" w:ascii="Times New Roman"/>
        </w:rPr>
        <w:tab/>
        <w:t xml:space="preserve">         </w:t>
      </w:r>
      <w:r w:rsidR="00E50F26">
        <w:rPr>
          <w:rFonts w:hAnsi="Times New Roman" w:ascii="Times New Roman"/>
        </w:rPr>
        <w:t xml:space="preserve">   </w:t>
      </w:r>
      <w:r w:rsidRPr="00D379D0">
        <w:rPr>
          <w:rFonts w:hAnsi="Times New Roman" w:ascii="Times New Roman"/>
        </w:rPr>
        <w:t xml:space="preserve">Daniela Korlević           </w:t>
      </w:r>
      <w:r w:rsidRPr="00D379D0">
        <w:rPr>
          <w:rFonts w:hAnsi="Times New Roman" w:ascii="Times New Roman"/>
        </w:rPr>
        <w:tab/>
      </w:r>
      <w:r w:rsidR="00A02BEF">
        <w:rPr>
          <w:rFonts w:hAnsi="Times New Roman" w:ascii="Times New Roman"/>
        </w:rPr>
        <w:t xml:space="preserve">  </w:t>
      </w:r>
      <w:r w:rsidR="00D3072B">
        <w:rPr>
          <w:rFonts w:hAnsi="Times New Roman" w:ascii="Times New Roman"/>
        </w:rPr>
        <w:t xml:space="preserve">  </w:t>
      </w:r>
      <w:r w:rsidRPr="00D379D0">
        <w:rPr>
          <w:rFonts w:hAnsi="Times New Roman" w:ascii="Times New Roman"/>
        </w:rPr>
        <w:tab/>
      </w:r>
      <w:r w:rsidRPr="00D379D0">
        <w:rPr>
          <w:rFonts w:hAnsi="Times New Roman" w:ascii="Times New Roman"/>
        </w:rPr>
        <w:tab/>
      </w:r>
    </w:p>
    <w:p w:rsidRDefault="00D379D0" w:rsidP="004C7E74" w:rsidR="00D379D0" w:rsidRPr="00D379D0">
      <w:pPr>
        <w:jc w:val="both"/>
        <w:rPr>
          <w:rFonts w:hAnsi="Times New Roman" w:ascii="Times New Roman"/>
        </w:rPr>
      </w:pPr>
      <w:r w:rsidRPr="00D379D0">
        <w:rPr>
          <w:rFonts w:hAnsi="Times New Roman" w:ascii="Times New Roman"/>
        </w:rPr>
        <w:t xml:space="preserve">     </w:t>
      </w:r>
    </w:p>
    <w:p w:rsidRDefault="00A02BEF" w:rsidP="004C7E74" w:rsidR="00D379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379D0" w:rsidRPr="00D379D0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    </w:t>
      </w:r>
      <w:r w:rsidR="00D379D0" w:rsidRPr="00D379D0">
        <w:rPr>
          <w:rFonts w:hAnsi="Times New Roman" w:ascii="Times New Roman"/>
        </w:rPr>
        <w:t xml:space="preserve">Zapisničar                      </w:t>
      </w:r>
      <w:r w:rsidR="00D379D0" w:rsidRPr="00D379D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D3072B">
        <w:rPr>
          <w:rFonts w:hAnsi="Times New Roman" w:ascii="Times New Roman"/>
        </w:rPr>
        <w:t xml:space="preserve">  </w:t>
      </w:r>
      <w:r w:rsidR="00D379D0" w:rsidRPr="00D379D0">
        <w:rPr>
          <w:rFonts w:hAnsi="Times New Roman" w:ascii="Times New Roman"/>
        </w:rPr>
        <w:t>Vjerovnici</w:t>
      </w:r>
    </w:p>
    <w:p w:rsidRDefault="009A367A" w:rsidP="004C7E74" w:rsidR="009A367A" w:rsidRPr="00D379D0">
      <w:pPr>
        <w:jc w:val="both"/>
        <w:rPr>
          <w:rFonts w:hAnsi="Times New Roman" w:ascii="Times New Roman"/>
        </w:rPr>
      </w:pPr>
    </w:p>
    <w:p w:rsidRDefault="00D379D0" w:rsidP="00491641" w:rsidR="00491641">
      <w:pPr>
        <w:jc w:val="both"/>
        <w:rPr>
          <w:rFonts w:hAnsi="Times New Roman" w:ascii="Times New Roman"/>
        </w:rPr>
      </w:pPr>
      <w:r w:rsidRPr="00D379D0">
        <w:rPr>
          <w:rFonts w:hAnsi="Times New Roman" w:ascii="Times New Roman"/>
        </w:rPr>
        <w:t xml:space="preserve">            </w:t>
      </w:r>
      <w:r w:rsidRPr="00D379D0">
        <w:rPr>
          <w:rFonts w:hAnsi="Times New Roman" w:ascii="Times New Roman"/>
        </w:rPr>
        <w:tab/>
        <w:t xml:space="preserve">                    </w:t>
      </w:r>
      <w:r w:rsidR="00A02BEF">
        <w:rPr>
          <w:rFonts w:hAnsi="Times New Roman" w:ascii="Times New Roman"/>
        </w:rPr>
        <w:t xml:space="preserve">  </w:t>
      </w:r>
      <w:r w:rsidR="00491641">
        <w:rPr>
          <w:rFonts w:hAnsi="Times New Roman" w:ascii="Times New Roman"/>
        </w:rPr>
        <w:t>Željka Borčić</w:t>
      </w:r>
    </w:p>
    <w:p w:rsidRDefault="009A367A" w:rsidP="00491641" w:rsidR="009A367A">
      <w:pPr>
        <w:jc w:val="both"/>
        <w:rPr>
          <w:rFonts w:hAnsi="Times New Roman" w:ascii="Times New Roman"/>
        </w:rPr>
      </w:pPr>
    </w:p>
    <w:p w:rsidRDefault="009A367A" w:rsidP="00491641" w:rsidR="009A36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91641" w:rsidP="00491641" w:rsidR="00491641">
      <w:pPr>
        <w:jc w:val="both"/>
        <w:rPr>
          <w:rFonts w:hAnsi="Times New Roman" w:ascii="Times New Roman"/>
        </w:rPr>
      </w:pPr>
    </w:p>
    <w:p w:rsidRDefault="00D379D0" w:rsidP="00491641" w:rsidR="00D3072B" w:rsidRPr="00D379D0">
      <w:pPr>
        <w:jc w:val="both"/>
        <w:rPr>
          <w:rFonts w:hAnsi="Times New Roman" w:ascii="Times New Roman"/>
        </w:rPr>
      </w:pPr>
      <w:r w:rsidRPr="00D379D0">
        <w:rPr>
          <w:rFonts w:hAnsi="Times New Roman" w:ascii="Times New Roman"/>
        </w:rPr>
        <w:tab/>
      </w:r>
      <w:r w:rsidRPr="00D379D0">
        <w:rPr>
          <w:rFonts w:hAnsi="Times New Roman" w:ascii="Times New Roman"/>
        </w:rPr>
        <w:tab/>
      </w:r>
    </w:p>
    <w:sectPr w:rsidSect="00457841" w:rsidR="00D3072B" w:rsidRPr="00D379D0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CB9" w:rsidR="00C75CB9">
      <w:r>
        <w:separator/>
      </w:r>
    </w:p>
  </w:endnote>
  <w:endnote w:id="0" w:type="continuationSeparator">
    <w:p w:rsidRDefault="00C75CB9" w:rsidR="00C75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CB9" w:rsidP="00457841" w:rsidR="00C75CB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5CB9" w:rsidR="00C75C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CB9" w:rsidP="00457841" w:rsidR="00C75CB9" w:rsidRPr="00B3172D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3172D">
      <w:rPr>
        <w:rStyle w:val="Brojstranice"/>
        <w:rFonts w:hAnsi="Times New Roman" w:ascii="Times New Roman"/>
      </w:rPr>
      <w:fldChar w:fldCharType="begin"/>
    </w:r>
    <w:r w:rsidRPr="00B3172D">
      <w:rPr>
        <w:rStyle w:val="Brojstranice"/>
        <w:rFonts w:hAnsi="Times New Roman" w:ascii="Times New Roman"/>
      </w:rPr>
      <w:instrText xml:space="preserve">PAGE  </w:instrText>
    </w:r>
    <w:r w:rsidRPr="00B3172D">
      <w:rPr>
        <w:rStyle w:val="Brojstranice"/>
        <w:rFonts w:hAnsi="Times New Roman" w:ascii="Times New Roman"/>
      </w:rPr>
      <w:fldChar w:fldCharType="separate"/>
    </w:r>
    <w:r w:rsidR="00E61BF5">
      <w:rPr>
        <w:rStyle w:val="Brojstranice"/>
        <w:rFonts w:hAnsi="Times New Roman" w:ascii="Times New Roman"/>
        <w:noProof/>
      </w:rPr>
      <w:t>1</w:t>
    </w:r>
    <w:r w:rsidRPr="00B3172D">
      <w:rPr>
        <w:rStyle w:val="Brojstranice"/>
        <w:rFonts w:hAnsi="Times New Roman" w:ascii="Times New Roman"/>
      </w:rPr>
      <w:fldChar w:fldCharType="end"/>
    </w:r>
  </w:p>
  <w:p w:rsidRDefault="00C75CB9" w:rsidR="00C75C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CB9" w:rsidR="00C75CB9">
      <w:r>
        <w:separator/>
      </w:r>
    </w:p>
  </w:footnote>
  <w:footnote w:id="0" w:type="continuationSeparator">
    <w:p w:rsidRDefault="00C75CB9" w:rsidR="00C75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CB9" w:rsidP="00C470B1" w:rsidR="00C75CB9" w:rsidRPr="008636EC">
    <w:pPr>
      <w:pStyle w:val="Zaglavlje"/>
      <w:jc w:val="right"/>
      <w:rPr>
        <w:rFonts w:hAnsi="Times New Roman" w:ascii="Times New Roman"/>
      </w:rPr>
    </w:pPr>
    <w:r w:rsidRPr="008636EC">
      <w:rPr>
        <w:rFonts w:hAnsi="Times New Roman" w:ascii="Times New Roman"/>
      </w:rPr>
      <w:tab/>
    </w:r>
    <w:r w:rsidRPr="008636EC">
      <w:rPr>
        <w:rFonts w:hAnsi="Times New Roman" w:ascii="Times New Roman"/>
      </w:rPr>
      <w:tab/>
      <w:t>Posl. br. 15 Stpn-</w:t>
    </w:r>
    <w:r>
      <w:rPr>
        <w:rFonts w:hAnsi="Times New Roman" w:ascii="Times New Roman"/>
      </w:rPr>
      <w:t>1/2017-5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F640F"/>
    <w:multiLevelType w:val="hybridMultilevel"/>
    <w:tmpl w:val="D318EDF0"/>
    <w:lvl w:tplc="2C38E0F4" w:ilvl="0">
      <w:numFmt w:val="bullet"/>
      <w:lvlText w:val="-"/>
      <w:lvlJc w:val="left"/>
      <w:pPr>
        <w:ind w:hanging="360" w:left="720"/>
      </w:pPr>
      <w:rPr>
        <w:rFonts w:eastAsiaTheme="minorHAnsi" w:cs="Tahoma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97424"/>
    <w:multiLevelType w:val="hybridMultilevel"/>
    <w:tmpl w:val="88C6A9D0"/>
    <w:lvl w:tplc="F77850B4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FA460D"/>
    <w:multiLevelType w:val="multilevel"/>
    <w:tmpl w:val="ADFC0952"/>
    <w:styleLink w:val="Style3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0F4641"/>
    <w:multiLevelType w:val="hybridMultilevel"/>
    <w:tmpl w:val="97CAC2F4"/>
    <w:lvl w:tplc="411AE49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E091E"/>
    <w:multiLevelType w:val="hybridMultilevel"/>
    <w:tmpl w:val="B5224F40"/>
    <w:lvl w:tplc="73503F16" w:ilvl="0">
      <w:start w:val="2"/>
      <w:numFmt w:val="upperLetter"/>
      <w:pStyle w:val="POGLAVLJA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C136B2"/>
    <w:multiLevelType w:val="hybridMultilevel"/>
    <w:tmpl w:val="18CA5C6A"/>
    <w:lvl w:tplc="2C38E0F4" w:ilvl="0">
      <w:numFmt w:val="bullet"/>
      <w:lvlText w:val="-"/>
      <w:lvlJc w:val="left"/>
      <w:pPr>
        <w:ind w:hanging="360" w:left="720"/>
      </w:pPr>
      <w:rPr>
        <w:rFonts w:eastAsiaTheme="minorHAnsi" w:cs="Tahoma" w:hAnsi="Tahoma" w:ascii="Tahoma" w:hint="default"/>
      </w:r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F30DF7"/>
    <w:multiLevelType w:val="multilevel"/>
    <w:tmpl w:val="04F0A80E"/>
    <w:lvl w:ilvl="0">
      <w:start w:val="1"/>
      <w:numFmt w:val="decimal"/>
      <w:pStyle w:val="Naslov11"/>
      <w:lvlText w:val="%1."/>
      <w:lvlJc w:val="left"/>
      <w:pPr>
        <w:ind w:hanging="360" w:left="360"/>
      </w:pPr>
      <w:rPr>
        <w:rFonts w:hint="default"/>
        <w:color w:themeShade="80" w:themeColor="background1" w:val="808080"/>
      </w:rPr>
    </w:lvl>
    <w:lvl w:ilvl="1">
      <w:start w:val="1"/>
      <w:numFmt w:val="decimal"/>
      <w:pStyle w:val="naslov2"/>
      <w:lvlText w:val="%1.%2."/>
      <w:lvlJc w:val="left"/>
      <w:pPr>
        <w:ind w:hanging="432" w:left="792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color w:themeShade="80" w:themeColor="background1" w:val="80808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hanging="504" w:left="1224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color w:themeShade="80" w:themeColor="background1" w:val="80808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7841"/>
    <w:rsid w:val="00005206"/>
    <w:rsid w:val="00005C7F"/>
    <w:rsid w:val="000131C8"/>
    <w:rsid w:val="0001628C"/>
    <w:rsid w:val="00016319"/>
    <w:rsid w:val="00022A05"/>
    <w:rsid w:val="000230DA"/>
    <w:rsid w:val="00032134"/>
    <w:rsid w:val="0003246C"/>
    <w:rsid w:val="0003491D"/>
    <w:rsid w:val="000438B5"/>
    <w:rsid w:val="00043FEE"/>
    <w:rsid w:val="0005121C"/>
    <w:rsid w:val="00051658"/>
    <w:rsid w:val="0005182C"/>
    <w:rsid w:val="0005306E"/>
    <w:rsid w:val="00053989"/>
    <w:rsid w:val="00062258"/>
    <w:rsid w:val="00064941"/>
    <w:rsid w:val="0007566A"/>
    <w:rsid w:val="000756CD"/>
    <w:rsid w:val="00081EC6"/>
    <w:rsid w:val="000854F2"/>
    <w:rsid w:val="0008683B"/>
    <w:rsid w:val="00087EA3"/>
    <w:rsid w:val="00087FFC"/>
    <w:rsid w:val="00092C8E"/>
    <w:rsid w:val="000958C8"/>
    <w:rsid w:val="000A6181"/>
    <w:rsid w:val="000B02DE"/>
    <w:rsid w:val="000B03E1"/>
    <w:rsid w:val="000B2301"/>
    <w:rsid w:val="000B2B30"/>
    <w:rsid w:val="000B34B8"/>
    <w:rsid w:val="000B4FDC"/>
    <w:rsid w:val="000C59B1"/>
    <w:rsid w:val="000D3286"/>
    <w:rsid w:val="000D63D6"/>
    <w:rsid w:val="000E50F9"/>
    <w:rsid w:val="000F0F49"/>
    <w:rsid w:val="000F7A95"/>
    <w:rsid w:val="0010591F"/>
    <w:rsid w:val="001076A7"/>
    <w:rsid w:val="00111833"/>
    <w:rsid w:val="00112C16"/>
    <w:rsid w:val="0011552C"/>
    <w:rsid w:val="00122222"/>
    <w:rsid w:val="00124AC1"/>
    <w:rsid w:val="001301C9"/>
    <w:rsid w:val="00130F04"/>
    <w:rsid w:val="001352A5"/>
    <w:rsid w:val="001379C7"/>
    <w:rsid w:val="00142FF8"/>
    <w:rsid w:val="001455A9"/>
    <w:rsid w:val="00150619"/>
    <w:rsid w:val="001517E0"/>
    <w:rsid w:val="001536C3"/>
    <w:rsid w:val="00153EA6"/>
    <w:rsid w:val="00157CEE"/>
    <w:rsid w:val="001600C7"/>
    <w:rsid w:val="001673FD"/>
    <w:rsid w:val="0016793D"/>
    <w:rsid w:val="00170930"/>
    <w:rsid w:val="00171954"/>
    <w:rsid w:val="001761C2"/>
    <w:rsid w:val="00186CF4"/>
    <w:rsid w:val="00193C43"/>
    <w:rsid w:val="00193F3B"/>
    <w:rsid w:val="00195F15"/>
    <w:rsid w:val="001A3E81"/>
    <w:rsid w:val="001A4600"/>
    <w:rsid w:val="001B2821"/>
    <w:rsid w:val="001B3DA0"/>
    <w:rsid w:val="001B4947"/>
    <w:rsid w:val="001B6EEC"/>
    <w:rsid w:val="001C36BF"/>
    <w:rsid w:val="001C4EC9"/>
    <w:rsid w:val="001C5EAA"/>
    <w:rsid w:val="001D2B9A"/>
    <w:rsid w:val="001D45FF"/>
    <w:rsid w:val="001D54D3"/>
    <w:rsid w:val="001E4C29"/>
    <w:rsid w:val="001E539A"/>
    <w:rsid w:val="001F29C7"/>
    <w:rsid w:val="001F36F4"/>
    <w:rsid w:val="001F4F82"/>
    <w:rsid w:val="001F6DEA"/>
    <w:rsid w:val="001F731F"/>
    <w:rsid w:val="00202C78"/>
    <w:rsid w:val="00204951"/>
    <w:rsid w:val="00204DD7"/>
    <w:rsid w:val="00205D84"/>
    <w:rsid w:val="002064A7"/>
    <w:rsid w:val="002065E0"/>
    <w:rsid w:val="00220A63"/>
    <w:rsid w:val="00221FD3"/>
    <w:rsid w:val="00230E17"/>
    <w:rsid w:val="00233948"/>
    <w:rsid w:val="00234A29"/>
    <w:rsid w:val="00236A68"/>
    <w:rsid w:val="0024279E"/>
    <w:rsid w:val="00246844"/>
    <w:rsid w:val="00270211"/>
    <w:rsid w:val="00270822"/>
    <w:rsid w:val="0027082E"/>
    <w:rsid w:val="00271F01"/>
    <w:rsid w:val="002727B9"/>
    <w:rsid w:val="002733FA"/>
    <w:rsid w:val="0027589A"/>
    <w:rsid w:val="00277198"/>
    <w:rsid w:val="00282232"/>
    <w:rsid w:val="00291373"/>
    <w:rsid w:val="0029328F"/>
    <w:rsid w:val="00293E65"/>
    <w:rsid w:val="002A3128"/>
    <w:rsid w:val="002B06D9"/>
    <w:rsid w:val="002B1A81"/>
    <w:rsid w:val="002B3927"/>
    <w:rsid w:val="002B5F29"/>
    <w:rsid w:val="002B6888"/>
    <w:rsid w:val="002C3C9F"/>
    <w:rsid w:val="002D4339"/>
    <w:rsid w:val="002D5883"/>
    <w:rsid w:val="002E2F8F"/>
    <w:rsid w:val="002E4EB0"/>
    <w:rsid w:val="002E5B55"/>
    <w:rsid w:val="002F44F4"/>
    <w:rsid w:val="002F47B6"/>
    <w:rsid w:val="002F732A"/>
    <w:rsid w:val="00302F36"/>
    <w:rsid w:val="003036AF"/>
    <w:rsid w:val="0030391F"/>
    <w:rsid w:val="00303A5B"/>
    <w:rsid w:val="003058C9"/>
    <w:rsid w:val="00305905"/>
    <w:rsid w:val="00310FC2"/>
    <w:rsid w:val="00312FC8"/>
    <w:rsid w:val="00313B46"/>
    <w:rsid w:val="00315F8F"/>
    <w:rsid w:val="00320492"/>
    <w:rsid w:val="00321A23"/>
    <w:rsid w:val="00321B26"/>
    <w:rsid w:val="0032255D"/>
    <w:rsid w:val="00322A7C"/>
    <w:rsid w:val="003236FF"/>
    <w:rsid w:val="00324A5E"/>
    <w:rsid w:val="00334013"/>
    <w:rsid w:val="003364A1"/>
    <w:rsid w:val="00336534"/>
    <w:rsid w:val="00336A26"/>
    <w:rsid w:val="00342356"/>
    <w:rsid w:val="0034549E"/>
    <w:rsid w:val="0034799F"/>
    <w:rsid w:val="00347DC9"/>
    <w:rsid w:val="003552FC"/>
    <w:rsid w:val="0036017C"/>
    <w:rsid w:val="00362C78"/>
    <w:rsid w:val="00365AEF"/>
    <w:rsid w:val="0038105C"/>
    <w:rsid w:val="00383F41"/>
    <w:rsid w:val="00387AB4"/>
    <w:rsid w:val="00391800"/>
    <w:rsid w:val="00391F71"/>
    <w:rsid w:val="00397A85"/>
    <w:rsid w:val="00397CA7"/>
    <w:rsid w:val="003A4B17"/>
    <w:rsid w:val="003A4E1C"/>
    <w:rsid w:val="003A7509"/>
    <w:rsid w:val="003A7E54"/>
    <w:rsid w:val="003B521C"/>
    <w:rsid w:val="003B5BE7"/>
    <w:rsid w:val="003B663D"/>
    <w:rsid w:val="003B6C30"/>
    <w:rsid w:val="003C06F3"/>
    <w:rsid w:val="003C68E0"/>
    <w:rsid w:val="003C7FDE"/>
    <w:rsid w:val="003D1E94"/>
    <w:rsid w:val="003D3406"/>
    <w:rsid w:val="003E131D"/>
    <w:rsid w:val="003E376A"/>
    <w:rsid w:val="003E5925"/>
    <w:rsid w:val="003F292D"/>
    <w:rsid w:val="00400332"/>
    <w:rsid w:val="0041178B"/>
    <w:rsid w:val="0042316B"/>
    <w:rsid w:val="00423446"/>
    <w:rsid w:val="0042349B"/>
    <w:rsid w:val="00424079"/>
    <w:rsid w:val="00426E6A"/>
    <w:rsid w:val="0042724A"/>
    <w:rsid w:val="00445475"/>
    <w:rsid w:val="00452EAA"/>
    <w:rsid w:val="00453E7A"/>
    <w:rsid w:val="00455C80"/>
    <w:rsid w:val="00457841"/>
    <w:rsid w:val="004606BF"/>
    <w:rsid w:val="00464025"/>
    <w:rsid w:val="0046512F"/>
    <w:rsid w:val="00465624"/>
    <w:rsid w:val="00467AB4"/>
    <w:rsid w:val="00473C09"/>
    <w:rsid w:val="0048113C"/>
    <w:rsid w:val="0048436E"/>
    <w:rsid w:val="00490EEE"/>
    <w:rsid w:val="00491641"/>
    <w:rsid w:val="00494465"/>
    <w:rsid w:val="0049477F"/>
    <w:rsid w:val="004B6527"/>
    <w:rsid w:val="004C0282"/>
    <w:rsid w:val="004C4776"/>
    <w:rsid w:val="004C6CFD"/>
    <w:rsid w:val="004C790D"/>
    <w:rsid w:val="004C7A9F"/>
    <w:rsid w:val="004C7E74"/>
    <w:rsid w:val="004D4365"/>
    <w:rsid w:val="004D4D63"/>
    <w:rsid w:val="004D6DF6"/>
    <w:rsid w:val="004E1CAE"/>
    <w:rsid w:val="004E5424"/>
    <w:rsid w:val="004F0AEA"/>
    <w:rsid w:val="004F1540"/>
    <w:rsid w:val="004F2404"/>
    <w:rsid w:val="004F3189"/>
    <w:rsid w:val="004F4CE9"/>
    <w:rsid w:val="004F5138"/>
    <w:rsid w:val="004F6EB1"/>
    <w:rsid w:val="004F7341"/>
    <w:rsid w:val="005013BD"/>
    <w:rsid w:val="0050201A"/>
    <w:rsid w:val="00504CA2"/>
    <w:rsid w:val="005102D2"/>
    <w:rsid w:val="00516742"/>
    <w:rsid w:val="0052076D"/>
    <w:rsid w:val="00520B71"/>
    <w:rsid w:val="00524D18"/>
    <w:rsid w:val="00524F97"/>
    <w:rsid w:val="00525C9E"/>
    <w:rsid w:val="00530D13"/>
    <w:rsid w:val="005317CF"/>
    <w:rsid w:val="00534DF2"/>
    <w:rsid w:val="005359A6"/>
    <w:rsid w:val="005448BE"/>
    <w:rsid w:val="00554CB6"/>
    <w:rsid w:val="0055783A"/>
    <w:rsid w:val="005616C3"/>
    <w:rsid w:val="0057045B"/>
    <w:rsid w:val="0057155C"/>
    <w:rsid w:val="005726E6"/>
    <w:rsid w:val="00574BDE"/>
    <w:rsid w:val="00574C4F"/>
    <w:rsid w:val="00575627"/>
    <w:rsid w:val="0057713B"/>
    <w:rsid w:val="0058156A"/>
    <w:rsid w:val="00585D52"/>
    <w:rsid w:val="00587B67"/>
    <w:rsid w:val="0059199E"/>
    <w:rsid w:val="005936F2"/>
    <w:rsid w:val="00597773"/>
    <w:rsid w:val="00597F65"/>
    <w:rsid w:val="005A08A1"/>
    <w:rsid w:val="005A3FE2"/>
    <w:rsid w:val="005A6048"/>
    <w:rsid w:val="005B171E"/>
    <w:rsid w:val="005B1A2F"/>
    <w:rsid w:val="005B2FC3"/>
    <w:rsid w:val="005B5BEF"/>
    <w:rsid w:val="005C14A0"/>
    <w:rsid w:val="005C24A4"/>
    <w:rsid w:val="005C2EA9"/>
    <w:rsid w:val="005C40DF"/>
    <w:rsid w:val="005C4993"/>
    <w:rsid w:val="005C7057"/>
    <w:rsid w:val="005C750D"/>
    <w:rsid w:val="005E0A79"/>
    <w:rsid w:val="005E266F"/>
    <w:rsid w:val="005E3550"/>
    <w:rsid w:val="005E3743"/>
    <w:rsid w:val="005E3F20"/>
    <w:rsid w:val="005E6B97"/>
    <w:rsid w:val="005E77CD"/>
    <w:rsid w:val="005E79A2"/>
    <w:rsid w:val="005F3949"/>
    <w:rsid w:val="005F3A42"/>
    <w:rsid w:val="005F6091"/>
    <w:rsid w:val="005F6220"/>
    <w:rsid w:val="005F63D2"/>
    <w:rsid w:val="00601380"/>
    <w:rsid w:val="006014F1"/>
    <w:rsid w:val="00603D6A"/>
    <w:rsid w:val="006169B8"/>
    <w:rsid w:val="006173D9"/>
    <w:rsid w:val="0062353A"/>
    <w:rsid w:val="00623A17"/>
    <w:rsid w:val="0062459B"/>
    <w:rsid w:val="00626226"/>
    <w:rsid w:val="0063122A"/>
    <w:rsid w:val="00633518"/>
    <w:rsid w:val="0064365F"/>
    <w:rsid w:val="006439F2"/>
    <w:rsid w:val="006447C4"/>
    <w:rsid w:val="00646163"/>
    <w:rsid w:val="006531C8"/>
    <w:rsid w:val="006533E0"/>
    <w:rsid w:val="00656CE5"/>
    <w:rsid w:val="006619B2"/>
    <w:rsid w:val="00666A54"/>
    <w:rsid w:val="00675A1B"/>
    <w:rsid w:val="00675A6E"/>
    <w:rsid w:val="006823EB"/>
    <w:rsid w:val="006843F0"/>
    <w:rsid w:val="00691DA5"/>
    <w:rsid w:val="006939A5"/>
    <w:rsid w:val="00696C46"/>
    <w:rsid w:val="006A0D46"/>
    <w:rsid w:val="006A3447"/>
    <w:rsid w:val="006A3538"/>
    <w:rsid w:val="006B00E3"/>
    <w:rsid w:val="006B6177"/>
    <w:rsid w:val="006B6B56"/>
    <w:rsid w:val="006C3932"/>
    <w:rsid w:val="006C5F35"/>
    <w:rsid w:val="006D3163"/>
    <w:rsid w:val="006D6BB7"/>
    <w:rsid w:val="006E75D5"/>
    <w:rsid w:val="006E7B2F"/>
    <w:rsid w:val="006F205E"/>
    <w:rsid w:val="006F2931"/>
    <w:rsid w:val="006F55BB"/>
    <w:rsid w:val="006F6D8A"/>
    <w:rsid w:val="00700399"/>
    <w:rsid w:val="0070245D"/>
    <w:rsid w:val="00702593"/>
    <w:rsid w:val="007045EC"/>
    <w:rsid w:val="007063EE"/>
    <w:rsid w:val="00706C84"/>
    <w:rsid w:val="00712A4D"/>
    <w:rsid w:val="00715D6A"/>
    <w:rsid w:val="00716CB2"/>
    <w:rsid w:val="00726859"/>
    <w:rsid w:val="007315CF"/>
    <w:rsid w:val="007319FC"/>
    <w:rsid w:val="00731E68"/>
    <w:rsid w:val="0074049A"/>
    <w:rsid w:val="007441DB"/>
    <w:rsid w:val="00746D3D"/>
    <w:rsid w:val="00747A54"/>
    <w:rsid w:val="007506AB"/>
    <w:rsid w:val="00753A52"/>
    <w:rsid w:val="00763C26"/>
    <w:rsid w:val="007738E0"/>
    <w:rsid w:val="0077490F"/>
    <w:rsid w:val="00776C03"/>
    <w:rsid w:val="007778DF"/>
    <w:rsid w:val="007802FF"/>
    <w:rsid w:val="00784009"/>
    <w:rsid w:val="00792C8F"/>
    <w:rsid w:val="007931A8"/>
    <w:rsid w:val="00794EAA"/>
    <w:rsid w:val="00796CAE"/>
    <w:rsid w:val="007979BB"/>
    <w:rsid w:val="007A2DF6"/>
    <w:rsid w:val="007A5320"/>
    <w:rsid w:val="007A6832"/>
    <w:rsid w:val="007A7814"/>
    <w:rsid w:val="007B2FDB"/>
    <w:rsid w:val="007B4DA2"/>
    <w:rsid w:val="007C033D"/>
    <w:rsid w:val="007C5B52"/>
    <w:rsid w:val="007D1D37"/>
    <w:rsid w:val="007D3567"/>
    <w:rsid w:val="007D6EC7"/>
    <w:rsid w:val="007D750E"/>
    <w:rsid w:val="007F4FFD"/>
    <w:rsid w:val="007F5264"/>
    <w:rsid w:val="00802A6E"/>
    <w:rsid w:val="00803428"/>
    <w:rsid w:val="008062D5"/>
    <w:rsid w:val="00807853"/>
    <w:rsid w:val="00814A9B"/>
    <w:rsid w:val="00814E62"/>
    <w:rsid w:val="008204C2"/>
    <w:rsid w:val="00822731"/>
    <w:rsid w:val="00824B1B"/>
    <w:rsid w:val="008252B9"/>
    <w:rsid w:val="00825A45"/>
    <w:rsid w:val="008376DD"/>
    <w:rsid w:val="00837D72"/>
    <w:rsid w:val="0084000B"/>
    <w:rsid w:val="00840649"/>
    <w:rsid w:val="00840E55"/>
    <w:rsid w:val="00841E67"/>
    <w:rsid w:val="00842B87"/>
    <w:rsid w:val="0084401F"/>
    <w:rsid w:val="008451CE"/>
    <w:rsid w:val="0084584E"/>
    <w:rsid w:val="00845CA2"/>
    <w:rsid w:val="008516EE"/>
    <w:rsid w:val="00852EE9"/>
    <w:rsid w:val="00854F67"/>
    <w:rsid w:val="00855306"/>
    <w:rsid w:val="008600B8"/>
    <w:rsid w:val="00860DA4"/>
    <w:rsid w:val="008636E4"/>
    <w:rsid w:val="008636EC"/>
    <w:rsid w:val="00863839"/>
    <w:rsid w:val="00863F76"/>
    <w:rsid w:val="00866AFE"/>
    <w:rsid w:val="00870087"/>
    <w:rsid w:val="008741A8"/>
    <w:rsid w:val="0087692B"/>
    <w:rsid w:val="00883210"/>
    <w:rsid w:val="0089181C"/>
    <w:rsid w:val="008940CE"/>
    <w:rsid w:val="008946E7"/>
    <w:rsid w:val="008A042C"/>
    <w:rsid w:val="008A064D"/>
    <w:rsid w:val="008A1842"/>
    <w:rsid w:val="008A198E"/>
    <w:rsid w:val="008A6188"/>
    <w:rsid w:val="008B419D"/>
    <w:rsid w:val="008B7BEE"/>
    <w:rsid w:val="008C353A"/>
    <w:rsid w:val="008C49ED"/>
    <w:rsid w:val="008D0FF3"/>
    <w:rsid w:val="008D25D5"/>
    <w:rsid w:val="008D5FA0"/>
    <w:rsid w:val="008E0E4C"/>
    <w:rsid w:val="008E4371"/>
    <w:rsid w:val="008E4947"/>
    <w:rsid w:val="008E4E8B"/>
    <w:rsid w:val="008E4F6F"/>
    <w:rsid w:val="008E708F"/>
    <w:rsid w:val="008F7DC6"/>
    <w:rsid w:val="00904632"/>
    <w:rsid w:val="00910AEF"/>
    <w:rsid w:val="00912176"/>
    <w:rsid w:val="00914DF7"/>
    <w:rsid w:val="00916DE1"/>
    <w:rsid w:val="009204CA"/>
    <w:rsid w:val="00921428"/>
    <w:rsid w:val="00921A97"/>
    <w:rsid w:val="0092661F"/>
    <w:rsid w:val="00931CBE"/>
    <w:rsid w:val="0093202A"/>
    <w:rsid w:val="00933DF2"/>
    <w:rsid w:val="00937213"/>
    <w:rsid w:val="00942082"/>
    <w:rsid w:val="00942155"/>
    <w:rsid w:val="00943EC7"/>
    <w:rsid w:val="00947D6D"/>
    <w:rsid w:val="00955EB4"/>
    <w:rsid w:val="00961C59"/>
    <w:rsid w:val="009648B4"/>
    <w:rsid w:val="00965056"/>
    <w:rsid w:val="0096609A"/>
    <w:rsid w:val="009667C1"/>
    <w:rsid w:val="00973A03"/>
    <w:rsid w:val="00975091"/>
    <w:rsid w:val="009755EA"/>
    <w:rsid w:val="00981565"/>
    <w:rsid w:val="00982829"/>
    <w:rsid w:val="00982BCB"/>
    <w:rsid w:val="00984249"/>
    <w:rsid w:val="009856B1"/>
    <w:rsid w:val="00986592"/>
    <w:rsid w:val="0098673A"/>
    <w:rsid w:val="00987DFA"/>
    <w:rsid w:val="00991A44"/>
    <w:rsid w:val="0099590D"/>
    <w:rsid w:val="009A1841"/>
    <w:rsid w:val="009A367A"/>
    <w:rsid w:val="009A434A"/>
    <w:rsid w:val="009A7033"/>
    <w:rsid w:val="009B3020"/>
    <w:rsid w:val="009B3E2E"/>
    <w:rsid w:val="009C1EE5"/>
    <w:rsid w:val="009D2078"/>
    <w:rsid w:val="009D79D4"/>
    <w:rsid w:val="009E0C4F"/>
    <w:rsid w:val="009E1F91"/>
    <w:rsid w:val="009E2F2B"/>
    <w:rsid w:val="009E4434"/>
    <w:rsid w:val="009E4838"/>
    <w:rsid w:val="009E54CB"/>
    <w:rsid w:val="009E5847"/>
    <w:rsid w:val="009E6B58"/>
    <w:rsid w:val="009F0E2A"/>
    <w:rsid w:val="009F239B"/>
    <w:rsid w:val="009F2E20"/>
    <w:rsid w:val="009F377D"/>
    <w:rsid w:val="009F4D83"/>
    <w:rsid w:val="009F7F4A"/>
    <w:rsid w:val="00A02178"/>
    <w:rsid w:val="00A02A55"/>
    <w:rsid w:val="00A02BEF"/>
    <w:rsid w:val="00A0642D"/>
    <w:rsid w:val="00A0671C"/>
    <w:rsid w:val="00A17EEC"/>
    <w:rsid w:val="00A21242"/>
    <w:rsid w:val="00A21CC6"/>
    <w:rsid w:val="00A3737A"/>
    <w:rsid w:val="00A40324"/>
    <w:rsid w:val="00A41F98"/>
    <w:rsid w:val="00A50178"/>
    <w:rsid w:val="00A54CC9"/>
    <w:rsid w:val="00A5796D"/>
    <w:rsid w:val="00A579E1"/>
    <w:rsid w:val="00A600B4"/>
    <w:rsid w:val="00A6286B"/>
    <w:rsid w:val="00A646B4"/>
    <w:rsid w:val="00A67AFF"/>
    <w:rsid w:val="00A74970"/>
    <w:rsid w:val="00A774F1"/>
    <w:rsid w:val="00A82773"/>
    <w:rsid w:val="00A85F5A"/>
    <w:rsid w:val="00A900E9"/>
    <w:rsid w:val="00A96306"/>
    <w:rsid w:val="00AA1A6E"/>
    <w:rsid w:val="00AA5BA6"/>
    <w:rsid w:val="00AA6E8E"/>
    <w:rsid w:val="00AB06D4"/>
    <w:rsid w:val="00AB13E1"/>
    <w:rsid w:val="00AB1BA4"/>
    <w:rsid w:val="00AB232C"/>
    <w:rsid w:val="00AC58CE"/>
    <w:rsid w:val="00AD08B1"/>
    <w:rsid w:val="00AD3A2E"/>
    <w:rsid w:val="00AD61C5"/>
    <w:rsid w:val="00AE3A7A"/>
    <w:rsid w:val="00AE5024"/>
    <w:rsid w:val="00AF5054"/>
    <w:rsid w:val="00B004D1"/>
    <w:rsid w:val="00B00840"/>
    <w:rsid w:val="00B05353"/>
    <w:rsid w:val="00B10415"/>
    <w:rsid w:val="00B1605C"/>
    <w:rsid w:val="00B21644"/>
    <w:rsid w:val="00B22BEC"/>
    <w:rsid w:val="00B27A1D"/>
    <w:rsid w:val="00B30262"/>
    <w:rsid w:val="00B3172D"/>
    <w:rsid w:val="00B3198A"/>
    <w:rsid w:val="00B320A2"/>
    <w:rsid w:val="00B42AB4"/>
    <w:rsid w:val="00B51CB4"/>
    <w:rsid w:val="00B5776F"/>
    <w:rsid w:val="00B57FB8"/>
    <w:rsid w:val="00B62A36"/>
    <w:rsid w:val="00B63867"/>
    <w:rsid w:val="00B649B0"/>
    <w:rsid w:val="00B64CF9"/>
    <w:rsid w:val="00B66777"/>
    <w:rsid w:val="00B67398"/>
    <w:rsid w:val="00B725A7"/>
    <w:rsid w:val="00B75909"/>
    <w:rsid w:val="00B845FE"/>
    <w:rsid w:val="00B9000D"/>
    <w:rsid w:val="00B90085"/>
    <w:rsid w:val="00B92F5C"/>
    <w:rsid w:val="00B93883"/>
    <w:rsid w:val="00BA3807"/>
    <w:rsid w:val="00BA5AB9"/>
    <w:rsid w:val="00BB0A18"/>
    <w:rsid w:val="00BB2795"/>
    <w:rsid w:val="00BC0950"/>
    <w:rsid w:val="00BC5F46"/>
    <w:rsid w:val="00BD2CE4"/>
    <w:rsid w:val="00BE0C99"/>
    <w:rsid w:val="00BE1F7B"/>
    <w:rsid w:val="00BE29D0"/>
    <w:rsid w:val="00BE4939"/>
    <w:rsid w:val="00BF03F6"/>
    <w:rsid w:val="00C0029E"/>
    <w:rsid w:val="00C00AD1"/>
    <w:rsid w:val="00C07A40"/>
    <w:rsid w:val="00C10AC0"/>
    <w:rsid w:val="00C12309"/>
    <w:rsid w:val="00C23EB6"/>
    <w:rsid w:val="00C24BBB"/>
    <w:rsid w:val="00C26BBA"/>
    <w:rsid w:val="00C32225"/>
    <w:rsid w:val="00C34F2C"/>
    <w:rsid w:val="00C372E8"/>
    <w:rsid w:val="00C4260D"/>
    <w:rsid w:val="00C470B1"/>
    <w:rsid w:val="00C51590"/>
    <w:rsid w:val="00C5442B"/>
    <w:rsid w:val="00C57B2E"/>
    <w:rsid w:val="00C61F44"/>
    <w:rsid w:val="00C72187"/>
    <w:rsid w:val="00C75CB9"/>
    <w:rsid w:val="00C77FA4"/>
    <w:rsid w:val="00C806AE"/>
    <w:rsid w:val="00C80841"/>
    <w:rsid w:val="00C8361A"/>
    <w:rsid w:val="00C845E9"/>
    <w:rsid w:val="00C86385"/>
    <w:rsid w:val="00C91771"/>
    <w:rsid w:val="00C924C8"/>
    <w:rsid w:val="00C96435"/>
    <w:rsid w:val="00CA2587"/>
    <w:rsid w:val="00CA3FB3"/>
    <w:rsid w:val="00CB0A7A"/>
    <w:rsid w:val="00CB35B2"/>
    <w:rsid w:val="00CB3794"/>
    <w:rsid w:val="00CC2447"/>
    <w:rsid w:val="00CC368E"/>
    <w:rsid w:val="00CC3D71"/>
    <w:rsid w:val="00CC5AA4"/>
    <w:rsid w:val="00CC7EB0"/>
    <w:rsid w:val="00CD5175"/>
    <w:rsid w:val="00CD5F78"/>
    <w:rsid w:val="00CD648A"/>
    <w:rsid w:val="00CD75D5"/>
    <w:rsid w:val="00CE015F"/>
    <w:rsid w:val="00CE0516"/>
    <w:rsid w:val="00CE757A"/>
    <w:rsid w:val="00CE769A"/>
    <w:rsid w:val="00CF4BEB"/>
    <w:rsid w:val="00CF4ED8"/>
    <w:rsid w:val="00CF6A46"/>
    <w:rsid w:val="00CF713A"/>
    <w:rsid w:val="00D029EC"/>
    <w:rsid w:val="00D037FE"/>
    <w:rsid w:val="00D05A31"/>
    <w:rsid w:val="00D11D36"/>
    <w:rsid w:val="00D1579D"/>
    <w:rsid w:val="00D15DD5"/>
    <w:rsid w:val="00D20D3A"/>
    <w:rsid w:val="00D3072B"/>
    <w:rsid w:val="00D345ED"/>
    <w:rsid w:val="00D360DE"/>
    <w:rsid w:val="00D379D0"/>
    <w:rsid w:val="00D37B6F"/>
    <w:rsid w:val="00D4527C"/>
    <w:rsid w:val="00D4582A"/>
    <w:rsid w:val="00D519E9"/>
    <w:rsid w:val="00D521E8"/>
    <w:rsid w:val="00D525FB"/>
    <w:rsid w:val="00D56C3C"/>
    <w:rsid w:val="00D56CA5"/>
    <w:rsid w:val="00D57016"/>
    <w:rsid w:val="00D6013B"/>
    <w:rsid w:val="00D60BF5"/>
    <w:rsid w:val="00D60F93"/>
    <w:rsid w:val="00D6556B"/>
    <w:rsid w:val="00D67F94"/>
    <w:rsid w:val="00D72D8C"/>
    <w:rsid w:val="00D77A23"/>
    <w:rsid w:val="00D808AB"/>
    <w:rsid w:val="00D809EB"/>
    <w:rsid w:val="00D82A8E"/>
    <w:rsid w:val="00D82F52"/>
    <w:rsid w:val="00D832AA"/>
    <w:rsid w:val="00D85DA1"/>
    <w:rsid w:val="00D912AE"/>
    <w:rsid w:val="00D962D9"/>
    <w:rsid w:val="00DA448C"/>
    <w:rsid w:val="00DA7647"/>
    <w:rsid w:val="00DB03BD"/>
    <w:rsid w:val="00DB05AF"/>
    <w:rsid w:val="00DB21E2"/>
    <w:rsid w:val="00DB6279"/>
    <w:rsid w:val="00DC0992"/>
    <w:rsid w:val="00DC19A4"/>
    <w:rsid w:val="00DC1C10"/>
    <w:rsid w:val="00DC3A8B"/>
    <w:rsid w:val="00DD1429"/>
    <w:rsid w:val="00DD2696"/>
    <w:rsid w:val="00DD3A84"/>
    <w:rsid w:val="00DD3CCF"/>
    <w:rsid w:val="00DE2D21"/>
    <w:rsid w:val="00DF1A4E"/>
    <w:rsid w:val="00DF31B5"/>
    <w:rsid w:val="00E11CB3"/>
    <w:rsid w:val="00E126D0"/>
    <w:rsid w:val="00E16AA0"/>
    <w:rsid w:val="00E218E7"/>
    <w:rsid w:val="00E21FD7"/>
    <w:rsid w:val="00E30415"/>
    <w:rsid w:val="00E3407F"/>
    <w:rsid w:val="00E35987"/>
    <w:rsid w:val="00E3722B"/>
    <w:rsid w:val="00E40CDE"/>
    <w:rsid w:val="00E42250"/>
    <w:rsid w:val="00E46892"/>
    <w:rsid w:val="00E4731E"/>
    <w:rsid w:val="00E47689"/>
    <w:rsid w:val="00E50643"/>
    <w:rsid w:val="00E50F26"/>
    <w:rsid w:val="00E51873"/>
    <w:rsid w:val="00E55079"/>
    <w:rsid w:val="00E61BF5"/>
    <w:rsid w:val="00E63823"/>
    <w:rsid w:val="00E644A6"/>
    <w:rsid w:val="00E65AD0"/>
    <w:rsid w:val="00E65EDA"/>
    <w:rsid w:val="00E744B2"/>
    <w:rsid w:val="00E85D21"/>
    <w:rsid w:val="00E91C2F"/>
    <w:rsid w:val="00E9233A"/>
    <w:rsid w:val="00E96472"/>
    <w:rsid w:val="00E97809"/>
    <w:rsid w:val="00EA1F2E"/>
    <w:rsid w:val="00EA4E33"/>
    <w:rsid w:val="00EA5300"/>
    <w:rsid w:val="00EA5717"/>
    <w:rsid w:val="00EA756F"/>
    <w:rsid w:val="00EC1332"/>
    <w:rsid w:val="00EC136C"/>
    <w:rsid w:val="00EC4158"/>
    <w:rsid w:val="00ED051C"/>
    <w:rsid w:val="00ED10F7"/>
    <w:rsid w:val="00ED379E"/>
    <w:rsid w:val="00ED400C"/>
    <w:rsid w:val="00ED4634"/>
    <w:rsid w:val="00EE1028"/>
    <w:rsid w:val="00EE622B"/>
    <w:rsid w:val="00EF0BA1"/>
    <w:rsid w:val="00EF4443"/>
    <w:rsid w:val="00F0123D"/>
    <w:rsid w:val="00F03ECD"/>
    <w:rsid w:val="00F055E2"/>
    <w:rsid w:val="00F064B7"/>
    <w:rsid w:val="00F06BE9"/>
    <w:rsid w:val="00F10747"/>
    <w:rsid w:val="00F120DA"/>
    <w:rsid w:val="00F12FCD"/>
    <w:rsid w:val="00F20BFE"/>
    <w:rsid w:val="00F2243E"/>
    <w:rsid w:val="00F2281B"/>
    <w:rsid w:val="00F23B26"/>
    <w:rsid w:val="00F23FAB"/>
    <w:rsid w:val="00F27A6F"/>
    <w:rsid w:val="00F32531"/>
    <w:rsid w:val="00F32E1A"/>
    <w:rsid w:val="00F41C21"/>
    <w:rsid w:val="00F42358"/>
    <w:rsid w:val="00F43E1D"/>
    <w:rsid w:val="00F523C4"/>
    <w:rsid w:val="00F56772"/>
    <w:rsid w:val="00F600C3"/>
    <w:rsid w:val="00F620BE"/>
    <w:rsid w:val="00F70635"/>
    <w:rsid w:val="00F725DD"/>
    <w:rsid w:val="00F731C0"/>
    <w:rsid w:val="00F7425D"/>
    <w:rsid w:val="00F763BB"/>
    <w:rsid w:val="00F8191C"/>
    <w:rsid w:val="00F8610F"/>
    <w:rsid w:val="00F92019"/>
    <w:rsid w:val="00F9246E"/>
    <w:rsid w:val="00F9564D"/>
    <w:rsid w:val="00F95924"/>
    <w:rsid w:val="00F97B62"/>
    <w:rsid w:val="00FA1FAF"/>
    <w:rsid w:val="00FA459A"/>
    <w:rsid w:val="00FB40DC"/>
    <w:rsid w:val="00FC119F"/>
    <w:rsid w:val="00FC23A9"/>
    <w:rsid w:val="00FC3736"/>
    <w:rsid w:val="00FD07BD"/>
    <w:rsid w:val="00FD2B04"/>
    <w:rsid w:val="00FE108D"/>
    <w:rsid w:val="00FE2A02"/>
    <w:rsid w:val="00FE3EC9"/>
    <w:rsid w:val="00FF55DB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table of figures"/>
    <w:lsdException w:uiPriority="99" w:name="footnote reference"/>
    <w:lsdException w:qFormat="true" w:uiPriority="10" w:name="Title"/>
    <w:lsdException w:qFormat="true" w:uiPriority="11" w:name="Subtitle"/>
    <w:lsdException w:uiPriority="99" w:name="Body Text 2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HTML Top of Form"/>
    <w:lsdException w:uiPriority="99" w:name="HTML Bottom of Form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C8"/>
    <w:rPr>
      <w:rFonts w:hAnsi="Arial" w:ascii="Arial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1"/>
    <w:uiPriority w:val="9"/>
    <w:qFormat/>
    <w:rsid w:val="0046512F"/>
    <w:pPr>
      <w:keepNext/>
      <w:keepLines/>
      <w:spacing w:before="480"/>
      <w:jc w:val="both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0" w:type="paragraph">
    <w:name w:val="heading 2"/>
    <w:basedOn w:val="Normal"/>
    <w:next w:val="Normal"/>
    <w:link w:val="Naslov2Char"/>
    <w:qFormat/>
    <w:rsid w:val="0046512F"/>
    <w:pPr>
      <w:keepNext/>
      <w:overflowPunct w:val="false"/>
      <w:autoSpaceDE w:val="false"/>
      <w:autoSpaceDN w:val="false"/>
      <w:adjustRightInd w:val="false"/>
      <w:textAlignment w:val="baseline"/>
      <w:outlineLvl w:val="1"/>
    </w:pPr>
    <w:rPr>
      <w:b/>
      <w:bCs/>
      <w:szCs w:val="20"/>
      <w:lang w:eastAsia="hr-HR" w:val="en-US"/>
    </w:rPr>
  </w:style>
  <w:style w:styleId="Naslov30" w:type="paragraph">
    <w:name w:val="heading 3"/>
    <w:basedOn w:val="Normal"/>
    <w:next w:val="Normal"/>
    <w:link w:val="Naslov3Char"/>
    <w:qFormat/>
    <w:rsid w:val="0046512F"/>
    <w:pPr>
      <w:keepNext/>
      <w:pBdr>
        <w:top w:space="1" w:sz="8" w:color="000000" w:val="single"/>
        <w:bottom w:space="1" w:sz="8" w:color="000000" w:val="single"/>
      </w:pBdr>
      <w:shd w:fill="E6E6E6" w:color="auto" w:val="clear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color w:val="000080"/>
      <w:sz w:val="28"/>
      <w:szCs w:val="20"/>
      <w:lang w:eastAsia="hr-HR" w:val="en-US"/>
    </w:rPr>
  </w:style>
  <w:style w:styleId="Naslov40" w:type="paragraph">
    <w:name w:val="heading 4"/>
    <w:basedOn w:val="Normal"/>
    <w:next w:val="Normal"/>
    <w:link w:val="Naslov4Char1"/>
    <w:qFormat/>
    <w:rsid w:val="0046512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3"/>
    </w:pPr>
    <w:rPr>
      <w:rFonts w:hAnsi="Times New Roman" w:ascii="Times New Roman"/>
      <w:b/>
      <w:bCs/>
      <w:sz w:val="32"/>
      <w:szCs w:val="20"/>
      <w:lang w:eastAsia="hr-HR" w:val="en-US"/>
    </w:rPr>
  </w:style>
  <w:style w:styleId="Naslov6" w:type="paragraph">
    <w:name w:val="heading 6"/>
    <w:basedOn w:val="Normal"/>
    <w:next w:val="Normal"/>
    <w:link w:val="Naslov6Char"/>
    <w:qFormat/>
    <w:rsid w:val="0046512F"/>
    <w:pPr>
      <w:keepNext/>
      <w:overflowPunct w:val="false"/>
      <w:autoSpaceDE w:val="false"/>
      <w:autoSpaceDN w:val="false"/>
      <w:adjustRightInd w:val="false"/>
      <w:textAlignment w:val="baseline"/>
      <w:outlineLvl w:val="5"/>
    </w:pPr>
    <w:rPr>
      <w:rFonts w:hAnsi="Times New Roman" w:ascii="Times New Roman"/>
      <w:b/>
      <w:i/>
      <w:iCs/>
      <w:szCs w:val="20"/>
      <w:lang w:eastAsia="hr-HR" w:val="en-US"/>
    </w:rPr>
  </w:style>
  <w:style w:styleId="Naslov7" w:type="paragraph">
    <w:name w:val="heading 7"/>
    <w:basedOn w:val="Normal"/>
    <w:next w:val="Normal"/>
    <w:link w:val="Naslov7Char"/>
    <w:qFormat/>
    <w:rsid w:val="0046512F"/>
    <w:pPr>
      <w:keepNext/>
      <w:overflowPunct w:val="false"/>
      <w:autoSpaceDE w:val="false"/>
      <w:autoSpaceDN w:val="false"/>
      <w:adjustRightInd w:val="false"/>
      <w:textAlignment w:val="baseline"/>
      <w:outlineLvl w:val="6"/>
    </w:pPr>
    <w:rPr>
      <w:rFonts w:hAnsi="Times New Roman" w:ascii="Times New Roman"/>
      <w:b/>
      <w:i/>
      <w:iCs/>
      <w:sz w:val="28"/>
      <w:szCs w:val="20"/>
      <w:lang w:eastAsia="hr-HR" w:val="en-US"/>
    </w:rPr>
  </w:style>
  <w:style w:styleId="Naslov8" w:type="paragraph">
    <w:name w:val="heading 8"/>
    <w:basedOn w:val="Normal"/>
    <w:next w:val="Normal"/>
    <w:link w:val="Naslov8Char"/>
    <w:qFormat/>
    <w:rsid w:val="0046512F"/>
    <w:pPr>
      <w:keepNext/>
      <w:overflowPunct w:val="false"/>
      <w:autoSpaceDE w:val="false"/>
      <w:autoSpaceDN w:val="false"/>
      <w:adjustRightInd w:val="false"/>
      <w:jc w:val="both"/>
      <w:textAlignment w:val="baseline"/>
      <w:outlineLvl w:val="7"/>
    </w:pPr>
    <w:rPr>
      <w:rFonts w:hAnsi="Times New Roman" w:ascii="Times New Roman"/>
      <w:b/>
      <w:i/>
      <w:iCs/>
      <w:sz w:val="28"/>
      <w:szCs w:val="20"/>
      <w:lang w:eastAsia="hr-HR" w:val="de-DE"/>
    </w:rPr>
  </w:style>
  <w:style w:styleId="Naslov9" w:type="paragraph">
    <w:name w:val="heading 9"/>
    <w:basedOn w:val="Normal"/>
    <w:next w:val="Normal"/>
    <w:link w:val="Naslov9Char"/>
    <w:qFormat/>
    <w:rsid w:val="0046512F"/>
    <w:pPr>
      <w:keepNext/>
      <w:overflowPunct w:val="false"/>
      <w:autoSpaceDE w:val="false"/>
      <w:autoSpaceDN w:val="false"/>
      <w:adjustRightInd w:val="false"/>
      <w:jc w:val="both"/>
      <w:textAlignment w:val="baseline"/>
      <w:outlineLvl w:val="8"/>
    </w:pPr>
    <w:rPr>
      <w:rFonts w:hAnsi="Times New Roman" w:ascii="Times New Roman"/>
      <w:b/>
      <w:i/>
      <w:iCs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5784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45784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7841"/>
  </w:style>
  <w:style w:customStyle="true" w:styleId="Odlomakpopisa1" w:type="paragraph">
    <w:name w:val="Odlomak popisa1"/>
    <w:basedOn w:val="Normal"/>
    <w:link w:val="ListParagraphChar"/>
    <w:rsid w:val="009A434A"/>
    <w:pPr>
      <w:spacing w:after="200"/>
      <w:ind w:left="720"/>
      <w:contextualSpacing/>
    </w:pPr>
    <w:rPr>
      <w:rFonts w:hAnsi="Tahoma" w:ascii="Tahoma"/>
      <w:sz w:val="22"/>
      <w:szCs w:val="22"/>
    </w:rPr>
  </w:style>
  <w:style w:customStyle="true" w:styleId="ListParagraphChar" w:type="character">
    <w:name w:val="List Paragraph Char"/>
    <w:basedOn w:val="Zadanifontodlomka"/>
    <w:link w:val="Odlomakpopisa1"/>
    <w:locked/>
    <w:rsid w:val="009A434A"/>
    <w:rPr>
      <w:rFonts w:hAnsi="Tahoma" w:ascii="Tahoma"/>
      <w:sz w:val="22"/>
      <w:szCs w:val="22"/>
      <w:lang w:bidi="ar-SA" w:eastAsia="en-US" w:val="hr-HR"/>
    </w:rPr>
  </w:style>
  <w:style w:customStyle="true" w:styleId="Bezproreda1" w:type="paragraph">
    <w:name w:val="Bez proreda1"/>
    <w:rsid w:val="009A434A"/>
    <w:pPr>
      <w:contextualSpacing/>
    </w:pPr>
    <w:rPr>
      <w:rFonts w:hAnsi="Tahoma" w:ascii="Tahoma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99"/>
    <w:qFormat/>
    <w:rsid w:val="00814E62"/>
    <w:pPr>
      <w:spacing w:after="200"/>
      <w:ind w:left="720"/>
      <w:contextualSpacing/>
    </w:pPr>
    <w:rPr>
      <w:rFonts w:cstheme="minorBidi" w:eastAsiaTheme="minorHAnsi" w:hAnsi="Tahoma" w:ascii="Tahoma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99"/>
    <w:rsid w:val="00814E62"/>
    <w:rPr>
      <w:rFonts w:cstheme="minorBidi" w:eastAsiaTheme="minorHAnsi" w:hAnsi="Tahoma" w:ascii="Tahoma"/>
      <w:sz w:val="22"/>
      <w:szCs w:val="22"/>
      <w:lang w:eastAsia="en-US"/>
    </w:rPr>
  </w:style>
  <w:style w:styleId="Bezproreda" w:type="paragraph">
    <w:name w:val="No Spacing"/>
    <w:uiPriority w:val="1"/>
    <w:qFormat/>
    <w:rsid w:val="00814E62"/>
    <w:pPr>
      <w:contextualSpacing/>
    </w:pPr>
    <w:rPr>
      <w:rFonts w:cstheme="minorBidi" w:eastAsiaTheme="minorHAnsi" w:hAnsi="Tahoma" w:ascii="Tahoma"/>
      <w:sz w:val="22"/>
      <w:szCs w:val="22"/>
      <w:lang w:eastAsia="en-US"/>
    </w:rPr>
  </w:style>
  <w:style w:styleId="Tekstkomentara" w:type="paragraph">
    <w:name w:val="annotation text"/>
    <w:basedOn w:val="Normal"/>
    <w:link w:val="TekstkomentaraChar"/>
    <w:unhideWhenUsed/>
    <w:rsid w:val="00814E62"/>
    <w:pPr>
      <w:spacing w:after="200"/>
      <w:contextualSpacing/>
    </w:pPr>
    <w:rPr>
      <w:rFonts w:cstheme="minorBidi" w:eastAsiaTheme="minorHAnsi" w:hAnsi="Tahoma" w:ascii="Tahom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814E62"/>
    <w:rPr>
      <w:rFonts w:cstheme="minorBidi" w:eastAsiaTheme="minorHAnsi" w:hAnsi="Tahoma" w:ascii="Tahoma"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14E62"/>
    <w:rPr>
      <w:rFonts w:cstheme="minorBidi" w:eastAsiaTheme="minorHAnsi" w:hAnsi="Tahoma" w:ascii="Tahoma"/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14E62"/>
    <w:rPr>
      <w:b/>
      <w:bCs/>
    </w:rPr>
  </w:style>
  <w:style w:customStyle="true" w:styleId="PredmetkomentaraChar1" w:type="character">
    <w:name w:val="Predmet komentara Char1"/>
    <w:basedOn w:val="TekstkomentaraChar"/>
    <w:uiPriority w:val="99"/>
    <w:rsid w:val="00814E62"/>
    <w:rPr>
      <w:rFonts w:cstheme="minorBidi" w:eastAsiaTheme="minorHAnsi" w:hAnsi="Tahoma" w:ascii="Tahoma"/>
      <w:b/>
      <w:bCs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14E62"/>
    <w:rPr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814E62"/>
    <w:pPr>
      <w:contextualSpacing/>
    </w:pPr>
    <w:rPr>
      <w:rFonts w:hAnsi="Times New Roman" w:ascii="Times New Roman"/>
      <w:sz w:val="16"/>
      <w:szCs w:val="16"/>
      <w:lang w:eastAsia="hr-HR"/>
    </w:rPr>
  </w:style>
  <w:style w:customStyle="true" w:styleId="TekstbaloniaChar1" w:type="character">
    <w:name w:val="Tekst balončića Char1"/>
    <w:basedOn w:val="Zadanifontodlomka"/>
    <w:uiPriority w:val="99"/>
    <w:rsid w:val="00814E62"/>
    <w:rPr>
      <w:rFonts w:cs="Tahoma" w:hAnsi="Tahoma" w:ascii="Tahoma"/>
      <w:sz w:val="16"/>
      <w:szCs w:val="16"/>
      <w:lang w:eastAsia="en-US"/>
    </w:rPr>
  </w:style>
  <w:style w:styleId="Referencakomentara" w:type="character">
    <w:name w:val="annotation reference"/>
    <w:basedOn w:val="Zadanifontodlomka"/>
    <w:unhideWhenUsed/>
    <w:rsid w:val="00814E62"/>
    <w:rPr>
      <w:sz w:val="16"/>
      <w:szCs w:val="16"/>
    </w:rPr>
  </w:style>
  <w:style w:customStyle="true" w:styleId="Naslov1Char" w:type="character">
    <w:name w:val="Naslov 1 Char"/>
    <w:basedOn w:val="Zadanifontodlomka"/>
    <w:link w:val="Naslov11"/>
    <w:rsid w:val="0046512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0"/>
    <w:rsid w:val="0046512F"/>
    <w:rPr>
      <w:rFonts w:hAnsi="Arial" w:ascii="Arial"/>
      <w:b/>
      <w:bCs/>
      <w:sz w:val="24"/>
      <w:lang w:val="en-US"/>
    </w:rPr>
  </w:style>
  <w:style w:customStyle="true" w:styleId="Naslov3Char" w:type="character">
    <w:name w:val="Naslov 3 Char"/>
    <w:basedOn w:val="Zadanifontodlomka"/>
    <w:link w:val="Naslov30"/>
    <w:rsid w:val="0046512F"/>
    <w:rPr>
      <w:rFonts w:hAnsi="Arial" w:ascii="Arial"/>
      <w:b/>
      <w:color w:val="000080"/>
      <w:sz w:val="28"/>
      <w:shd w:fill="E6E6E6" w:color="auto" w:val="clear"/>
      <w:lang w:val="en-US"/>
    </w:rPr>
  </w:style>
  <w:style w:customStyle="true" w:styleId="Naslov4Char" w:type="character">
    <w:name w:val="Naslov 4 Char"/>
    <w:basedOn w:val="Zadanifontodlomka"/>
    <w:link w:val="Naslov41"/>
    <w:rsid w:val="0046512F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6Char" w:type="character">
    <w:name w:val="Naslov 6 Char"/>
    <w:basedOn w:val="Zadanifontodlomka"/>
    <w:link w:val="Naslov6"/>
    <w:rsid w:val="0046512F"/>
    <w:rPr>
      <w:b/>
      <w:i/>
      <w:iCs/>
      <w:sz w:val="24"/>
      <w:lang w:val="en-US"/>
    </w:rPr>
  </w:style>
  <w:style w:customStyle="true" w:styleId="Naslov7Char" w:type="character">
    <w:name w:val="Naslov 7 Char"/>
    <w:basedOn w:val="Zadanifontodlomka"/>
    <w:link w:val="Naslov7"/>
    <w:rsid w:val="0046512F"/>
    <w:rPr>
      <w:b/>
      <w:i/>
      <w:iCs/>
      <w:sz w:val="28"/>
      <w:lang w:val="en-US"/>
    </w:rPr>
  </w:style>
  <w:style w:customStyle="true" w:styleId="Naslov8Char" w:type="character">
    <w:name w:val="Naslov 8 Char"/>
    <w:basedOn w:val="Zadanifontodlomka"/>
    <w:link w:val="Naslov8"/>
    <w:rsid w:val="0046512F"/>
    <w:rPr>
      <w:b/>
      <w:i/>
      <w:iCs/>
      <w:sz w:val="28"/>
      <w:lang w:val="de-DE"/>
    </w:rPr>
  </w:style>
  <w:style w:customStyle="true" w:styleId="Naslov9Char" w:type="character">
    <w:name w:val="Naslov 9 Char"/>
    <w:basedOn w:val="Zadanifontodlomka"/>
    <w:link w:val="Naslov9"/>
    <w:rsid w:val="0046512F"/>
    <w:rPr>
      <w:b/>
      <w:i/>
      <w:iCs/>
      <w:sz w:val="24"/>
      <w:lang w:val="en-US"/>
    </w:rPr>
  </w:style>
  <w:style w:styleId="Reetkatablice" w:type="table">
    <w:name w:val="Table Grid"/>
    <w:basedOn w:val="Obinatablica"/>
    <w:uiPriority w:val="59"/>
    <w:rsid w:val="0046512F"/>
    <w:rPr>
      <w:rFonts w:eastAsiaTheme="minorHAnsi" w:cs="Tahoma" w:hAnsi="Tahoma" w:ascii="Tahoma"/>
      <w:sz w:val="22"/>
      <w:szCs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1" w:type="character">
    <w:name w:val="Naslov 1 Char1"/>
    <w:basedOn w:val="Zadanifontodlomka"/>
    <w:link w:val="Naslov1"/>
    <w:uiPriority w:val="9"/>
    <w:rsid w:val="0046512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4Char1" w:type="character">
    <w:name w:val="Naslov 4 Char1"/>
    <w:basedOn w:val="Zadanifontodlomka"/>
    <w:link w:val="Naslov40"/>
    <w:rsid w:val="0046512F"/>
    <w:rPr>
      <w:b/>
      <w:bCs/>
      <w:sz w:val="32"/>
      <w:lang w:val="en-US"/>
    </w:rPr>
  </w:style>
  <w:style w:customStyle="true" w:styleId="NoList1" w:type="numbering">
    <w:name w:val="No List1"/>
    <w:next w:val="Bezpopisa"/>
    <w:uiPriority w:val="99"/>
    <w:semiHidden/>
    <w:unhideWhenUsed/>
    <w:rsid w:val="0046512F"/>
  </w:style>
  <w:style w:styleId="StandardWeb" w:type="paragraph">
    <w:name w:val="Normal (Web)"/>
    <w:basedOn w:val="Normal"/>
    <w:uiPriority w:val="99"/>
    <w:unhideWhenUsed/>
    <w:rsid w:val="0046512F"/>
    <w:pPr>
      <w:spacing w:afterAutospacing="true" w:after="100" w:beforeAutospacing="true" w:before="100"/>
    </w:pPr>
    <w:rPr>
      <w:rFonts w:hAnsi="Times New Roman" w:ascii="Times New Roman"/>
    </w:rPr>
  </w:style>
  <w:style w:customStyle="true" w:styleId="ZaglavljeChar" w:type="character">
    <w:name w:val="Zaglavlje Char"/>
    <w:basedOn w:val="Zadanifontodlomka"/>
    <w:link w:val="Zaglavlje"/>
    <w:uiPriority w:val="99"/>
    <w:rsid w:val="0046512F"/>
    <w:rPr>
      <w:rFonts w:hAnsi="Arial" w:ascii="Arial"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6512F"/>
    <w:rPr>
      <w:rFonts w:hAnsi="Arial" w:ascii="Arial"/>
      <w:sz w:val="24"/>
      <w:szCs w:val="24"/>
      <w:lang w:eastAsia="en-US"/>
    </w:rPr>
  </w:style>
  <w:style w:styleId="Naglaeno" w:type="character">
    <w:name w:val="Strong"/>
    <w:basedOn w:val="Zadanifontodlomka"/>
    <w:uiPriority w:val="22"/>
    <w:qFormat/>
    <w:rsid w:val="0046512F"/>
    <w:rPr>
      <w:b/>
      <w:bCs/>
    </w:rPr>
  </w:style>
  <w:style w:customStyle="true" w:styleId="Naslov11" w:type="paragraph">
    <w:name w:val="Naslov 11"/>
    <w:basedOn w:val="Normal"/>
    <w:link w:val="Naslov1Char"/>
    <w:qFormat/>
    <w:rsid w:val="0046512F"/>
    <w:pPr>
      <w:numPr>
        <w:numId w:val="3"/>
      </w:numPr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" w:type="paragraph">
    <w:name w:val="naslov 2"/>
    <w:basedOn w:val="Odlomakpopisa"/>
    <w:link w:val="naslov2Char0"/>
    <w:qFormat/>
    <w:rsid w:val="0046512F"/>
    <w:pPr>
      <w:numPr>
        <w:ilvl w:val="1"/>
        <w:numId w:val="3"/>
      </w:numPr>
      <w:spacing w:after="0"/>
      <w:jc w:val="both"/>
      <w:outlineLvl w:val="1"/>
    </w:pPr>
    <w:rPr>
      <w:rFonts w:hAnsi="Calibri" w:ascii="Calibri"/>
      <w:b/>
      <w:bCs/>
      <w:color w:themeShade="80" w:themeColor="background1" w:val="808080"/>
    </w:rPr>
  </w:style>
  <w:style w:customStyle="true" w:styleId="naslov2Char0" w:type="character">
    <w:name w:val="naslov 2 Char"/>
    <w:basedOn w:val="OdlomakpopisaChar"/>
    <w:link w:val="naslov2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46512F"/>
    <w:pPr>
      <w:tabs>
        <w:tab w:pos="426" w:val="left"/>
        <w:tab w:pos="9350" w:leader="dot" w:val="right"/>
      </w:tabs>
      <w:spacing w:after="100"/>
      <w:jc w:val="both"/>
    </w:pPr>
    <w:rPr>
      <w:rFonts w:cstheme="minorBidi" w:eastAsiaTheme="minorHAnsi" w:hAnsiTheme="minorHAnsi" w:asciiTheme="minorHAnsi"/>
      <w:b/>
      <w:sz w:val="22"/>
      <w:szCs w:val="22"/>
    </w:rPr>
  </w:style>
  <w:style w:styleId="TOCNaslov" w:type="paragraph">
    <w:name w:val="TOC Heading"/>
    <w:basedOn w:val="Naslov1"/>
    <w:next w:val="Normal"/>
    <w:uiPriority w:val="39"/>
    <w:unhideWhenUsed/>
    <w:qFormat/>
    <w:rsid w:val="0046512F"/>
    <w:pPr>
      <w:spacing w:lineRule="auto" w:line="276"/>
      <w:jc w:val="left"/>
      <w:outlineLvl w:val="9"/>
    </w:pPr>
  </w:style>
  <w:style w:styleId="Hiperveza" w:type="character">
    <w:name w:val="Hyperlink"/>
    <w:basedOn w:val="Zadanifontodlomka"/>
    <w:uiPriority w:val="99"/>
    <w:unhideWhenUsed/>
    <w:rsid w:val="0046512F"/>
    <w:rPr>
      <w:color w:themeColor="hyperlink" w:val="0000FF"/>
      <w:u w:val="single"/>
    </w:rPr>
  </w:style>
  <w:style w:styleId="Sadraj2" w:type="paragraph">
    <w:name w:val="toc 2"/>
    <w:basedOn w:val="Normal"/>
    <w:next w:val="Normal"/>
    <w:autoRedefine/>
    <w:uiPriority w:val="39"/>
    <w:unhideWhenUsed/>
    <w:qFormat/>
    <w:rsid w:val="0046512F"/>
    <w:pPr>
      <w:tabs>
        <w:tab w:pos="709" w:val="left"/>
        <w:tab w:pos="1100" w:val="left"/>
        <w:tab w:pos="9350" w:leader="dot" w:val="right"/>
      </w:tabs>
      <w:spacing w:after="100"/>
      <w:ind w:left="220"/>
      <w:jc w:val="both"/>
    </w:pPr>
    <w:rPr>
      <w:rFonts w:cstheme="minorBidi" w:eastAsiaTheme="minorHAnsi" w:hAnsiTheme="minorHAnsi" w:asciiTheme="minorHAnsi"/>
      <w:sz w:val="22"/>
      <w:szCs w:val="22"/>
    </w:rPr>
  </w:style>
  <w:style w:customStyle="true" w:styleId="naslov3" w:type="paragraph">
    <w:name w:val="naslov 3"/>
    <w:basedOn w:val="Odlomakpopisa"/>
    <w:link w:val="naslov3Char0"/>
    <w:qFormat/>
    <w:rsid w:val="0046512F"/>
    <w:pPr>
      <w:numPr>
        <w:ilvl w:val="2"/>
        <w:numId w:val="3"/>
      </w:numPr>
      <w:spacing w:after="0"/>
      <w:jc w:val="both"/>
      <w:outlineLvl w:val="2"/>
    </w:pPr>
    <w:rPr>
      <w:rFonts w:hAnsi="Calibri" w:ascii="Calibri"/>
      <w:b/>
      <w:bCs/>
      <w:color w:themeShade="80" w:themeColor="background1" w:val="808080"/>
    </w:rPr>
  </w:style>
  <w:style w:customStyle="true" w:styleId="naslov3Char0" w:type="character">
    <w:name w:val="naslov 3 Char"/>
    <w:basedOn w:val="OdlomakpopisaChar"/>
    <w:link w:val="naslov3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46512F"/>
    <w:pPr>
      <w:tabs>
        <w:tab w:pos="9350" w:leader="dot" w:val="right"/>
      </w:tabs>
      <w:spacing w:after="100"/>
      <w:ind w:left="440"/>
    </w:pPr>
    <w:rPr>
      <w:rFonts w:cstheme="minorBidi" w:eastAsiaTheme="minorHAnsi" w:hAnsiTheme="minorHAnsi" w:asciiTheme="minorHAnsi"/>
      <w:sz w:val="22"/>
      <w:szCs w:val="22"/>
    </w:rPr>
  </w:style>
  <w:style w:customStyle="true" w:styleId="naslov42" w:type="paragraph">
    <w:name w:val="naslov 4"/>
    <w:basedOn w:val="naslov3"/>
    <w:link w:val="naslov4Char0"/>
    <w:rsid w:val="0046512F"/>
    <w:pPr>
      <w:numPr>
        <w:ilvl w:val="0"/>
        <w:numId w:val="0"/>
      </w:numPr>
      <w:ind w:hanging="648" w:left="1728"/>
    </w:pPr>
  </w:style>
  <w:style w:customStyle="true" w:styleId="naslov4Char0" w:type="character">
    <w:name w:val="naslov 4 Char"/>
    <w:basedOn w:val="naslov3Char0"/>
    <w:link w:val="naslov42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6512F"/>
  </w:style>
  <w:style w:styleId="SlijeenaHiperveza" w:type="character">
    <w:name w:val="FollowedHyperlink"/>
    <w:basedOn w:val="Zadanifontodlomka"/>
    <w:uiPriority w:val="99"/>
    <w:unhideWhenUsed/>
    <w:rsid w:val="0046512F"/>
    <w:rPr>
      <w:color w:themeColor="followedHyperlink" w:val="800080"/>
      <w:u w:val="single"/>
    </w:rPr>
  </w:style>
  <w:style w:customStyle="true" w:styleId="t-9-8-bez-uvl" w:type="paragraph">
    <w:name w:val="t-9-8-bez-uvl"/>
    <w:basedOn w:val="Normal"/>
    <w:rsid w:val="0046512F"/>
    <w:pPr>
      <w:spacing w:afterAutospacing="true" w:after="100" w:beforeAutospacing="true" w:before="100"/>
    </w:pPr>
    <w:rPr>
      <w:rFonts w:hAnsi="Times New Roman" w:ascii="Times New Roman"/>
      <w:lang w:eastAsia="hr-HR"/>
    </w:rPr>
  </w:style>
  <w:style w:customStyle="true" w:styleId="apple-converted-space" w:type="character">
    <w:name w:val="apple-converted-space"/>
    <w:basedOn w:val="Zadanifontodlomka"/>
    <w:rsid w:val="0046512F"/>
  </w:style>
  <w:style w:customStyle="true" w:styleId="bold" w:type="character">
    <w:name w:val="bold"/>
    <w:basedOn w:val="Zadanifontodlomka"/>
    <w:rsid w:val="0046512F"/>
  </w:style>
  <w:style w:styleId="Sadraj4" w:type="paragraph">
    <w:name w:val="toc 4"/>
    <w:basedOn w:val="Normal"/>
    <w:next w:val="Normal"/>
    <w:autoRedefine/>
    <w:uiPriority w:val="39"/>
    <w:unhideWhenUsed/>
    <w:rsid w:val="0046512F"/>
    <w:pPr>
      <w:spacing w:lineRule="auto" w:line="276" w:after="100"/>
      <w:ind w:left="1416"/>
    </w:pPr>
    <w:rPr>
      <w:rFonts w:cstheme="minorBidi" w:eastAsiaTheme="minorEastAsia" w:hAnsiTheme="minorHAnsi" w:asciiTheme="minorHAnsi"/>
      <w:sz w:val="22"/>
      <w:szCs w:val="22"/>
    </w:rPr>
  </w:style>
  <w:style w:styleId="Sadraj5" w:type="paragraph">
    <w:name w:val="toc 5"/>
    <w:basedOn w:val="Normal"/>
    <w:next w:val="Normal"/>
    <w:autoRedefine/>
    <w:uiPriority w:val="39"/>
    <w:unhideWhenUsed/>
    <w:rsid w:val="0046512F"/>
    <w:pPr>
      <w:spacing w:lineRule="auto" w:line="276" w:after="100"/>
      <w:ind w:left="880"/>
    </w:pPr>
    <w:rPr>
      <w:rFonts w:cstheme="minorBidi" w:eastAsiaTheme="minorEastAsia" w:hAnsiTheme="minorHAnsi" w:asciiTheme="minorHAnsi"/>
      <w:sz w:val="22"/>
      <w:szCs w:val="22"/>
    </w:rPr>
  </w:style>
  <w:style w:styleId="Sadraj6" w:type="paragraph">
    <w:name w:val="toc 6"/>
    <w:basedOn w:val="Normal"/>
    <w:next w:val="Normal"/>
    <w:autoRedefine/>
    <w:uiPriority w:val="39"/>
    <w:unhideWhenUsed/>
    <w:rsid w:val="0046512F"/>
    <w:pPr>
      <w:spacing w:lineRule="auto" w:line="276" w:after="100"/>
      <w:ind w:left="1100"/>
    </w:pPr>
    <w:rPr>
      <w:rFonts w:cstheme="minorBidi" w:eastAsiaTheme="minorEastAsia" w:hAnsiTheme="minorHAnsi" w:asciiTheme="minorHAnsi"/>
      <w:sz w:val="22"/>
      <w:szCs w:val="22"/>
    </w:rPr>
  </w:style>
  <w:style w:styleId="Sadraj7" w:type="paragraph">
    <w:name w:val="toc 7"/>
    <w:basedOn w:val="Normal"/>
    <w:next w:val="Normal"/>
    <w:autoRedefine/>
    <w:uiPriority w:val="39"/>
    <w:unhideWhenUsed/>
    <w:rsid w:val="0046512F"/>
    <w:pPr>
      <w:spacing w:lineRule="auto" w:line="276" w:after="100"/>
      <w:ind w:left="1320"/>
    </w:pPr>
    <w:rPr>
      <w:rFonts w:cstheme="minorBidi" w:eastAsiaTheme="minorEastAsia" w:hAnsiTheme="minorHAnsi" w:asciiTheme="minorHAnsi"/>
      <w:sz w:val="22"/>
      <w:szCs w:val="22"/>
    </w:rPr>
  </w:style>
  <w:style w:styleId="Sadraj8" w:type="paragraph">
    <w:name w:val="toc 8"/>
    <w:basedOn w:val="Normal"/>
    <w:next w:val="Normal"/>
    <w:autoRedefine/>
    <w:uiPriority w:val="39"/>
    <w:unhideWhenUsed/>
    <w:rsid w:val="0046512F"/>
    <w:pPr>
      <w:spacing w:lineRule="auto" w:line="276" w:after="100"/>
      <w:ind w:left="1540"/>
    </w:pPr>
    <w:rPr>
      <w:rFonts w:cstheme="minorBidi" w:eastAsiaTheme="minorEastAsia" w:hAnsiTheme="minorHAnsi" w:asciiTheme="minorHAnsi"/>
      <w:sz w:val="22"/>
      <w:szCs w:val="22"/>
    </w:rPr>
  </w:style>
  <w:style w:styleId="Sadraj9" w:type="paragraph">
    <w:name w:val="toc 9"/>
    <w:basedOn w:val="Normal"/>
    <w:next w:val="Normal"/>
    <w:autoRedefine/>
    <w:uiPriority w:val="39"/>
    <w:unhideWhenUsed/>
    <w:rsid w:val="0046512F"/>
    <w:pPr>
      <w:spacing w:lineRule="auto" w:line="276" w:after="100"/>
      <w:ind w:left="1760"/>
    </w:pPr>
    <w:rPr>
      <w:rFonts w:cstheme="minorBidi" w:eastAsiaTheme="minorEastAsia" w:hAnsiTheme="minorHAnsi" w:asciiTheme="minorHAnsi"/>
      <w:sz w:val="22"/>
      <w:szCs w:val="22"/>
    </w:rPr>
  </w:style>
  <w:style w:styleId="Naslov" w:type="paragraph">
    <w:name w:val="Title"/>
    <w:basedOn w:val="Normal"/>
    <w:next w:val="Normal"/>
    <w:link w:val="NaslovChar"/>
    <w:uiPriority w:val="10"/>
    <w:qFormat/>
    <w:rsid w:val="0046512F"/>
    <w:pPr>
      <w:pBdr>
        <w:bottom w:space="4" w:sz="8" w:themeColor="accent1" w:color="4F81BD" w:val="single"/>
      </w:pBdr>
      <w:spacing w:after="300"/>
      <w:contextualSpacing/>
      <w:jc w:val="both"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46512F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6512F"/>
    <w:pPr>
      <w:numPr>
        <w:ilvl w:val="1"/>
      </w:numPr>
      <w:jc w:val="both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46512F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Neupadljivoisticanje" w:type="character">
    <w:name w:val="Subtle Emphasis"/>
    <w:basedOn w:val="Zadanifontodlomka"/>
    <w:uiPriority w:val="19"/>
    <w:qFormat/>
    <w:rsid w:val="0046512F"/>
    <w:rPr>
      <w:i/>
      <w:iCs/>
      <w:color w:themeTint="7F" w:themeColor="text1" w:val="808080"/>
    </w:rPr>
  </w:style>
  <w:style w:styleId="Istaknuto" w:type="character">
    <w:name w:val="Emphasis"/>
    <w:basedOn w:val="Zadanifontodlomka"/>
    <w:uiPriority w:val="20"/>
    <w:qFormat/>
    <w:rsid w:val="0046512F"/>
    <w:rPr>
      <w:i/>
      <w:iCs/>
    </w:rPr>
  </w:style>
  <w:style w:styleId="Jakoisticanje" w:type="character">
    <w:name w:val="Intense Emphasis"/>
    <w:basedOn w:val="Zadanifontodlomka"/>
    <w:uiPriority w:val="21"/>
    <w:qFormat/>
    <w:rsid w:val="0046512F"/>
    <w:rPr>
      <w:b/>
      <w:bCs/>
      <w:i/>
      <w:iCs/>
      <w:color w:themeColor="accent1" w:val="4F81BD"/>
    </w:rPr>
  </w:style>
  <w:style w:customStyle="true" w:styleId="POGL" w:type="paragraph">
    <w:name w:val="POGL"/>
    <w:basedOn w:val="Zaglavlje"/>
    <w:link w:val="POGLChar"/>
    <w:qFormat/>
    <w:rsid w:val="0046512F"/>
    <w:pPr>
      <w:tabs>
        <w:tab w:pos="4320" w:val="clear"/>
        <w:tab w:pos="8640" w:val="clear"/>
        <w:tab w:pos="4703" w:val="center"/>
        <w:tab w:pos="9406" w:val="right"/>
      </w:tabs>
      <w:jc w:val="both"/>
    </w:pPr>
    <w:rPr>
      <w:rFonts w:cstheme="minorBidi" w:eastAsiaTheme="minorHAnsi" w:hAnsiTheme="minorHAnsi" w:asciiTheme="minorHAnsi"/>
      <w:i/>
      <w:color w:val="A4A9C0"/>
      <w:sz w:val="28"/>
      <w:szCs w:val="28"/>
    </w:rPr>
  </w:style>
  <w:style w:customStyle="true" w:styleId="POGLChar" w:type="character">
    <w:name w:val="POGL Char"/>
    <w:basedOn w:val="ZaglavljeChar"/>
    <w:link w:val="POGL"/>
    <w:rsid w:val="0046512F"/>
    <w:rPr>
      <w:rFonts w:cstheme="minorBidi" w:eastAsiaTheme="minorHAnsi" w:hAnsiTheme="minorHAnsi" w:asciiTheme="minorHAnsi"/>
      <w:i/>
      <w:color w:val="A4A9C0"/>
      <w:sz w:val="28"/>
      <w:szCs w:val="28"/>
      <w:lang w:eastAsia="en-US"/>
    </w:rPr>
  </w:style>
  <w:style w:styleId="Tijeloteksta" w:type="paragraph">
    <w:name w:val="Body Text"/>
    <w:aliases w:val="  uvlaka 2, uvlaka 3"/>
    <w:basedOn w:val="Normal"/>
    <w:link w:val="TijelotekstaChar"/>
    <w:rsid w:val="0046512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hr-HR"/>
    </w:rPr>
  </w:style>
  <w:style w:customStyle="true" w:styleId="TijelotekstaChar" w:type="character">
    <w:name w:val="Tijelo teksta Char"/>
    <w:aliases w:val="  uvlaka 2 Char, uvlaka 3 Char"/>
    <w:basedOn w:val="Zadanifontodlomka"/>
    <w:link w:val="Tijeloteksta"/>
    <w:rsid w:val="0046512F"/>
    <w:rPr>
      <w:sz w:val="24"/>
    </w:rPr>
  </w:style>
  <w:style w:customStyle="true" w:styleId="xclaimempty" w:type="character">
    <w:name w:val="xclaimempty"/>
    <w:basedOn w:val="Zadanifontodlomka"/>
    <w:rsid w:val="0046512F"/>
  </w:style>
  <w:style w:customStyle="true" w:styleId="xclaimstyle" w:type="character">
    <w:name w:val="xclaimstyle"/>
    <w:basedOn w:val="Zadanifontodlomka"/>
    <w:rsid w:val="0046512F"/>
  </w:style>
  <w:style w:customStyle="true" w:styleId="tabletitle2" w:type="character">
    <w:name w:val="table_title2"/>
    <w:basedOn w:val="Zadanifontodlomka"/>
    <w:rsid w:val="0046512F"/>
  </w:style>
  <w:style w:customStyle="true" w:styleId="4" w:type="paragraph">
    <w:name w:val="4"/>
    <w:basedOn w:val="naslov42"/>
    <w:next w:val="naslov42"/>
    <w:link w:val="4Char"/>
    <w:rsid w:val="0046512F"/>
    <w:pPr>
      <w:ind w:firstLine="0" w:left="0"/>
      <w:jc w:val="left"/>
      <w:outlineLvl w:val="3"/>
    </w:pPr>
  </w:style>
  <w:style w:customStyle="true" w:styleId="4Char" w:type="character">
    <w:name w:val="4 Char"/>
    <w:basedOn w:val="naslov3Char0"/>
    <w:link w:val="4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customStyle="true" w:styleId="tabele" w:type="paragraph">
    <w:name w:val="tabele"/>
    <w:basedOn w:val="Normal"/>
    <w:link w:val="tabeleChar"/>
    <w:qFormat/>
    <w:rsid w:val="0046512F"/>
    <w:pPr>
      <w:jc w:val="center"/>
    </w:pPr>
    <w:rPr>
      <w:rFonts w:cstheme="minorBidi" w:eastAsiaTheme="minorHAnsi" w:hAnsiTheme="minorHAnsi" w:asciiTheme="minorHAnsi"/>
      <w:sz w:val="18"/>
      <w:szCs w:val="18"/>
    </w:rPr>
  </w:style>
  <w:style w:customStyle="true" w:styleId="tabeleChar" w:type="character">
    <w:name w:val="tabele Char"/>
    <w:basedOn w:val="Zadanifontodlomka"/>
    <w:link w:val="tabele"/>
    <w:rsid w:val="0046512F"/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naslov4" w:type="paragraph">
    <w:name w:val="naslov  4"/>
    <w:basedOn w:val="naslov42"/>
    <w:link w:val="naslov4Char2"/>
    <w:rsid w:val="0046512F"/>
    <w:pPr>
      <w:numPr>
        <w:ilvl w:val="3"/>
        <w:numId w:val="3"/>
      </w:numPr>
    </w:pPr>
  </w:style>
  <w:style w:customStyle="true" w:styleId="naslov4Char2" w:type="character">
    <w:name w:val="naslov  4 Char"/>
    <w:basedOn w:val="naslov4Char0"/>
    <w:link w:val="naslov4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customStyle="true" w:styleId="Style1" w:type="paragraph">
    <w:name w:val="Style1"/>
    <w:basedOn w:val="POGL"/>
    <w:link w:val="Style1Char"/>
    <w:qFormat/>
    <w:rsid w:val="0046512F"/>
    <w:rPr>
      <w:b/>
      <w:i w:val="false"/>
      <w:color w:themeTint="80" w:themeColor="text1" w:val="7F7F7F"/>
    </w:rPr>
  </w:style>
  <w:style w:customStyle="true" w:styleId="Style1Char" w:type="character">
    <w:name w:val="Style1 Char"/>
    <w:basedOn w:val="POGLChar"/>
    <w:link w:val="Style1"/>
    <w:rsid w:val="0046512F"/>
    <w:rPr>
      <w:rFonts w:cstheme="minorBidi" w:eastAsiaTheme="minorHAnsi" w:hAnsiTheme="minorHAnsi" w:asciiTheme="minorHAnsi"/>
      <w:b/>
      <w:i w:val="false"/>
      <w:color w:themeTint="80" w:themeColor="text1" w:val="7F7F7F"/>
      <w:sz w:val="28"/>
      <w:szCs w:val="28"/>
      <w:lang w:eastAsia="en-US"/>
    </w:rPr>
  </w:style>
  <w:style w:styleId="Tablicaslika" w:type="paragraph">
    <w:name w:val="table of figures"/>
    <w:basedOn w:val="Normal"/>
    <w:next w:val="Normal"/>
    <w:uiPriority w:val="99"/>
    <w:unhideWhenUsed/>
    <w:rsid w:val="0046512F"/>
    <w:pPr>
      <w:jc w:val="both"/>
    </w:pPr>
    <w:rPr>
      <w:rFonts w:cstheme="minorBidi" w:eastAsiaTheme="minorHAnsi" w:hAnsiTheme="minorHAnsi" w:asciiTheme="minorHAnsi"/>
      <w:sz w:val="22"/>
      <w:szCs w:val="22"/>
    </w:rPr>
  </w:style>
  <w:style w:customStyle="true" w:styleId="Style2" w:type="paragraph">
    <w:name w:val="Style2"/>
    <w:basedOn w:val="naslov4"/>
    <w:next w:val="naslov42"/>
    <w:link w:val="Style2Char"/>
    <w:rsid w:val="0046512F"/>
    <w:pPr>
      <w:ind w:hanging="357" w:left="1077"/>
      <w:jc w:val="left"/>
      <w:outlineLvl w:val="3"/>
    </w:pPr>
  </w:style>
  <w:style w:customStyle="true" w:styleId="Style2Char" w:type="character">
    <w:name w:val="Style2 Char"/>
    <w:basedOn w:val="naslov4Char2"/>
    <w:link w:val="Style2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customStyle="true" w:styleId="Naslov41" w:type="paragraph">
    <w:name w:val="Naslov 41"/>
    <w:basedOn w:val="naslov3"/>
    <w:link w:val="Naslov4Char"/>
    <w:rsid w:val="0046512F"/>
    <w:pPr>
      <w:jc w:val="left"/>
      <w:outlineLvl w:val="3"/>
    </w:pPr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customStyle="true" w:styleId="podnaslov4" w:type="paragraph">
    <w:name w:val="podnaslov 4"/>
    <w:basedOn w:val="naslov4"/>
    <w:link w:val="podnaslov4Char"/>
    <w:qFormat/>
    <w:rsid w:val="0046512F"/>
    <w:pPr>
      <w:ind w:left="1357"/>
    </w:pPr>
  </w:style>
  <w:style w:customStyle="true" w:styleId="podnaslov4Char" w:type="character">
    <w:name w:val="podnaslov 4 Char"/>
    <w:basedOn w:val="naslov4Char2"/>
    <w:link w:val="podnaslov4"/>
    <w:rsid w:val="0046512F"/>
    <w:rPr>
      <w:rFonts w:cstheme="minorBidi" w:eastAsiaTheme="minorHAnsi" w:hAnsi="Calibri" w:ascii="Calibri"/>
      <w:b/>
      <w:bCs/>
      <w:color w:themeShade="80" w:themeColor="background1" w:val="808080"/>
      <w:sz w:val="22"/>
      <w:szCs w:val="22"/>
      <w:lang w:eastAsia="en-US"/>
    </w:rPr>
  </w:style>
  <w:style w:customStyle="true" w:styleId="POGLAVLJA" w:type="paragraph">
    <w:name w:val="POGLAVLJA"/>
    <w:basedOn w:val="Style1"/>
    <w:link w:val="POGLAVLJAChar"/>
    <w:qFormat/>
    <w:rsid w:val="0046512F"/>
    <w:pPr>
      <w:numPr>
        <w:numId w:val="2"/>
      </w:numPr>
    </w:pPr>
  </w:style>
  <w:style w:customStyle="true" w:styleId="POGLAVLJAChar" w:type="character">
    <w:name w:val="POGLAVLJA Char"/>
    <w:basedOn w:val="Style1Char"/>
    <w:link w:val="POGLAVLJA"/>
    <w:rsid w:val="0046512F"/>
    <w:rPr>
      <w:rFonts w:cstheme="minorBidi" w:eastAsiaTheme="minorHAnsi" w:hAnsiTheme="minorHAnsi" w:asciiTheme="minorHAnsi"/>
      <w:b/>
      <w:i w:val="false"/>
      <w:color w:themeTint="80" w:themeColor="text1" w:val="7F7F7F"/>
      <w:sz w:val="28"/>
      <w:szCs w:val="28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46512F"/>
    <w:pPr>
      <w:jc w:val="both"/>
    </w:pPr>
    <w:rPr>
      <w:rFonts w:cstheme="minorBidi" w:eastAsiaTheme="minorHAnsi" w:hAnsiTheme="minorHAnsi" w:ascii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6512F"/>
    <w:rPr>
      <w:rFonts w:cstheme="minorBidi" w:eastAsiaTheme="minorHAnsi" w:hAnsiTheme="minorHAnsi" w:asciiTheme="minorHAnsi"/>
      <w:lang w:eastAsia="en-US"/>
    </w:rPr>
  </w:style>
  <w:style w:styleId="Referencafusnote" w:type="character">
    <w:name w:val="footnote reference"/>
    <w:basedOn w:val="Zadanifontodlomka"/>
    <w:uiPriority w:val="99"/>
    <w:unhideWhenUsed/>
    <w:rsid w:val="0046512F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6512F"/>
    <w:rPr>
      <w:color w:val="808080"/>
      <w:bdr w:space="0" w:sz="0" w:color="auto" w:val="none"/>
      <w:shd w:fill="auto" w:color="auto" w:val="clear"/>
    </w:rPr>
  </w:style>
  <w:style w:customStyle="true" w:styleId="xl24" w:type="paragraph">
    <w:name w:val="xl24"/>
    <w:basedOn w:val="Normal"/>
    <w:rsid w:val="0046512F"/>
    <w:pP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25" w:type="paragraph">
    <w:name w:val="xl25"/>
    <w:basedOn w:val="Normal"/>
    <w:rsid w:val="0046512F"/>
    <w:pPr>
      <w:spacing w:afterAutospacing="true" w:after="100" w:beforeAutospacing="true" w:before="100"/>
      <w:textAlignment w:val="center"/>
    </w:pPr>
    <w:rPr>
      <w:rFonts w:cs="Arial"/>
      <w:b/>
      <w:bCs/>
      <w:lang w:eastAsia="hr-HR"/>
    </w:rPr>
  </w:style>
  <w:style w:customStyle="true" w:styleId="xl26" w:type="paragraph">
    <w:name w:val="xl26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cs="Arial"/>
      <w:lang w:eastAsia="hr-HR"/>
    </w:rPr>
  </w:style>
  <w:style w:customStyle="true" w:styleId="xl27" w:type="paragraph">
    <w:name w:val="xl27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cs="Arial"/>
      <w:b/>
      <w:bCs/>
      <w:lang w:eastAsia="hr-HR"/>
    </w:rPr>
  </w:style>
  <w:style w:customStyle="true" w:styleId="xl28" w:type="paragraph">
    <w:name w:val="xl2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/>
      <w:b/>
      <w:bCs/>
      <w:lang w:eastAsia="hr-HR"/>
    </w:rPr>
  </w:style>
  <w:style w:customStyle="true" w:styleId="xl29" w:type="paragraph">
    <w:name w:val="xl2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/>
      <w:b/>
      <w:bCs/>
      <w:lang w:eastAsia="hr-HR"/>
    </w:rPr>
  </w:style>
  <w:style w:customStyle="true" w:styleId="xl30" w:type="paragraph">
    <w:name w:val="xl30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/>
      <w:lang w:eastAsia="hr-HR"/>
    </w:rPr>
  </w:style>
  <w:style w:customStyle="true" w:styleId="xl31" w:type="paragraph">
    <w:name w:val="xl31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/>
      <w:lang w:eastAsia="hr-HR"/>
    </w:rPr>
  </w:style>
  <w:style w:customStyle="true" w:styleId="xl32" w:type="paragraph">
    <w:name w:val="xl32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33" w:type="paragraph">
    <w:name w:val="xl33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/>
      <w:lang w:eastAsia="hr-HR"/>
    </w:rPr>
  </w:style>
  <w:style w:customStyle="true" w:styleId="xl34" w:type="paragraph">
    <w:name w:val="xl34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35" w:type="paragraph">
    <w:name w:val="xl35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/>
      <w:b/>
      <w:bCs/>
      <w:lang w:eastAsia="hr-HR"/>
    </w:rPr>
  </w:style>
  <w:style w:customStyle="true" w:styleId="xl36" w:type="paragraph">
    <w:name w:val="xl3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/>
      <w:lang w:eastAsia="hr-HR"/>
    </w:rPr>
  </w:style>
  <w:style w:customStyle="true" w:styleId="xl37" w:type="paragraph">
    <w:name w:val="xl3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38" w:type="paragraph">
    <w:name w:val="xl3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39" w:type="paragraph">
    <w:name w:val="xl39"/>
    <w:basedOn w:val="Normal"/>
    <w:rsid w:val="0046512F"/>
    <w:pPr>
      <w:spacing w:afterAutospacing="true" w:after="100" w:beforeAutospacing="true" w:before="100"/>
      <w:jc w:val="right"/>
      <w:textAlignment w:val="center"/>
    </w:pPr>
    <w:rPr>
      <w:rFonts w:cs="Arial"/>
      <w:lang w:eastAsia="hr-HR"/>
    </w:rPr>
  </w:style>
  <w:style w:customStyle="true" w:styleId="xl40" w:type="paragraph">
    <w:name w:val="xl40"/>
    <w:basedOn w:val="Normal"/>
    <w:rsid w:val="0046512F"/>
    <w:pPr>
      <w:pBdr>
        <w:bottom w:space="0" w:sz="12" w:color="000000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lang w:eastAsia="hr-HR"/>
    </w:rPr>
  </w:style>
  <w:style w:customStyle="true" w:styleId="xl41" w:type="paragraph">
    <w:name w:val="xl41"/>
    <w:basedOn w:val="Normal"/>
    <w:rsid w:val="0046512F"/>
    <w:pPr>
      <w:pBdr>
        <w:bottom w:space="0" w:sz="12" w:color="000000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  <w:lang w:eastAsia="hr-HR"/>
    </w:rPr>
  </w:style>
  <w:style w:customStyle="true" w:styleId="xl42" w:type="paragraph">
    <w:name w:val="xl42"/>
    <w:basedOn w:val="Normal"/>
    <w:rsid w:val="0046512F"/>
    <w:pPr>
      <w:pBdr>
        <w:bottom w:space="0" w:sz="12" w:color="000000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  <w:b/>
      <w:bCs/>
      <w:lang w:eastAsia="hr-HR"/>
    </w:rPr>
  </w:style>
  <w:style w:customStyle="true" w:styleId="xl43" w:type="paragraph">
    <w:name w:val="xl43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cs="Arial Unicode MS" w:eastAsia="Arial Unicode MS" w:hAnsi="Times New Roman" w:ascii="Times New Roman"/>
      <w:lang w:val="en-GB"/>
    </w:rPr>
  </w:style>
  <w:style w:customStyle="true" w:styleId="xl44" w:type="paragraph">
    <w:name w:val="xl44"/>
    <w:basedOn w:val="Normal"/>
    <w:rsid w:val="0046512F"/>
    <w:pPr>
      <w:pBdr>
        <w:top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Arial Unicode MS" w:hAnsi="Times New Roman" w:ascii="Times New Roman"/>
      <w:sz w:val="18"/>
      <w:szCs w:val="18"/>
      <w:lang w:eastAsia="hr-HR"/>
    </w:rPr>
  </w:style>
  <w:style w:customStyle="true" w:styleId="xl45" w:type="paragraph">
    <w:name w:val="xl45"/>
    <w:basedOn w:val="Normal"/>
    <w:rsid w:val="0046512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Arial Unicode MS" w:hAnsi="Times New Roman" w:ascii="Times New Roman"/>
      <w:sz w:val="18"/>
      <w:szCs w:val="18"/>
      <w:lang w:eastAsia="hr-HR"/>
    </w:rPr>
  </w:style>
  <w:style w:customStyle="true" w:styleId="xl51" w:type="paragraph">
    <w:name w:val="xl51"/>
    <w:basedOn w:val="Normal"/>
    <w:rsid w:val="0046512F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eastAsia="Arial Unicode MS" w:hAnsi="Times New Roman" w:ascii="Times New Roman"/>
      <w:lang w:val="en-GB"/>
    </w:rPr>
  </w:style>
  <w:style w:customStyle="true" w:styleId="Tijeloteksta3Char" w:type="character">
    <w:name w:val="Tijelo teksta 3 Char"/>
    <w:basedOn w:val="Zadanifontodlomka"/>
    <w:link w:val="Tijeloteksta3"/>
    <w:rsid w:val="0046512F"/>
    <w:rPr>
      <w:b/>
      <w:w w:val="150"/>
      <w:sz w:val="30"/>
      <w:lang w:val="de-DE"/>
    </w:rPr>
  </w:style>
  <w:style w:styleId="Tijeloteksta3" w:type="paragraph">
    <w:name w:val="Body Text 3"/>
    <w:basedOn w:val="Normal"/>
    <w:link w:val="Tijeloteksta3Char"/>
    <w:rsid w:val="0046512F"/>
    <w:pPr>
      <w:overflowPunct w:val="false"/>
      <w:autoSpaceDE w:val="false"/>
      <w:autoSpaceDN w:val="false"/>
      <w:adjustRightInd w:val="false"/>
      <w:jc w:val="center"/>
      <w:textAlignment w:val="baseline"/>
    </w:pPr>
    <w:rPr>
      <w:rFonts w:hAnsi="Times New Roman" w:ascii="Times New Roman"/>
      <w:b/>
      <w:w w:val="150"/>
      <w:sz w:val="30"/>
      <w:szCs w:val="20"/>
      <w:lang w:eastAsia="hr-HR" w:val="de-DE"/>
    </w:rPr>
  </w:style>
  <w:style w:customStyle="true" w:styleId="Tijeloteksta3Char1" w:type="character">
    <w:name w:val="Tijelo teksta 3 Char1"/>
    <w:basedOn w:val="Zadanifontodlomka"/>
    <w:uiPriority w:val="99"/>
    <w:rsid w:val="0046512F"/>
    <w:rPr>
      <w:rFonts w:hAnsi="Arial" w:ascii="Arial"/>
      <w:sz w:val="16"/>
      <w:szCs w:val="16"/>
      <w:lang w:eastAsia="en-US"/>
    </w:rPr>
  </w:style>
  <w:style w:customStyle="true" w:styleId="BodyText3Char1" w:type="character">
    <w:name w:val="Body Text 3 Char1"/>
    <w:basedOn w:val="Zadanifontodlomka"/>
    <w:uiPriority w:val="99"/>
    <w:semiHidden/>
    <w:rsid w:val="0046512F"/>
    <w:rPr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46512F"/>
    <w:rPr>
      <w:sz w:val="24"/>
    </w:rPr>
  </w:style>
  <w:style w:styleId="Tijeloteksta2" w:type="paragraph">
    <w:name w:val="Body Text 2"/>
    <w:basedOn w:val="Normal"/>
    <w:link w:val="Tijeloteksta2Char"/>
    <w:uiPriority w:val="99"/>
    <w:unhideWhenUsed/>
    <w:rsid w:val="0046512F"/>
    <w:pPr>
      <w:spacing w:lineRule="auto" w:line="480" w:after="120"/>
    </w:pPr>
    <w:rPr>
      <w:rFonts w:hAnsi="Times New Roman" w:ascii="Times New Roman"/>
      <w:szCs w:val="20"/>
      <w:lang w:eastAsia="hr-HR"/>
    </w:rPr>
  </w:style>
  <w:style w:customStyle="true" w:styleId="Tijeloteksta2Char1" w:type="character">
    <w:name w:val="Tijelo teksta 2 Char1"/>
    <w:basedOn w:val="Zadanifontodlomka"/>
    <w:uiPriority w:val="99"/>
    <w:rsid w:val="0046512F"/>
    <w:rPr>
      <w:rFonts w:hAnsi="Arial" w:ascii="Arial"/>
      <w:sz w:val="24"/>
      <w:szCs w:val="24"/>
      <w:lang w:eastAsia="en-US"/>
    </w:rPr>
  </w:style>
  <w:style w:customStyle="true" w:styleId="BodyText2Char1" w:type="character">
    <w:name w:val="Body Text 2 Char1"/>
    <w:basedOn w:val="Zadanifontodlomka"/>
    <w:uiPriority w:val="99"/>
    <w:semiHidden/>
    <w:rsid w:val="0046512F"/>
  </w:style>
  <w:style w:customStyle="true" w:styleId="CommentSubjectChar1" w:type="character">
    <w:name w:val="Comment Subject Char1"/>
    <w:basedOn w:val="TekstkomentaraChar"/>
    <w:uiPriority w:val="99"/>
    <w:semiHidden/>
    <w:rsid w:val="0046512F"/>
    <w:rPr>
      <w:rFonts w:cs="Times New Roman" w:eastAsia="Times New Roman" w:hAnsi="Times New Roman" w:ascii="Times New Roman"/>
      <w:b/>
      <w:bCs/>
      <w:sz w:val="20"/>
      <w:szCs w:val="20"/>
      <w:lang w:eastAsia="hr-HR" w:val="en-US"/>
    </w:rPr>
  </w:style>
  <w:style w:customStyle="true" w:styleId="Default" w:type="paragraph">
    <w:name w:val="Default"/>
    <w:rsid w:val="0046512F"/>
    <w:pPr>
      <w:autoSpaceDE w:val="false"/>
      <w:autoSpaceDN w:val="false"/>
      <w:adjustRightInd w:val="false"/>
    </w:pPr>
    <w:rPr>
      <w:rFonts w:eastAsiaTheme="minorHAnsi" w:cs="Calibri" w:hAnsi="Calibri" w:ascii="Calibri"/>
      <w:color w:val="000000"/>
      <w:sz w:val="24"/>
      <w:szCs w:val="24"/>
      <w:lang w:eastAsia="en-US"/>
    </w:rPr>
  </w:style>
  <w:style w:customStyle="true" w:styleId="z-vrhobrascaChar" w:type="character">
    <w:name w:val="z-vrh obrasca Char"/>
    <w:basedOn w:val="Zadanifontodlomka"/>
    <w:link w:val="z-vrhobrasca"/>
    <w:uiPriority w:val="99"/>
    <w:rsid w:val="0046512F"/>
    <w:rPr>
      <w:rFonts w:cs="Arial" w:hAnsi="Arial" w:ascii="Arial"/>
      <w:vanish/>
      <w:sz w:val="16"/>
      <w:szCs w:val="16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46512F"/>
    <w:pPr>
      <w:pBdr>
        <w:bottom w:space="1" w:sz="6" w:color="auto" w:val="single"/>
      </w:pBdr>
      <w:jc w:val="center"/>
    </w:pPr>
    <w:rPr>
      <w:rFonts w:cs="Arial"/>
      <w:vanish/>
      <w:sz w:val="16"/>
      <w:szCs w:val="16"/>
      <w:lang w:eastAsia="hr-HR"/>
    </w:rPr>
  </w:style>
  <w:style w:customStyle="true" w:styleId="z-vrhobrascaChar1" w:type="character">
    <w:name w:val="z-vrh obrasca Char1"/>
    <w:basedOn w:val="Zadanifontodlomka"/>
    <w:uiPriority w:val="99"/>
    <w:rsid w:val="0046512F"/>
    <w:rPr>
      <w:rFonts w:cs="Arial" w:hAnsi="Arial" w:ascii="Arial"/>
      <w:vanish/>
      <w:sz w:val="16"/>
      <w:szCs w:val="16"/>
      <w:lang w:eastAsia="en-US"/>
    </w:rPr>
  </w:style>
  <w:style w:customStyle="true" w:styleId="z-TopofFormChar1" w:type="character">
    <w:name w:val="z-Top of Form Char1"/>
    <w:basedOn w:val="Zadanifontodlomka"/>
    <w:uiPriority w:val="99"/>
    <w:semiHidden/>
    <w:rsid w:val="0046512F"/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46512F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46512F"/>
    <w:pPr>
      <w:pBdr>
        <w:top w:space="1" w:sz="6" w:color="auto" w:val="single"/>
      </w:pBdr>
      <w:jc w:val="center"/>
    </w:pPr>
    <w:rPr>
      <w:rFonts w:cs="Arial"/>
      <w:vanish/>
      <w:sz w:val="16"/>
      <w:szCs w:val="16"/>
      <w:lang w:eastAsia="hr-HR"/>
    </w:rPr>
  </w:style>
  <w:style w:customStyle="true" w:styleId="z-dnoobrascaChar1" w:type="character">
    <w:name w:val="z-dno obrasca Char1"/>
    <w:basedOn w:val="Zadanifontodlomka"/>
    <w:uiPriority w:val="99"/>
    <w:rsid w:val="0046512F"/>
    <w:rPr>
      <w:rFonts w:cs="Arial" w:hAnsi="Arial" w:ascii="Arial"/>
      <w:vanish/>
      <w:sz w:val="16"/>
      <w:szCs w:val="16"/>
      <w:lang w:eastAsia="en-US"/>
    </w:rPr>
  </w:style>
  <w:style w:customStyle="true" w:styleId="z-BottomofFormChar1" w:type="character">
    <w:name w:val="z-Bottom of Form Char1"/>
    <w:basedOn w:val="Zadanifontodlomka"/>
    <w:uiPriority w:val="99"/>
    <w:semiHidden/>
    <w:rsid w:val="0046512F"/>
    <w:rPr>
      <w:rFonts w:cs="Arial" w:hAnsi="Arial" w:ascii="Arial"/>
      <w:vanish/>
      <w:sz w:val="16"/>
      <w:szCs w:val="16"/>
    </w:rPr>
  </w:style>
  <w:style w:customStyle="true" w:styleId="xl63" w:type="paragraph">
    <w:name w:val="xl63"/>
    <w:basedOn w:val="Normal"/>
    <w:rsid w:val="0046512F"/>
    <w:pPr>
      <w:spacing w:afterAutospacing="true" w:after="100" w:beforeAutospacing="true" w:before="100"/>
      <w:textAlignment w:val="center"/>
    </w:pPr>
    <w:rPr>
      <w:rFonts w:hAnsi="Times New Roman" w:ascii="Times New Roman"/>
      <w:lang w:val="en-US"/>
    </w:rPr>
  </w:style>
  <w:style w:customStyle="true" w:styleId="xl64" w:type="paragraph">
    <w:name w:val="xl64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Times New Roman" w:ascii="Times New Roman"/>
      <w:sz w:val="20"/>
      <w:szCs w:val="20"/>
      <w:lang w:val="en-US"/>
    </w:rPr>
  </w:style>
  <w:style w:customStyle="true" w:styleId="xl65" w:type="paragraph">
    <w:name w:val="xl65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lang w:val="en-US"/>
    </w:rPr>
  </w:style>
  <w:style w:customStyle="true" w:styleId="xl66" w:type="paragraph">
    <w:name w:val="xl6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sz w:val="20"/>
      <w:szCs w:val="20"/>
      <w:lang w:val="en-US"/>
    </w:rPr>
  </w:style>
  <w:style w:customStyle="true" w:styleId="xl67" w:type="paragraph">
    <w:name w:val="xl6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sz w:val="20"/>
      <w:szCs w:val="20"/>
      <w:lang w:val="en-US"/>
    </w:rPr>
  </w:style>
  <w:style w:customStyle="true" w:styleId="xl68" w:type="paragraph">
    <w:name w:val="xl6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sz w:val="20"/>
      <w:szCs w:val="20"/>
      <w:lang w:val="en-US"/>
    </w:rPr>
  </w:style>
  <w:style w:customStyle="true" w:styleId="xl69" w:type="paragraph">
    <w:name w:val="xl6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sz w:val="20"/>
      <w:szCs w:val="20"/>
      <w:lang w:val="en-US"/>
    </w:rPr>
  </w:style>
  <w:style w:customStyle="true" w:styleId="xl70" w:type="paragraph">
    <w:name w:val="xl70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sz w:val="20"/>
      <w:szCs w:val="20"/>
      <w:lang w:val="en-US"/>
    </w:rPr>
  </w:style>
  <w:style w:customStyle="true" w:styleId="xl71" w:type="paragraph">
    <w:name w:val="xl71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sz w:val="20"/>
      <w:szCs w:val="20"/>
      <w:lang w:val="en-US"/>
    </w:rPr>
  </w:style>
  <w:style w:customStyle="true" w:styleId="xl72" w:type="paragraph">
    <w:name w:val="xl72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0000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color w:val="FFFFFF"/>
      <w:sz w:val="20"/>
      <w:szCs w:val="20"/>
      <w:lang w:val="en-US"/>
    </w:rPr>
  </w:style>
  <w:style w:customStyle="true" w:styleId="xl73" w:type="paragraph">
    <w:name w:val="xl73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0000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color w:val="FFFFFF"/>
      <w:sz w:val="20"/>
      <w:szCs w:val="20"/>
      <w:lang w:val="en-US"/>
    </w:rPr>
  </w:style>
  <w:style w:customStyle="true" w:styleId="xl74" w:type="paragraph">
    <w:name w:val="xl74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b/>
      <w:bCs/>
      <w:sz w:val="20"/>
      <w:szCs w:val="20"/>
      <w:lang w:val="en-US"/>
    </w:rPr>
  </w:style>
  <w:style w:customStyle="true" w:styleId="xl75" w:type="paragraph">
    <w:name w:val="xl75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b/>
      <w:bCs/>
      <w:sz w:val="20"/>
      <w:szCs w:val="20"/>
      <w:lang w:val="en-US"/>
    </w:rPr>
  </w:style>
  <w:style w:customStyle="true" w:styleId="xl76" w:type="paragraph">
    <w:name w:val="xl7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lang w:val="en-US"/>
    </w:rPr>
  </w:style>
  <w:style w:customStyle="true" w:styleId="xl77" w:type="paragraph">
    <w:name w:val="xl7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0"/>
      <w:szCs w:val="20"/>
      <w:lang w:val="en-US"/>
    </w:rPr>
  </w:style>
  <w:style w:customStyle="true" w:styleId="xl78" w:type="paragraph">
    <w:name w:val="xl7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Times New Roman" w:ascii="Times New Roman"/>
      <w:b/>
      <w:bCs/>
      <w:sz w:val="20"/>
      <w:szCs w:val="20"/>
      <w:lang w:val="en-US"/>
    </w:rPr>
  </w:style>
  <w:style w:customStyle="true" w:styleId="xl79" w:type="paragraph">
    <w:name w:val="xl7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0"/>
      <w:szCs w:val="20"/>
      <w:lang w:val="en-US"/>
    </w:rPr>
  </w:style>
  <w:style w:customStyle="true" w:styleId="xl80" w:type="paragraph">
    <w:name w:val="xl80"/>
    <w:basedOn w:val="Normal"/>
    <w:rsid w:val="0046512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0"/>
      <w:szCs w:val="20"/>
      <w:lang w:val="en-US"/>
    </w:rPr>
  </w:style>
  <w:style w:customStyle="true" w:styleId="podnaslov41" w:type="paragraph">
    <w:name w:val="podnaslov 41"/>
    <w:basedOn w:val="naslov4"/>
    <w:next w:val="podnaslov4"/>
    <w:qFormat/>
    <w:rsid w:val="0046512F"/>
    <w:pPr>
      <w:ind w:hanging="646" w:left="1366"/>
    </w:pPr>
  </w:style>
  <w:style w:customStyle="true" w:styleId="xl185" w:type="paragraph">
    <w:name w:val="xl185"/>
    <w:basedOn w:val="Normal"/>
    <w:rsid w:val="0046512F"/>
    <w:pP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86" w:type="paragraph">
    <w:name w:val="xl186"/>
    <w:basedOn w:val="Normal"/>
    <w:rsid w:val="0046512F"/>
    <w:pPr>
      <w:pBdr>
        <w:top w:space="0" w:sz="4" w:color="auto" w:val="single"/>
        <w:bottom w:space="0" w:sz="4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 w:val="20"/>
      <w:szCs w:val="20"/>
      <w:lang w:eastAsia="hr-HR"/>
    </w:rPr>
  </w:style>
  <w:style w:customStyle="true" w:styleId="xl187" w:type="paragraph">
    <w:name w:val="xl187"/>
    <w:basedOn w:val="Normal"/>
    <w:rsid w:val="0046512F"/>
    <w:pPr>
      <w:pBdr>
        <w:top w:space="0" w:sz="4" w:color="auto" w:val="single"/>
        <w:bottom w:space="0" w:sz="4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 w:val="20"/>
      <w:szCs w:val="20"/>
      <w:lang w:eastAsia="hr-HR"/>
    </w:rPr>
  </w:style>
  <w:style w:customStyle="true" w:styleId="xl188" w:type="paragraph">
    <w:name w:val="xl188"/>
    <w:basedOn w:val="Normal"/>
    <w:rsid w:val="0046512F"/>
    <w:pPr>
      <w:pBdr>
        <w:top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89" w:type="paragraph">
    <w:name w:val="xl189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0" w:type="paragraph">
    <w:name w:val="xl190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1" w:type="paragraph">
    <w:name w:val="xl191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2" w:type="paragraph">
    <w:name w:val="xl192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b/>
      <w:bCs/>
      <w:sz w:val="20"/>
      <w:szCs w:val="20"/>
      <w:lang w:eastAsia="hr-HR"/>
    </w:rPr>
  </w:style>
  <w:style w:customStyle="true" w:styleId="xl193" w:type="paragraph">
    <w:name w:val="xl193"/>
    <w:basedOn w:val="Normal"/>
    <w:rsid w:val="0046512F"/>
    <w:pPr>
      <w:pBdr>
        <w:top w:space="0" w:sz="8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4" w:type="paragraph">
    <w:name w:val="xl194"/>
    <w:basedOn w:val="Normal"/>
    <w:rsid w:val="0046512F"/>
    <w:pPr>
      <w:pBdr>
        <w:top w:space="0" w:sz="8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5" w:type="paragraph">
    <w:name w:val="xl195"/>
    <w:basedOn w:val="Normal"/>
    <w:rsid w:val="0046512F"/>
    <w:pPr>
      <w:pBdr>
        <w:top w:space="0" w:sz="8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6" w:type="paragraph">
    <w:name w:val="xl196"/>
    <w:basedOn w:val="Normal"/>
    <w:rsid w:val="0046512F"/>
    <w:pPr>
      <w:pBdr>
        <w:top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7" w:type="paragraph">
    <w:name w:val="xl197"/>
    <w:basedOn w:val="Normal"/>
    <w:rsid w:val="0046512F"/>
    <w:pPr>
      <w:pBdr>
        <w:top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8" w:type="paragraph">
    <w:name w:val="xl198"/>
    <w:basedOn w:val="Normal"/>
    <w:rsid w:val="0046512F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99" w:type="paragraph">
    <w:name w:val="xl199"/>
    <w:basedOn w:val="Normal"/>
    <w:rsid w:val="0046512F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0" w:type="paragraph">
    <w:name w:val="xl200"/>
    <w:basedOn w:val="Normal"/>
    <w:rsid w:val="0046512F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1" w:type="paragraph">
    <w:name w:val="xl201"/>
    <w:basedOn w:val="Normal"/>
    <w:rsid w:val="0046512F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2" w:type="paragraph">
    <w:name w:val="xl202"/>
    <w:basedOn w:val="Normal"/>
    <w:rsid w:val="0046512F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3" w:type="paragraph">
    <w:name w:val="xl203"/>
    <w:basedOn w:val="Normal"/>
    <w:rsid w:val="0046512F"/>
    <w:pPr>
      <w:pBdr>
        <w:top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4" w:type="paragraph">
    <w:name w:val="xl204"/>
    <w:basedOn w:val="Normal"/>
    <w:rsid w:val="0046512F"/>
    <w:pPr>
      <w:pBdr>
        <w:top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5" w:type="paragraph">
    <w:name w:val="xl205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6" w:type="paragraph">
    <w:name w:val="xl206"/>
    <w:basedOn w:val="Normal"/>
    <w:rsid w:val="0046512F"/>
    <w:pPr>
      <w:pBdr>
        <w:top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7" w:type="paragraph">
    <w:name w:val="xl207"/>
    <w:basedOn w:val="Normal"/>
    <w:rsid w:val="0046512F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08" w:type="paragraph">
    <w:name w:val="xl208"/>
    <w:basedOn w:val="Normal"/>
    <w:rsid w:val="0046512F"/>
    <w:pPr>
      <w:shd w:fill="FFFFFF" w:color="000000" w:val="clear"/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81" w:type="paragraph">
    <w:name w:val="xl181"/>
    <w:basedOn w:val="Normal"/>
    <w:rsid w:val="0046512F"/>
    <w:pPr>
      <w:pBdr>
        <w:top w:space="0" w:sz="6" w:color="auto" w:val="double"/>
        <w:bottom w:space="0" w:sz="6" w:color="auto" w:val="double"/>
      </w:pBdr>
      <w:spacing w:afterAutospacing="true" w:after="100" w:beforeAutospacing="true" w:before="100"/>
      <w:textAlignment w:val="center"/>
    </w:pPr>
    <w:rPr>
      <w:rFonts w:hAnsi="Times New Roman" w:ascii="Times New Roman"/>
      <w:b/>
      <w:bCs/>
      <w:color w:val="000080"/>
      <w:sz w:val="20"/>
      <w:szCs w:val="20"/>
      <w:lang w:eastAsia="hr-HR"/>
    </w:rPr>
  </w:style>
  <w:style w:customStyle="true" w:styleId="xl182" w:type="paragraph">
    <w:name w:val="xl182"/>
    <w:basedOn w:val="Normal"/>
    <w:rsid w:val="0046512F"/>
    <w:pP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183" w:type="paragraph">
    <w:name w:val="xl183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color w:val="000080"/>
      <w:sz w:val="20"/>
      <w:szCs w:val="20"/>
      <w:lang w:eastAsia="hr-HR"/>
    </w:rPr>
  </w:style>
  <w:style w:customStyle="true" w:styleId="xl184" w:type="paragraph">
    <w:name w:val="xl184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color w:val="000080"/>
      <w:sz w:val="20"/>
      <w:szCs w:val="20"/>
      <w:lang w:eastAsia="hr-HR"/>
    </w:rPr>
  </w:style>
  <w:style w:customStyle="true" w:styleId="xl209" w:type="paragraph">
    <w:name w:val="xl209"/>
    <w:basedOn w:val="Normal"/>
    <w:rsid w:val="0046512F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10" w:type="paragraph">
    <w:name w:val="xl210"/>
    <w:basedOn w:val="Normal"/>
    <w:rsid w:val="0046512F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11" w:type="paragraph">
    <w:name w:val="xl211"/>
    <w:basedOn w:val="Normal"/>
    <w:rsid w:val="0046512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12" w:type="paragraph">
    <w:name w:val="xl212"/>
    <w:basedOn w:val="Normal"/>
    <w:rsid w:val="0046512F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13" w:type="paragraph">
    <w:name w:val="xl213"/>
    <w:basedOn w:val="Normal"/>
    <w:rsid w:val="0046512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14" w:type="paragraph">
    <w:name w:val="xl214"/>
    <w:basedOn w:val="Normal"/>
    <w:rsid w:val="0046512F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15" w:type="paragraph">
    <w:name w:val="xl215"/>
    <w:basedOn w:val="Normal"/>
    <w:rsid w:val="0046512F"/>
    <w:pPr>
      <w:pBdr>
        <w:left w:space="0" w:sz="8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16" w:type="paragraph">
    <w:name w:val="xl216"/>
    <w:basedOn w:val="Normal"/>
    <w:rsid w:val="0046512F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17" w:type="paragraph">
    <w:name w:val="xl217"/>
    <w:basedOn w:val="Normal"/>
    <w:rsid w:val="0046512F"/>
    <w:pPr>
      <w:pBdr>
        <w:top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18" w:type="paragraph">
    <w:name w:val="xl218"/>
    <w:basedOn w:val="Normal"/>
    <w:rsid w:val="0046512F"/>
    <w:pP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19" w:type="paragraph">
    <w:name w:val="xl219"/>
    <w:basedOn w:val="Normal"/>
    <w:rsid w:val="0046512F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20" w:type="paragraph">
    <w:name w:val="xl220"/>
    <w:basedOn w:val="Normal"/>
    <w:rsid w:val="0046512F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21" w:type="paragraph">
    <w:name w:val="xl221"/>
    <w:basedOn w:val="Normal"/>
    <w:rsid w:val="0046512F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22" w:type="paragraph">
    <w:name w:val="xl222"/>
    <w:basedOn w:val="Normal"/>
    <w:rsid w:val="0046512F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23" w:type="paragraph">
    <w:name w:val="xl223"/>
    <w:basedOn w:val="Normal"/>
    <w:rsid w:val="0046512F"/>
    <w:pPr>
      <w:pBdr>
        <w:bottom w:space="0" w:sz="8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0"/>
      <w:szCs w:val="20"/>
      <w:lang w:eastAsia="hr-HR"/>
    </w:rPr>
  </w:style>
  <w:style w:customStyle="true" w:styleId="xl224" w:type="paragraph">
    <w:name w:val="xl224"/>
    <w:basedOn w:val="Normal"/>
    <w:rsid w:val="0046512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25" w:type="paragraph">
    <w:name w:val="xl225"/>
    <w:basedOn w:val="Normal"/>
    <w:rsid w:val="0046512F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xl226" w:type="paragraph">
    <w:name w:val="xl226"/>
    <w:basedOn w:val="Normal"/>
    <w:rsid w:val="0046512F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16"/>
      <w:szCs w:val="16"/>
      <w:lang w:eastAsia="hr-HR"/>
    </w:rPr>
  </w:style>
  <w:style w:customStyle="true" w:styleId="Style3" w:type="numbering">
    <w:name w:val="Style3"/>
    <w:uiPriority w:val="99"/>
    <w:rsid w:val="0046512F"/>
    <w:pPr>
      <w:numPr>
        <w:numId w:val="6"/>
      </w:numPr>
    </w:pPr>
  </w:style>
  <w:style w:customStyle="true" w:styleId="ctitle" w:type="character">
    <w:name w:val="c_title"/>
    <w:basedOn w:val="Zadanifontodlomka"/>
    <w:rsid w:val="0046512F"/>
  </w:style>
  <w:style w:styleId="Revizija" w:type="paragraph">
    <w:name w:val="Revision"/>
    <w:hidden/>
    <w:uiPriority w:val="99"/>
    <w:semiHidden/>
    <w:rsid w:val="0046512F"/>
    <w:rPr>
      <w:rFonts w:cstheme="minorBidi" w:eastAsiaTheme="minorEastAsia" w:hAnsiTheme="minorHAnsi" w:asciiTheme="minorHAnsi"/>
      <w:sz w:val="22"/>
      <w:szCs w:val="22"/>
    </w:rPr>
  </w:style>
  <w:style w:customStyle="true" w:styleId="xl62862" w:type="paragraph">
    <w:name w:val="xl62862"/>
    <w:basedOn w:val="Normal"/>
    <w:rsid w:val="0046512F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  <w:lang w:eastAsia="hr-HR"/>
    </w:rPr>
  </w:style>
  <w:style w:customStyle="true" w:styleId="xl62863" w:type="paragraph">
    <w:name w:val="xl62863"/>
    <w:basedOn w:val="Normal"/>
    <w:rsid w:val="0046512F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62864" w:type="paragraph">
    <w:name w:val="xl62864"/>
    <w:basedOn w:val="Normal"/>
    <w:rsid w:val="0046512F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62865" w:type="paragraph">
    <w:name w:val="xl62865"/>
    <w:basedOn w:val="Normal"/>
    <w:rsid w:val="0046512F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62866" w:type="paragraph">
    <w:name w:val="xl6286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66092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67" w:type="paragraph">
    <w:name w:val="xl6286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66092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68" w:type="paragraph">
    <w:name w:val="xl6286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66092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69" w:type="paragraph">
    <w:name w:val="xl6286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0" w:type="paragraph">
    <w:name w:val="xl62870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1" w:type="paragraph">
    <w:name w:val="xl62871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2" w:type="paragraph">
    <w:name w:val="xl62872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3" w:type="paragraph">
    <w:name w:val="xl62873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4" w:type="paragraph">
    <w:name w:val="xl62874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75" w:type="paragraph">
    <w:name w:val="xl62875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76" w:type="paragraph">
    <w:name w:val="xl6287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77" w:type="paragraph">
    <w:name w:val="xl6287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78" w:type="paragraph">
    <w:name w:val="xl6287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79" w:type="paragraph">
    <w:name w:val="xl6287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80" w:type="paragraph">
    <w:name w:val="xl62880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sz w:val="16"/>
      <w:szCs w:val="16"/>
      <w:lang w:eastAsia="hr-HR"/>
    </w:rPr>
  </w:style>
  <w:style w:customStyle="true" w:styleId="xl62881" w:type="paragraph">
    <w:name w:val="xl62881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82" w:type="paragraph">
    <w:name w:val="xl62882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83" w:type="paragraph">
    <w:name w:val="xl62883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84" w:type="paragraph">
    <w:name w:val="xl62884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85" w:type="paragraph">
    <w:name w:val="xl62885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86" w:type="paragraph">
    <w:name w:val="xl62886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87" w:type="paragraph">
    <w:name w:val="xl62887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color w:val="FFFFFF"/>
      <w:sz w:val="16"/>
      <w:szCs w:val="16"/>
      <w:lang w:eastAsia="hr-HR"/>
    </w:rPr>
  </w:style>
  <w:style w:customStyle="true" w:styleId="xl62888" w:type="paragraph">
    <w:name w:val="xl62888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color w:val="FFFFFF"/>
      <w:sz w:val="16"/>
      <w:szCs w:val="16"/>
      <w:lang w:eastAsia="hr-HR"/>
    </w:rPr>
  </w:style>
  <w:style w:customStyle="true" w:styleId="xl62889" w:type="paragraph">
    <w:name w:val="xl62889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90" w:type="paragraph">
    <w:name w:val="xl62890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244062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FFFFFF"/>
      <w:sz w:val="16"/>
      <w:szCs w:val="16"/>
      <w:lang w:eastAsia="hr-HR"/>
    </w:rPr>
  </w:style>
  <w:style w:customStyle="true" w:styleId="xl62891" w:type="paragraph">
    <w:name w:val="xl62891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92" w:type="paragraph">
    <w:name w:val="xl62892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xl62893" w:type="paragraph">
    <w:name w:val="xl62893"/>
    <w:basedOn w:val="Normal"/>
    <w:rsid w:val="004651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E61B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F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table of figures" w:uiPriority="99"/>
    <w:lsdException w:name="footnote reference" w:uiPriority="99"/>
    <w:lsdException w:name="Title" w:qFormat="1" w:uiPriority="10"/>
    <w:lsdException w:name="Subtitle" w:qFormat="1" w:uiPriority="11"/>
    <w:lsdException w:name="Body Text 2" w:uiPriority="99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HTML Top of Form" w:uiPriority="99"/>
    <w:lsdException w:name="HTML Bottom of Form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C8"/>
    <w:rPr>
      <w:rFonts w:ascii="Arial" w:hAnsi="Arial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1"/>
    <w:uiPriority w:val="9"/>
    <w:qFormat/>
    <w:rsid w:val="0046512F"/>
    <w:pPr>
      <w:keepNext/>
      <w:keepLines/>
      <w:spacing w:before="480"/>
      <w:jc w:val="both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0" w:type="paragraph">
    <w:name w:val="heading 2"/>
    <w:basedOn w:val="Normal"/>
    <w:next w:val="Normal"/>
    <w:link w:val="Naslov2Char"/>
    <w:qFormat/>
    <w:rsid w:val="0046512F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0"/>
      <w:lang w:eastAsia="hr-HR" w:val="en-US"/>
    </w:rPr>
  </w:style>
  <w:style w:styleId="Naslov30" w:type="paragraph">
    <w:name w:val="heading 3"/>
    <w:basedOn w:val="Normal"/>
    <w:next w:val="Normal"/>
    <w:link w:val="Naslov3Char"/>
    <w:qFormat/>
    <w:rsid w:val="0046512F"/>
    <w:pPr>
      <w:keepNext/>
      <w:pBdr>
        <w:top w:color="000000" w:space="1" w:sz="8" w:val="single"/>
        <w:bottom w:color="000000" w:space="1" w:sz="8" w:val="single"/>
      </w:pBdr>
      <w:shd w:color="auto" w:fill="E6E6E6" w:val="clear"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color w:val="000080"/>
      <w:sz w:val="28"/>
      <w:szCs w:val="20"/>
      <w:lang w:eastAsia="hr-HR" w:val="en-US"/>
    </w:rPr>
  </w:style>
  <w:style w:styleId="Naslov40" w:type="paragraph">
    <w:name w:val="heading 4"/>
    <w:basedOn w:val="Normal"/>
    <w:next w:val="Normal"/>
    <w:link w:val="Naslov4Char1"/>
    <w:qFormat/>
    <w:rsid w:val="0046512F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ascii="Times New Roman" w:hAnsi="Times New Roman"/>
      <w:b/>
      <w:bCs/>
      <w:sz w:val="32"/>
      <w:szCs w:val="20"/>
      <w:lang w:eastAsia="hr-HR" w:val="en-US"/>
    </w:rPr>
  </w:style>
  <w:style w:styleId="Naslov6" w:type="paragraph">
    <w:name w:val="heading 6"/>
    <w:basedOn w:val="Normal"/>
    <w:next w:val="Normal"/>
    <w:link w:val="Naslov6Char"/>
    <w:qFormat/>
    <w:rsid w:val="0046512F"/>
    <w:pPr>
      <w:keepNext/>
      <w:overflowPunct w:val="0"/>
      <w:autoSpaceDE w:val="0"/>
      <w:autoSpaceDN w:val="0"/>
      <w:adjustRightInd w:val="0"/>
      <w:textAlignment w:val="baseline"/>
      <w:outlineLvl w:val="5"/>
    </w:pPr>
    <w:rPr>
      <w:rFonts w:ascii="Times New Roman" w:hAnsi="Times New Roman"/>
      <w:b/>
      <w:i/>
      <w:iCs/>
      <w:szCs w:val="20"/>
      <w:lang w:eastAsia="hr-HR" w:val="en-US"/>
    </w:rPr>
  </w:style>
  <w:style w:styleId="Naslov7" w:type="paragraph">
    <w:name w:val="heading 7"/>
    <w:basedOn w:val="Normal"/>
    <w:next w:val="Normal"/>
    <w:link w:val="Naslov7Char"/>
    <w:qFormat/>
    <w:rsid w:val="0046512F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hAnsi="Times New Roman"/>
      <w:b/>
      <w:i/>
      <w:iCs/>
      <w:sz w:val="28"/>
      <w:szCs w:val="20"/>
      <w:lang w:eastAsia="hr-HR" w:val="en-US"/>
    </w:rPr>
  </w:style>
  <w:style w:styleId="Naslov8" w:type="paragraph">
    <w:name w:val="heading 8"/>
    <w:basedOn w:val="Normal"/>
    <w:next w:val="Normal"/>
    <w:link w:val="Naslov8Char"/>
    <w:qFormat/>
    <w:rsid w:val="0046512F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rFonts w:ascii="Times New Roman" w:hAnsi="Times New Roman"/>
      <w:b/>
      <w:i/>
      <w:iCs/>
      <w:sz w:val="28"/>
      <w:szCs w:val="20"/>
      <w:lang w:eastAsia="hr-HR" w:val="de-DE"/>
    </w:rPr>
  </w:style>
  <w:style w:styleId="Naslov9" w:type="paragraph">
    <w:name w:val="heading 9"/>
    <w:basedOn w:val="Normal"/>
    <w:next w:val="Normal"/>
    <w:link w:val="Naslov9Char"/>
    <w:qFormat/>
    <w:rsid w:val="0046512F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Times New Roman" w:hAnsi="Times New Roman"/>
      <w:b/>
      <w:i/>
      <w:iCs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5784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45784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7841"/>
  </w:style>
  <w:style w:customStyle="1" w:styleId="Odlomakpopisa1" w:type="paragraph">
    <w:name w:val="Odlomak popisa1"/>
    <w:basedOn w:val="Normal"/>
    <w:link w:val="ListParagraphChar"/>
    <w:rsid w:val="009A434A"/>
    <w:pPr>
      <w:spacing w:after="200"/>
      <w:ind w:left="720"/>
      <w:contextualSpacing/>
    </w:pPr>
    <w:rPr>
      <w:rFonts w:ascii="Tahoma" w:hAnsi="Tahoma"/>
      <w:sz w:val="22"/>
      <w:szCs w:val="22"/>
    </w:rPr>
  </w:style>
  <w:style w:customStyle="1" w:styleId="ListParagraphChar" w:type="character">
    <w:name w:val="List Paragraph Char"/>
    <w:basedOn w:val="Zadanifontodlomka"/>
    <w:link w:val="Odlomakpopisa1"/>
    <w:locked/>
    <w:rsid w:val="009A434A"/>
    <w:rPr>
      <w:rFonts w:ascii="Tahoma" w:hAnsi="Tahoma"/>
      <w:sz w:val="22"/>
      <w:szCs w:val="22"/>
      <w:lang w:bidi="ar-SA" w:eastAsia="en-US" w:val="hr-HR"/>
    </w:rPr>
  </w:style>
  <w:style w:customStyle="1" w:styleId="Bezproreda1" w:type="paragraph">
    <w:name w:val="Bez proreda1"/>
    <w:rsid w:val="009A434A"/>
    <w:pPr>
      <w:contextualSpacing/>
    </w:pPr>
    <w:rPr>
      <w:rFonts w:ascii="Tahoma" w:hAnsi="Tahoma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99"/>
    <w:qFormat/>
    <w:rsid w:val="00814E62"/>
    <w:pPr>
      <w:spacing w:after="200"/>
      <w:ind w:left="720"/>
      <w:contextualSpacing/>
    </w:pPr>
    <w:rPr>
      <w:rFonts w:ascii="Tahoma" w:cstheme="minorBidi" w:eastAsiaTheme="minorHAnsi" w:hAnsi="Tahoma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814E62"/>
    <w:rPr>
      <w:rFonts w:ascii="Tahoma" w:cstheme="minorBidi" w:eastAsiaTheme="minorHAnsi" w:hAnsi="Tahoma"/>
      <w:sz w:val="22"/>
      <w:szCs w:val="22"/>
      <w:lang w:eastAsia="en-US"/>
    </w:rPr>
  </w:style>
  <w:style w:styleId="Bezproreda" w:type="paragraph">
    <w:name w:val="No Spacing"/>
    <w:uiPriority w:val="1"/>
    <w:qFormat/>
    <w:rsid w:val="00814E62"/>
    <w:pPr>
      <w:contextualSpacing/>
    </w:pPr>
    <w:rPr>
      <w:rFonts w:ascii="Tahoma" w:cstheme="minorBidi" w:eastAsiaTheme="minorHAnsi" w:hAnsi="Tahoma"/>
      <w:sz w:val="22"/>
      <w:szCs w:val="22"/>
      <w:lang w:eastAsia="en-US"/>
    </w:rPr>
  </w:style>
  <w:style w:styleId="Tekstkomentara" w:type="paragraph">
    <w:name w:val="annotation text"/>
    <w:basedOn w:val="Normal"/>
    <w:link w:val="TekstkomentaraChar"/>
    <w:unhideWhenUsed/>
    <w:rsid w:val="00814E62"/>
    <w:pPr>
      <w:spacing w:after="200"/>
      <w:contextualSpacing/>
    </w:pPr>
    <w:rPr>
      <w:rFonts w:ascii="Tahoma" w:cstheme="minorBidi" w:eastAsiaTheme="minorHAnsi" w:hAnsi="Tahom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814E62"/>
    <w:rPr>
      <w:rFonts w:ascii="Tahoma" w:cstheme="minorBidi" w:eastAsiaTheme="minorHAnsi" w:hAnsi="Tahoma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14E62"/>
    <w:rPr>
      <w:rFonts w:ascii="Tahoma" w:cstheme="minorBidi" w:eastAsiaTheme="minorHAnsi" w:hAnsi="Tahoma"/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14E62"/>
    <w:rPr>
      <w:b/>
      <w:bCs/>
    </w:rPr>
  </w:style>
  <w:style w:customStyle="1" w:styleId="PredmetkomentaraChar1" w:type="character">
    <w:name w:val="Predmet komentara Char1"/>
    <w:basedOn w:val="TekstkomentaraChar"/>
    <w:uiPriority w:val="99"/>
    <w:rsid w:val="00814E62"/>
    <w:rPr>
      <w:rFonts w:ascii="Tahoma" w:cstheme="minorBidi" w:eastAsiaTheme="minorHAnsi" w:hAnsi="Tahoma"/>
      <w:b/>
      <w:bCs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14E62"/>
    <w:rPr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814E62"/>
    <w:pPr>
      <w:contextualSpacing/>
    </w:pPr>
    <w:rPr>
      <w:rFonts w:ascii="Times New Roman" w:hAnsi="Times New Roman"/>
      <w:sz w:val="16"/>
      <w:szCs w:val="16"/>
      <w:lang w:eastAsia="hr-HR"/>
    </w:rPr>
  </w:style>
  <w:style w:customStyle="1" w:styleId="TekstbaloniaChar1" w:type="character">
    <w:name w:val="Tekst balončića Char1"/>
    <w:basedOn w:val="Zadanifontodlomka"/>
    <w:uiPriority w:val="99"/>
    <w:rsid w:val="00814E62"/>
    <w:rPr>
      <w:rFonts w:ascii="Tahoma" w:cs="Tahoma" w:hAnsi="Tahoma"/>
      <w:sz w:val="16"/>
      <w:szCs w:val="16"/>
      <w:lang w:eastAsia="en-US"/>
    </w:rPr>
  </w:style>
  <w:style w:styleId="Referencakomentara" w:type="character">
    <w:name w:val="annotation reference"/>
    <w:basedOn w:val="Zadanifontodlomka"/>
    <w:unhideWhenUsed/>
    <w:rsid w:val="00814E62"/>
    <w:rPr>
      <w:sz w:val="16"/>
      <w:szCs w:val="16"/>
    </w:rPr>
  </w:style>
  <w:style w:customStyle="1" w:styleId="Naslov1Char" w:type="character">
    <w:name w:val="Naslov 1 Char"/>
    <w:basedOn w:val="Zadanifontodlomka"/>
    <w:link w:val="Naslov11"/>
    <w:rsid w:val="0046512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0"/>
    <w:rsid w:val="0046512F"/>
    <w:rPr>
      <w:rFonts w:ascii="Arial" w:hAnsi="Arial"/>
      <w:b/>
      <w:bCs/>
      <w:sz w:val="24"/>
      <w:lang w:val="en-US"/>
    </w:rPr>
  </w:style>
  <w:style w:customStyle="1" w:styleId="Naslov3Char" w:type="character">
    <w:name w:val="Naslov 3 Char"/>
    <w:basedOn w:val="Zadanifontodlomka"/>
    <w:link w:val="Naslov30"/>
    <w:rsid w:val="0046512F"/>
    <w:rPr>
      <w:rFonts w:ascii="Arial" w:hAnsi="Arial"/>
      <w:b/>
      <w:color w:val="000080"/>
      <w:sz w:val="28"/>
      <w:shd w:color="auto" w:fill="E6E6E6" w:val="clear"/>
      <w:lang w:val="en-US"/>
    </w:rPr>
  </w:style>
  <w:style w:customStyle="1" w:styleId="Naslov4Char" w:type="character">
    <w:name w:val="Naslov 4 Char"/>
    <w:basedOn w:val="Zadanifontodlomka"/>
    <w:link w:val="Naslov41"/>
    <w:rsid w:val="0046512F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6Char" w:type="character">
    <w:name w:val="Naslov 6 Char"/>
    <w:basedOn w:val="Zadanifontodlomka"/>
    <w:link w:val="Naslov6"/>
    <w:rsid w:val="0046512F"/>
    <w:rPr>
      <w:b/>
      <w:i/>
      <w:iCs/>
      <w:sz w:val="24"/>
      <w:lang w:val="en-US"/>
    </w:rPr>
  </w:style>
  <w:style w:customStyle="1" w:styleId="Naslov7Char" w:type="character">
    <w:name w:val="Naslov 7 Char"/>
    <w:basedOn w:val="Zadanifontodlomka"/>
    <w:link w:val="Naslov7"/>
    <w:rsid w:val="0046512F"/>
    <w:rPr>
      <w:b/>
      <w:i/>
      <w:iCs/>
      <w:sz w:val="28"/>
      <w:lang w:val="en-US"/>
    </w:rPr>
  </w:style>
  <w:style w:customStyle="1" w:styleId="Naslov8Char" w:type="character">
    <w:name w:val="Naslov 8 Char"/>
    <w:basedOn w:val="Zadanifontodlomka"/>
    <w:link w:val="Naslov8"/>
    <w:rsid w:val="0046512F"/>
    <w:rPr>
      <w:b/>
      <w:i/>
      <w:iCs/>
      <w:sz w:val="28"/>
      <w:lang w:val="de-DE"/>
    </w:rPr>
  </w:style>
  <w:style w:customStyle="1" w:styleId="Naslov9Char" w:type="character">
    <w:name w:val="Naslov 9 Char"/>
    <w:basedOn w:val="Zadanifontodlomka"/>
    <w:link w:val="Naslov9"/>
    <w:rsid w:val="0046512F"/>
    <w:rPr>
      <w:b/>
      <w:i/>
      <w:iCs/>
      <w:sz w:val="24"/>
      <w:lang w:val="en-US"/>
    </w:rPr>
  </w:style>
  <w:style w:styleId="Reetkatablice" w:type="table">
    <w:name w:val="Table Grid"/>
    <w:basedOn w:val="Obinatablica"/>
    <w:uiPriority w:val="59"/>
    <w:rsid w:val="0046512F"/>
    <w:rPr>
      <w:rFonts w:ascii="Tahoma" w:cs="Tahoma" w:eastAsiaTheme="minorHAnsi" w:hAnsi="Tahoma"/>
      <w:sz w:val="22"/>
      <w:szCs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1" w:type="character">
    <w:name w:val="Naslov 1 Char1"/>
    <w:basedOn w:val="Zadanifontodlomka"/>
    <w:link w:val="Naslov1"/>
    <w:uiPriority w:val="9"/>
    <w:rsid w:val="0046512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4Char1" w:type="character">
    <w:name w:val="Naslov 4 Char1"/>
    <w:basedOn w:val="Zadanifontodlomka"/>
    <w:link w:val="Naslov40"/>
    <w:rsid w:val="0046512F"/>
    <w:rPr>
      <w:b/>
      <w:bCs/>
      <w:sz w:val="32"/>
      <w:lang w:val="en-US"/>
    </w:rPr>
  </w:style>
  <w:style w:customStyle="1" w:styleId="NoList1" w:type="numbering">
    <w:name w:val="No List1"/>
    <w:next w:val="Bezpopisa"/>
    <w:uiPriority w:val="99"/>
    <w:semiHidden/>
    <w:unhideWhenUsed/>
    <w:rsid w:val="0046512F"/>
  </w:style>
  <w:style w:styleId="StandardWeb" w:type="paragraph">
    <w:name w:val="Normal (Web)"/>
    <w:basedOn w:val="Normal"/>
    <w:uiPriority w:val="99"/>
    <w:unhideWhenUsed/>
    <w:rsid w:val="0046512F"/>
    <w:pPr>
      <w:spacing w:after="100" w:afterAutospacing="1" w:before="100" w:beforeAutospacing="1"/>
    </w:pPr>
    <w:rPr>
      <w:rFonts w:ascii="Times New Roman" w:hAnsi="Times New Roman"/>
    </w:rPr>
  </w:style>
  <w:style w:customStyle="1" w:styleId="ZaglavljeChar" w:type="character">
    <w:name w:val="Zaglavlje Char"/>
    <w:basedOn w:val="Zadanifontodlomka"/>
    <w:link w:val="Zaglavlje"/>
    <w:uiPriority w:val="99"/>
    <w:rsid w:val="0046512F"/>
    <w:rPr>
      <w:rFonts w:ascii="Arial" w:hAnsi="Arial"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6512F"/>
    <w:rPr>
      <w:rFonts w:ascii="Arial" w:hAnsi="Arial"/>
      <w:sz w:val="24"/>
      <w:szCs w:val="24"/>
      <w:lang w:eastAsia="en-US"/>
    </w:rPr>
  </w:style>
  <w:style w:styleId="Naglaeno" w:type="character">
    <w:name w:val="Strong"/>
    <w:basedOn w:val="Zadanifontodlomka"/>
    <w:uiPriority w:val="22"/>
    <w:qFormat/>
    <w:rsid w:val="0046512F"/>
    <w:rPr>
      <w:b/>
      <w:bCs/>
    </w:rPr>
  </w:style>
  <w:style w:customStyle="1" w:styleId="Naslov11" w:type="paragraph">
    <w:name w:val="Naslov 11"/>
    <w:basedOn w:val="Normal"/>
    <w:link w:val="Naslov1Char"/>
    <w:qFormat/>
    <w:rsid w:val="0046512F"/>
    <w:pPr>
      <w:numPr>
        <w:numId w:val="3"/>
      </w:numPr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" w:type="paragraph">
    <w:name w:val="naslov 2"/>
    <w:basedOn w:val="Odlomakpopisa"/>
    <w:link w:val="naslov2Char0"/>
    <w:qFormat/>
    <w:rsid w:val="0046512F"/>
    <w:pPr>
      <w:numPr>
        <w:ilvl w:val="1"/>
        <w:numId w:val="3"/>
      </w:numPr>
      <w:spacing w:after="0"/>
      <w:jc w:val="both"/>
      <w:outlineLvl w:val="1"/>
    </w:pPr>
    <w:rPr>
      <w:rFonts w:ascii="Calibri" w:hAnsi="Calibri"/>
      <w:b/>
      <w:bCs/>
      <w:color w:themeColor="background1" w:themeShade="80" w:val="808080"/>
    </w:rPr>
  </w:style>
  <w:style w:customStyle="1" w:styleId="naslov2Char0" w:type="character">
    <w:name w:val="naslov 2 Char"/>
    <w:basedOn w:val="OdlomakpopisaChar"/>
    <w:link w:val="naslov2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46512F"/>
    <w:pPr>
      <w:tabs>
        <w:tab w:pos="426" w:val="left"/>
        <w:tab w:leader="dot" w:pos="9350" w:val="right"/>
      </w:tabs>
      <w:spacing w:after="100"/>
      <w:jc w:val="both"/>
    </w:pPr>
    <w:rPr>
      <w:rFonts w:asciiTheme="minorHAnsi" w:cstheme="minorBidi" w:eastAsiaTheme="minorHAnsi" w:hAnsiTheme="minorHAnsi"/>
      <w:b/>
      <w:sz w:val="22"/>
      <w:szCs w:val="22"/>
    </w:rPr>
  </w:style>
  <w:style w:styleId="TOCNaslov" w:type="paragraph">
    <w:name w:val="TOC Heading"/>
    <w:basedOn w:val="Naslov1"/>
    <w:next w:val="Normal"/>
    <w:uiPriority w:val="39"/>
    <w:unhideWhenUsed/>
    <w:qFormat/>
    <w:rsid w:val="0046512F"/>
    <w:pPr>
      <w:spacing w:line="276" w:lineRule="auto"/>
      <w:jc w:val="left"/>
      <w:outlineLvl w:val="9"/>
    </w:pPr>
  </w:style>
  <w:style w:styleId="Hiperveza" w:type="character">
    <w:name w:val="Hyperlink"/>
    <w:basedOn w:val="Zadanifontodlomka"/>
    <w:uiPriority w:val="99"/>
    <w:unhideWhenUsed/>
    <w:rsid w:val="0046512F"/>
    <w:rPr>
      <w:color w:themeColor="hyperlink" w:val="0000FF"/>
      <w:u w:val="single"/>
    </w:rPr>
  </w:style>
  <w:style w:styleId="Sadraj2" w:type="paragraph">
    <w:name w:val="toc 2"/>
    <w:basedOn w:val="Normal"/>
    <w:next w:val="Normal"/>
    <w:autoRedefine/>
    <w:uiPriority w:val="39"/>
    <w:unhideWhenUsed/>
    <w:qFormat/>
    <w:rsid w:val="0046512F"/>
    <w:pPr>
      <w:tabs>
        <w:tab w:pos="709" w:val="left"/>
        <w:tab w:pos="1100" w:val="left"/>
        <w:tab w:leader="dot" w:pos="9350" w:val="right"/>
      </w:tabs>
      <w:spacing w:after="100"/>
      <w:ind w:left="220"/>
      <w:jc w:val="both"/>
    </w:pPr>
    <w:rPr>
      <w:rFonts w:asciiTheme="minorHAnsi" w:cstheme="minorBidi" w:eastAsiaTheme="minorHAnsi" w:hAnsiTheme="minorHAnsi"/>
      <w:sz w:val="22"/>
      <w:szCs w:val="22"/>
    </w:rPr>
  </w:style>
  <w:style w:customStyle="1" w:styleId="naslov3" w:type="paragraph">
    <w:name w:val="naslov 3"/>
    <w:basedOn w:val="Odlomakpopisa"/>
    <w:link w:val="naslov3Char0"/>
    <w:qFormat/>
    <w:rsid w:val="0046512F"/>
    <w:pPr>
      <w:numPr>
        <w:ilvl w:val="2"/>
        <w:numId w:val="3"/>
      </w:numPr>
      <w:spacing w:after="0"/>
      <w:jc w:val="both"/>
      <w:outlineLvl w:val="2"/>
    </w:pPr>
    <w:rPr>
      <w:rFonts w:ascii="Calibri" w:hAnsi="Calibri"/>
      <w:b/>
      <w:bCs/>
      <w:color w:themeColor="background1" w:themeShade="80" w:val="808080"/>
    </w:rPr>
  </w:style>
  <w:style w:customStyle="1" w:styleId="naslov3Char0" w:type="character">
    <w:name w:val="naslov 3 Char"/>
    <w:basedOn w:val="OdlomakpopisaChar"/>
    <w:link w:val="naslov3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46512F"/>
    <w:pPr>
      <w:tabs>
        <w:tab w:leader="dot" w:pos="9350" w:val="right"/>
      </w:tabs>
      <w:spacing w:after="100"/>
      <w:ind w:left="440"/>
    </w:pPr>
    <w:rPr>
      <w:rFonts w:asciiTheme="minorHAnsi" w:cstheme="minorBidi" w:eastAsiaTheme="minorHAnsi" w:hAnsiTheme="minorHAnsi"/>
      <w:sz w:val="22"/>
      <w:szCs w:val="22"/>
    </w:rPr>
  </w:style>
  <w:style w:customStyle="1" w:styleId="naslov42" w:type="paragraph">
    <w:name w:val="naslov 4"/>
    <w:basedOn w:val="naslov3"/>
    <w:link w:val="naslov4Char0"/>
    <w:rsid w:val="0046512F"/>
    <w:pPr>
      <w:numPr>
        <w:ilvl w:val="0"/>
        <w:numId w:val="0"/>
      </w:numPr>
      <w:ind w:hanging="648" w:left="1728"/>
    </w:pPr>
  </w:style>
  <w:style w:customStyle="1" w:styleId="naslov4Char0" w:type="character">
    <w:name w:val="naslov 4 Char"/>
    <w:basedOn w:val="naslov3Char0"/>
    <w:link w:val="naslov42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6512F"/>
  </w:style>
  <w:style w:styleId="SlijeenaHiperveza" w:type="character">
    <w:name w:val="FollowedHyperlink"/>
    <w:basedOn w:val="Zadanifontodlomka"/>
    <w:uiPriority w:val="99"/>
    <w:unhideWhenUsed/>
    <w:rsid w:val="0046512F"/>
    <w:rPr>
      <w:color w:themeColor="followedHyperlink" w:val="800080"/>
      <w:u w:val="single"/>
    </w:rPr>
  </w:style>
  <w:style w:customStyle="1" w:styleId="t-9-8-bez-uvl" w:type="paragraph">
    <w:name w:val="t-9-8-bez-uvl"/>
    <w:basedOn w:val="Normal"/>
    <w:rsid w:val="0046512F"/>
    <w:pPr>
      <w:spacing w:after="100" w:afterAutospacing="1" w:before="100" w:beforeAutospacing="1"/>
    </w:pPr>
    <w:rPr>
      <w:rFonts w:ascii="Times New Roman" w:hAnsi="Times New Roman"/>
      <w:lang w:eastAsia="hr-HR"/>
    </w:rPr>
  </w:style>
  <w:style w:customStyle="1" w:styleId="apple-converted-space" w:type="character">
    <w:name w:val="apple-converted-space"/>
    <w:basedOn w:val="Zadanifontodlomka"/>
    <w:rsid w:val="0046512F"/>
  </w:style>
  <w:style w:customStyle="1" w:styleId="bold" w:type="character">
    <w:name w:val="bold"/>
    <w:basedOn w:val="Zadanifontodlomka"/>
    <w:rsid w:val="0046512F"/>
  </w:style>
  <w:style w:styleId="Sadraj4" w:type="paragraph">
    <w:name w:val="toc 4"/>
    <w:basedOn w:val="Normal"/>
    <w:next w:val="Normal"/>
    <w:autoRedefine/>
    <w:uiPriority w:val="39"/>
    <w:unhideWhenUsed/>
    <w:rsid w:val="0046512F"/>
    <w:pPr>
      <w:spacing w:after="100" w:line="276" w:lineRule="auto"/>
      <w:ind w:left="1416"/>
    </w:pPr>
    <w:rPr>
      <w:rFonts w:asciiTheme="minorHAnsi" w:cstheme="minorBidi" w:eastAsiaTheme="minorEastAsia" w:hAnsiTheme="minorHAnsi"/>
      <w:sz w:val="22"/>
      <w:szCs w:val="22"/>
    </w:rPr>
  </w:style>
  <w:style w:styleId="Sadraj5" w:type="paragraph">
    <w:name w:val="toc 5"/>
    <w:basedOn w:val="Normal"/>
    <w:next w:val="Normal"/>
    <w:autoRedefine/>
    <w:uiPriority w:val="39"/>
    <w:unhideWhenUsed/>
    <w:rsid w:val="0046512F"/>
    <w:pPr>
      <w:spacing w:after="100" w:line="276" w:lineRule="auto"/>
      <w:ind w:left="880"/>
    </w:pPr>
    <w:rPr>
      <w:rFonts w:asciiTheme="minorHAnsi" w:cstheme="minorBidi" w:eastAsiaTheme="minorEastAsia" w:hAnsiTheme="minorHAnsi"/>
      <w:sz w:val="22"/>
      <w:szCs w:val="22"/>
    </w:rPr>
  </w:style>
  <w:style w:styleId="Sadraj6" w:type="paragraph">
    <w:name w:val="toc 6"/>
    <w:basedOn w:val="Normal"/>
    <w:next w:val="Normal"/>
    <w:autoRedefine/>
    <w:uiPriority w:val="39"/>
    <w:unhideWhenUsed/>
    <w:rsid w:val="0046512F"/>
    <w:pPr>
      <w:spacing w:after="100" w:line="276" w:lineRule="auto"/>
      <w:ind w:left="1100"/>
    </w:pPr>
    <w:rPr>
      <w:rFonts w:asciiTheme="minorHAnsi" w:cstheme="minorBidi" w:eastAsiaTheme="minorEastAsia" w:hAnsiTheme="minorHAnsi"/>
      <w:sz w:val="22"/>
      <w:szCs w:val="22"/>
    </w:rPr>
  </w:style>
  <w:style w:styleId="Sadraj7" w:type="paragraph">
    <w:name w:val="toc 7"/>
    <w:basedOn w:val="Normal"/>
    <w:next w:val="Normal"/>
    <w:autoRedefine/>
    <w:uiPriority w:val="39"/>
    <w:unhideWhenUsed/>
    <w:rsid w:val="0046512F"/>
    <w:pPr>
      <w:spacing w:after="100" w:line="276" w:lineRule="auto"/>
      <w:ind w:left="1320"/>
    </w:pPr>
    <w:rPr>
      <w:rFonts w:asciiTheme="minorHAnsi" w:cstheme="minorBidi" w:eastAsiaTheme="minorEastAsia" w:hAnsiTheme="minorHAnsi"/>
      <w:sz w:val="22"/>
      <w:szCs w:val="22"/>
    </w:rPr>
  </w:style>
  <w:style w:styleId="Sadraj8" w:type="paragraph">
    <w:name w:val="toc 8"/>
    <w:basedOn w:val="Normal"/>
    <w:next w:val="Normal"/>
    <w:autoRedefine/>
    <w:uiPriority w:val="39"/>
    <w:unhideWhenUsed/>
    <w:rsid w:val="0046512F"/>
    <w:pPr>
      <w:spacing w:after="100" w:line="276" w:lineRule="auto"/>
      <w:ind w:left="1540"/>
    </w:pPr>
    <w:rPr>
      <w:rFonts w:asciiTheme="minorHAnsi" w:cstheme="minorBidi" w:eastAsiaTheme="minorEastAsia" w:hAnsiTheme="minorHAnsi"/>
      <w:sz w:val="22"/>
      <w:szCs w:val="22"/>
    </w:rPr>
  </w:style>
  <w:style w:styleId="Sadraj9" w:type="paragraph">
    <w:name w:val="toc 9"/>
    <w:basedOn w:val="Normal"/>
    <w:next w:val="Normal"/>
    <w:autoRedefine/>
    <w:uiPriority w:val="39"/>
    <w:unhideWhenUsed/>
    <w:rsid w:val="0046512F"/>
    <w:pPr>
      <w:spacing w:after="100" w:line="276" w:lineRule="auto"/>
      <w:ind w:left="1760"/>
    </w:pPr>
    <w:rPr>
      <w:rFonts w:asciiTheme="minorHAnsi" w:cstheme="minorBidi" w:eastAsiaTheme="minorEastAsia" w:hAnsiTheme="minorHAnsi"/>
      <w:sz w:val="22"/>
      <w:szCs w:val="22"/>
    </w:rPr>
  </w:style>
  <w:style w:styleId="Naslov" w:type="paragraph">
    <w:name w:val="Title"/>
    <w:basedOn w:val="Normal"/>
    <w:next w:val="Normal"/>
    <w:link w:val="NaslovChar"/>
    <w:uiPriority w:val="10"/>
    <w:qFormat/>
    <w:rsid w:val="0046512F"/>
    <w:pPr>
      <w:pBdr>
        <w:bottom w:color="4F81BD" w:space="4" w:sz="8" w:themeColor="accent1" w:val="single"/>
      </w:pBdr>
      <w:spacing w:after="300"/>
      <w:contextualSpacing/>
      <w:jc w:val="both"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46512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6512F"/>
    <w:pPr>
      <w:numPr>
        <w:ilvl w:val="1"/>
      </w:numPr>
      <w:jc w:val="both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46512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Neupadljivoisticanje" w:type="character">
    <w:name w:val="Subtle Emphasis"/>
    <w:basedOn w:val="Zadanifontodlomka"/>
    <w:uiPriority w:val="19"/>
    <w:qFormat/>
    <w:rsid w:val="0046512F"/>
    <w:rPr>
      <w:i/>
      <w:iCs/>
      <w:color w:themeColor="text1" w:themeTint="7F" w:val="808080"/>
    </w:rPr>
  </w:style>
  <w:style w:styleId="Istaknuto" w:type="character">
    <w:name w:val="Emphasis"/>
    <w:basedOn w:val="Zadanifontodlomka"/>
    <w:uiPriority w:val="20"/>
    <w:qFormat/>
    <w:rsid w:val="0046512F"/>
    <w:rPr>
      <w:i/>
      <w:iCs/>
    </w:rPr>
  </w:style>
  <w:style w:styleId="Jakoisticanje" w:type="character">
    <w:name w:val="Intense Emphasis"/>
    <w:basedOn w:val="Zadanifontodlomka"/>
    <w:uiPriority w:val="21"/>
    <w:qFormat/>
    <w:rsid w:val="0046512F"/>
    <w:rPr>
      <w:b/>
      <w:bCs/>
      <w:i/>
      <w:iCs/>
      <w:color w:themeColor="accent1" w:val="4F81BD"/>
    </w:rPr>
  </w:style>
  <w:style w:customStyle="1" w:styleId="POGL" w:type="paragraph">
    <w:name w:val="POGL"/>
    <w:basedOn w:val="Zaglavlje"/>
    <w:link w:val="POGLChar"/>
    <w:qFormat/>
    <w:rsid w:val="0046512F"/>
    <w:pPr>
      <w:tabs>
        <w:tab w:pos="4320" w:val="clear"/>
        <w:tab w:pos="8640" w:val="clear"/>
        <w:tab w:pos="4703" w:val="center"/>
        <w:tab w:pos="9406" w:val="right"/>
      </w:tabs>
      <w:jc w:val="both"/>
    </w:pPr>
    <w:rPr>
      <w:rFonts w:asciiTheme="minorHAnsi" w:cstheme="minorBidi" w:eastAsiaTheme="minorHAnsi" w:hAnsiTheme="minorHAnsi"/>
      <w:i/>
      <w:color w:val="A4A9C0"/>
      <w:sz w:val="28"/>
      <w:szCs w:val="28"/>
    </w:rPr>
  </w:style>
  <w:style w:customStyle="1" w:styleId="POGLChar" w:type="character">
    <w:name w:val="POGL Char"/>
    <w:basedOn w:val="ZaglavljeChar"/>
    <w:link w:val="POGL"/>
    <w:rsid w:val="0046512F"/>
    <w:rPr>
      <w:rFonts w:asciiTheme="minorHAnsi" w:cstheme="minorBidi" w:eastAsiaTheme="minorHAnsi" w:hAnsiTheme="minorHAnsi"/>
      <w:i/>
      <w:color w:val="A4A9C0"/>
      <w:sz w:val="28"/>
      <w:szCs w:val="28"/>
      <w:lang w:eastAsia="en-US"/>
    </w:rPr>
  </w:style>
  <w:style w:styleId="Tijeloteksta" w:type="paragraph">
    <w:name w:val="Body Text"/>
    <w:aliases w:val="  uvlaka 2, uvlaka 3"/>
    <w:basedOn w:val="Normal"/>
    <w:link w:val="TijelotekstaChar"/>
    <w:rsid w:val="0046512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hr-HR"/>
    </w:rPr>
  </w:style>
  <w:style w:customStyle="1" w:styleId="TijelotekstaChar" w:type="character">
    <w:name w:val="Tijelo teksta Char"/>
    <w:aliases w:val="  uvlaka 2 Char, uvlaka 3 Char"/>
    <w:basedOn w:val="Zadanifontodlomka"/>
    <w:link w:val="Tijeloteksta"/>
    <w:rsid w:val="0046512F"/>
    <w:rPr>
      <w:sz w:val="24"/>
    </w:rPr>
  </w:style>
  <w:style w:customStyle="1" w:styleId="xclaimempty" w:type="character">
    <w:name w:val="xclaimempty"/>
    <w:basedOn w:val="Zadanifontodlomka"/>
    <w:rsid w:val="0046512F"/>
  </w:style>
  <w:style w:customStyle="1" w:styleId="xclaimstyle" w:type="character">
    <w:name w:val="xclaimstyle"/>
    <w:basedOn w:val="Zadanifontodlomka"/>
    <w:rsid w:val="0046512F"/>
  </w:style>
  <w:style w:customStyle="1" w:styleId="tabletitle2" w:type="character">
    <w:name w:val="table_title2"/>
    <w:basedOn w:val="Zadanifontodlomka"/>
    <w:rsid w:val="0046512F"/>
  </w:style>
  <w:style w:customStyle="1" w:styleId="4" w:type="paragraph">
    <w:name w:val="4"/>
    <w:basedOn w:val="naslov42"/>
    <w:next w:val="naslov42"/>
    <w:link w:val="4Char"/>
    <w:rsid w:val="0046512F"/>
    <w:pPr>
      <w:ind w:firstLine="0" w:left="0"/>
      <w:jc w:val="left"/>
      <w:outlineLvl w:val="3"/>
    </w:pPr>
  </w:style>
  <w:style w:customStyle="1" w:styleId="4Char" w:type="character">
    <w:name w:val="4 Char"/>
    <w:basedOn w:val="naslov3Char0"/>
    <w:link w:val="4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customStyle="1" w:styleId="tabele" w:type="paragraph">
    <w:name w:val="tabele"/>
    <w:basedOn w:val="Normal"/>
    <w:link w:val="tabeleChar"/>
    <w:qFormat/>
    <w:rsid w:val="0046512F"/>
    <w:pPr>
      <w:jc w:val="center"/>
    </w:pPr>
    <w:rPr>
      <w:rFonts w:asciiTheme="minorHAnsi" w:cstheme="minorBidi" w:eastAsiaTheme="minorHAnsi" w:hAnsiTheme="minorHAnsi"/>
      <w:sz w:val="18"/>
      <w:szCs w:val="18"/>
    </w:rPr>
  </w:style>
  <w:style w:customStyle="1" w:styleId="tabeleChar" w:type="character">
    <w:name w:val="tabele Char"/>
    <w:basedOn w:val="Zadanifontodlomka"/>
    <w:link w:val="tabele"/>
    <w:rsid w:val="0046512F"/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naslov4" w:type="paragraph">
    <w:name w:val="naslov  4"/>
    <w:basedOn w:val="naslov42"/>
    <w:link w:val="naslov4Char2"/>
    <w:rsid w:val="0046512F"/>
    <w:pPr>
      <w:numPr>
        <w:ilvl w:val="3"/>
        <w:numId w:val="3"/>
      </w:numPr>
    </w:pPr>
  </w:style>
  <w:style w:customStyle="1" w:styleId="naslov4Char2" w:type="character">
    <w:name w:val="naslov  4 Char"/>
    <w:basedOn w:val="naslov4Char0"/>
    <w:link w:val="naslov4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customStyle="1" w:styleId="Style1" w:type="paragraph">
    <w:name w:val="Style1"/>
    <w:basedOn w:val="POGL"/>
    <w:link w:val="Style1Char"/>
    <w:qFormat/>
    <w:rsid w:val="0046512F"/>
    <w:rPr>
      <w:b/>
      <w:i w:val="0"/>
      <w:color w:themeColor="text1" w:themeTint="80" w:val="7F7F7F"/>
    </w:rPr>
  </w:style>
  <w:style w:customStyle="1" w:styleId="Style1Char" w:type="character">
    <w:name w:val="Style1 Char"/>
    <w:basedOn w:val="POGLChar"/>
    <w:link w:val="Style1"/>
    <w:rsid w:val="0046512F"/>
    <w:rPr>
      <w:rFonts w:asciiTheme="minorHAnsi" w:cstheme="minorBidi" w:eastAsiaTheme="minorHAnsi" w:hAnsiTheme="minorHAnsi"/>
      <w:b/>
      <w:i w:val="0"/>
      <w:color w:themeColor="text1" w:themeTint="80" w:val="7F7F7F"/>
      <w:sz w:val="28"/>
      <w:szCs w:val="28"/>
      <w:lang w:eastAsia="en-US"/>
    </w:rPr>
  </w:style>
  <w:style w:styleId="Tablicaslika" w:type="paragraph">
    <w:name w:val="table of figures"/>
    <w:basedOn w:val="Normal"/>
    <w:next w:val="Normal"/>
    <w:uiPriority w:val="99"/>
    <w:unhideWhenUsed/>
    <w:rsid w:val="0046512F"/>
    <w:pPr>
      <w:jc w:val="both"/>
    </w:pPr>
    <w:rPr>
      <w:rFonts w:asciiTheme="minorHAnsi" w:cstheme="minorBidi" w:eastAsiaTheme="minorHAnsi" w:hAnsiTheme="minorHAnsi"/>
      <w:sz w:val="22"/>
      <w:szCs w:val="22"/>
    </w:rPr>
  </w:style>
  <w:style w:customStyle="1" w:styleId="Style2" w:type="paragraph">
    <w:name w:val="Style2"/>
    <w:basedOn w:val="naslov4"/>
    <w:next w:val="naslov42"/>
    <w:link w:val="Style2Char"/>
    <w:rsid w:val="0046512F"/>
    <w:pPr>
      <w:ind w:hanging="357" w:left="1077"/>
      <w:jc w:val="left"/>
      <w:outlineLvl w:val="3"/>
    </w:pPr>
  </w:style>
  <w:style w:customStyle="1" w:styleId="Style2Char" w:type="character">
    <w:name w:val="Style2 Char"/>
    <w:basedOn w:val="naslov4Char2"/>
    <w:link w:val="Style2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customStyle="1" w:styleId="Naslov41" w:type="paragraph">
    <w:name w:val="Naslov 41"/>
    <w:basedOn w:val="naslov3"/>
    <w:link w:val="Naslov4Char"/>
    <w:rsid w:val="0046512F"/>
    <w:pPr>
      <w:jc w:val="left"/>
      <w:outlineLvl w:val="3"/>
    </w:pPr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customStyle="1" w:styleId="podnaslov4" w:type="paragraph">
    <w:name w:val="podnaslov 4"/>
    <w:basedOn w:val="naslov4"/>
    <w:link w:val="podnaslov4Char"/>
    <w:qFormat/>
    <w:rsid w:val="0046512F"/>
    <w:pPr>
      <w:ind w:left="1357"/>
    </w:pPr>
  </w:style>
  <w:style w:customStyle="1" w:styleId="podnaslov4Char" w:type="character">
    <w:name w:val="podnaslov 4 Char"/>
    <w:basedOn w:val="naslov4Char2"/>
    <w:link w:val="podnaslov4"/>
    <w:rsid w:val="0046512F"/>
    <w:rPr>
      <w:rFonts w:ascii="Calibri" w:cstheme="minorBidi" w:eastAsiaTheme="minorHAnsi" w:hAnsi="Calibri"/>
      <w:b/>
      <w:bCs/>
      <w:color w:themeColor="background1" w:themeShade="80" w:val="808080"/>
      <w:sz w:val="22"/>
      <w:szCs w:val="22"/>
      <w:lang w:eastAsia="en-US"/>
    </w:rPr>
  </w:style>
  <w:style w:customStyle="1" w:styleId="POGLAVLJA" w:type="paragraph">
    <w:name w:val="POGLAVLJA"/>
    <w:basedOn w:val="Style1"/>
    <w:link w:val="POGLAVLJAChar"/>
    <w:qFormat/>
    <w:rsid w:val="0046512F"/>
    <w:pPr>
      <w:numPr>
        <w:numId w:val="2"/>
      </w:numPr>
    </w:pPr>
  </w:style>
  <w:style w:customStyle="1" w:styleId="POGLAVLJAChar" w:type="character">
    <w:name w:val="POGLAVLJA Char"/>
    <w:basedOn w:val="Style1Char"/>
    <w:link w:val="POGLAVLJA"/>
    <w:rsid w:val="0046512F"/>
    <w:rPr>
      <w:rFonts w:asciiTheme="minorHAnsi" w:cstheme="minorBidi" w:eastAsiaTheme="minorHAnsi" w:hAnsiTheme="minorHAnsi"/>
      <w:b/>
      <w:i w:val="0"/>
      <w:color w:themeColor="text1" w:themeTint="80" w:val="7F7F7F"/>
      <w:sz w:val="28"/>
      <w:szCs w:val="28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46512F"/>
    <w:pPr>
      <w:jc w:val="both"/>
    </w:pPr>
    <w:rPr>
      <w:rFonts w:asciiTheme="minorHAnsi" w:cstheme="minorBidi" w:eastAsiaTheme="minorHAnsi" w:hAnsi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6512F"/>
    <w:rPr>
      <w:rFonts w:asciiTheme="minorHAnsi" w:cstheme="minorBidi" w:eastAsiaTheme="minorHAnsi" w:hAnsiTheme="minorHAnsi"/>
      <w:lang w:eastAsia="en-US"/>
    </w:rPr>
  </w:style>
  <w:style w:styleId="Referencafusnote" w:type="character">
    <w:name w:val="footnote reference"/>
    <w:basedOn w:val="Zadanifontodlomka"/>
    <w:uiPriority w:val="99"/>
    <w:unhideWhenUsed/>
    <w:rsid w:val="0046512F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6512F"/>
    <w:rPr>
      <w:color w:val="808080"/>
      <w:bdr w:color="auto" w:space="0" w:sz="0" w:val="none"/>
      <w:shd w:color="auto" w:fill="auto" w:val="clear"/>
    </w:rPr>
  </w:style>
  <w:style w:customStyle="1" w:styleId="xl24" w:type="paragraph">
    <w:name w:val="xl24"/>
    <w:basedOn w:val="Normal"/>
    <w:rsid w:val="0046512F"/>
    <w:pP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25" w:type="paragraph">
    <w:name w:val="xl25"/>
    <w:basedOn w:val="Normal"/>
    <w:rsid w:val="0046512F"/>
    <w:pPr>
      <w:spacing w:after="100" w:afterAutospacing="1" w:before="100" w:beforeAutospacing="1"/>
      <w:textAlignment w:val="center"/>
    </w:pPr>
    <w:rPr>
      <w:rFonts w:cs="Arial"/>
      <w:b/>
      <w:bCs/>
      <w:lang w:eastAsia="hr-HR"/>
    </w:rPr>
  </w:style>
  <w:style w:customStyle="1" w:styleId="xl26" w:type="paragraph">
    <w:name w:val="xl26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cs="Arial"/>
      <w:lang w:eastAsia="hr-HR"/>
    </w:rPr>
  </w:style>
  <w:style w:customStyle="1" w:styleId="xl27" w:type="paragraph">
    <w:name w:val="xl27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cs="Arial"/>
      <w:b/>
      <w:bCs/>
      <w:lang w:eastAsia="hr-HR"/>
    </w:rPr>
  </w:style>
  <w:style w:customStyle="1" w:styleId="xl28" w:type="paragraph">
    <w:name w:val="xl2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Arial"/>
      <w:b/>
      <w:bCs/>
      <w:lang w:eastAsia="hr-HR"/>
    </w:rPr>
  </w:style>
  <w:style w:customStyle="1" w:styleId="xl29" w:type="paragraph">
    <w:name w:val="xl2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Arial"/>
      <w:b/>
      <w:bCs/>
      <w:lang w:eastAsia="hr-HR"/>
    </w:rPr>
  </w:style>
  <w:style w:customStyle="1" w:styleId="xl30" w:type="paragraph">
    <w:name w:val="xl30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Arial"/>
      <w:lang w:eastAsia="hr-HR"/>
    </w:rPr>
  </w:style>
  <w:style w:customStyle="1" w:styleId="xl31" w:type="paragraph">
    <w:name w:val="xl31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Arial"/>
      <w:lang w:eastAsia="hr-HR"/>
    </w:rPr>
  </w:style>
  <w:style w:customStyle="1" w:styleId="xl32" w:type="paragraph">
    <w:name w:val="xl32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33" w:type="paragraph">
    <w:name w:val="xl33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Arial"/>
      <w:lang w:eastAsia="hr-HR"/>
    </w:rPr>
  </w:style>
  <w:style w:customStyle="1" w:styleId="xl34" w:type="paragraph">
    <w:name w:val="xl34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35" w:type="paragraph">
    <w:name w:val="xl35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Arial"/>
      <w:b/>
      <w:bCs/>
      <w:lang w:eastAsia="hr-HR"/>
    </w:rPr>
  </w:style>
  <w:style w:customStyle="1" w:styleId="xl36" w:type="paragraph">
    <w:name w:val="xl3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Arial"/>
      <w:lang w:eastAsia="hr-HR"/>
    </w:rPr>
  </w:style>
  <w:style w:customStyle="1" w:styleId="xl37" w:type="paragraph">
    <w:name w:val="xl3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38" w:type="paragraph">
    <w:name w:val="xl3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39" w:type="paragraph">
    <w:name w:val="xl39"/>
    <w:basedOn w:val="Normal"/>
    <w:rsid w:val="0046512F"/>
    <w:pPr>
      <w:spacing w:after="100" w:afterAutospacing="1" w:before="100" w:beforeAutospacing="1"/>
      <w:jc w:val="right"/>
      <w:textAlignment w:val="center"/>
    </w:pPr>
    <w:rPr>
      <w:rFonts w:cs="Arial"/>
      <w:lang w:eastAsia="hr-HR"/>
    </w:rPr>
  </w:style>
  <w:style w:customStyle="1" w:styleId="xl40" w:type="paragraph">
    <w:name w:val="xl40"/>
    <w:basedOn w:val="Normal"/>
    <w:rsid w:val="0046512F"/>
    <w:pPr>
      <w:pBdr>
        <w:bottom w:color="000000" w:space="0" w:sz="12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lang w:eastAsia="hr-HR"/>
    </w:rPr>
  </w:style>
  <w:style w:customStyle="1" w:styleId="xl41" w:type="paragraph">
    <w:name w:val="xl41"/>
    <w:basedOn w:val="Normal"/>
    <w:rsid w:val="0046512F"/>
    <w:pPr>
      <w:pBdr>
        <w:bottom w:color="000000" w:space="0" w:sz="12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  <w:lang w:eastAsia="hr-HR"/>
    </w:rPr>
  </w:style>
  <w:style w:customStyle="1" w:styleId="xl42" w:type="paragraph">
    <w:name w:val="xl42"/>
    <w:basedOn w:val="Normal"/>
    <w:rsid w:val="0046512F"/>
    <w:pPr>
      <w:pBdr>
        <w:bottom w:color="000000" w:space="0" w:sz="12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  <w:b/>
      <w:bCs/>
      <w:lang w:eastAsia="hr-HR"/>
    </w:rPr>
  </w:style>
  <w:style w:customStyle="1" w:styleId="xl43" w:type="paragraph">
    <w:name w:val="xl43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ascii="Times New Roman" w:cs="Arial Unicode MS" w:eastAsia="Arial Unicode MS" w:hAnsi="Times New Roman"/>
      <w:lang w:val="en-GB"/>
    </w:rPr>
  </w:style>
  <w:style w:customStyle="1" w:styleId="xl44" w:type="paragraph">
    <w:name w:val="xl44"/>
    <w:basedOn w:val="Normal"/>
    <w:rsid w:val="0046512F"/>
    <w:pPr>
      <w:pBdr>
        <w:top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Arial Unicode MS" w:hAnsi="Times New Roman"/>
      <w:sz w:val="18"/>
      <w:szCs w:val="18"/>
      <w:lang w:eastAsia="hr-HR"/>
    </w:rPr>
  </w:style>
  <w:style w:customStyle="1" w:styleId="xl45" w:type="paragraph">
    <w:name w:val="xl45"/>
    <w:basedOn w:val="Normal"/>
    <w:rsid w:val="0046512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Arial Unicode MS" w:hAnsi="Times New Roman"/>
      <w:sz w:val="18"/>
      <w:szCs w:val="18"/>
      <w:lang w:eastAsia="hr-HR"/>
    </w:rPr>
  </w:style>
  <w:style w:customStyle="1" w:styleId="xl51" w:type="paragraph">
    <w:name w:val="xl51"/>
    <w:basedOn w:val="Normal"/>
    <w:rsid w:val="0046512F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Arial Unicode MS" w:hAnsi="Times New Roman"/>
      <w:lang w:val="en-GB"/>
    </w:rPr>
  </w:style>
  <w:style w:customStyle="1" w:styleId="Tijeloteksta3Char" w:type="character">
    <w:name w:val="Tijelo teksta 3 Char"/>
    <w:basedOn w:val="Zadanifontodlomka"/>
    <w:link w:val="Tijeloteksta3"/>
    <w:rsid w:val="0046512F"/>
    <w:rPr>
      <w:b/>
      <w:w w:val="150"/>
      <w:sz w:val="30"/>
      <w:lang w:val="de-DE"/>
    </w:rPr>
  </w:style>
  <w:style w:styleId="Tijeloteksta3" w:type="paragraph">
    <w:name w:val="Body Text 3"/>
    <w:basedOn w:val="Normal"/>
    <w:link w:val="Tijeloteksta3Char"/>
    <w:rsid w:val="0046512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w w:val="150"/>
      <w:sz w:val="30"/>
      <w:szCs w:val="20"/>
      <w:lang w:eastAsia="hr-HR" w:val="de-DE"/>
    </w:rPr>
  </w:style>
  <w:style w:customStyle="1" w:styleId="Tijeloteksta3Char1" w:type="character">
    <w:name w:val="Tijelo teksta 3 Char1"/>
    <w:basedOn w:val="Zadanifontodlomka"/>
    <w:uiPriority w:val="99"/>
    <w:rsid w:val="0046512F"/>
    <w:rPr>
      <w:rFonts w:ascii="Arial" w:hAnsi="Arial"/>
      <w:sz w:val="16"/>
      <w:szCs w:val="16"/>
      <w:lang w:eastAsia="en-US"/>
    </w:rPr>
  </w:style>
  <w:style w:customStyle="1" w:styleId="BodyText3Char1" w:type="character">
    <w:name w:val="Body Text 3 Char1"/>
    <w:basedOn w:val="Zadanifontodlomka"/>
    <w:uiPriority w:val="99"/>
    <w:semiHidden/>
    <w:rsid w:val="0046512F"/>
    <w:rPr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46512F"/>
    <w:rPr>
      <w:sz w:val="24"/>
    </w:rPr>
  </w:style>
  <w:style w:styleId="Tijeloteksta2" w:type="paragraph">
    <w:name w:val="Body Text 2"/>
    <w:basedOn w:val="Normal"/>
    <w:link w:val="Tijeloteksta2Char"/>
    <w:uiPriority w:val="99"/>
    <w:unhideWhenUsed/>
    <w:rsid w:val="0046512F"/>
    <w:pPr>
      <w:spacing w:after="120" w:line="480" w:lineRule="auto"/>
    </w:pPr>
    <w:rPr>
      <w:rFonts w:ascii="Times New Roman" w:hAnsi="Times New Roman"/>
      <w:szCs w:val="20"/>
      <w:lang w:eastAsia="hr-HR"/>
    </w:rPr>
  </w:style>
  <w:style w:customStyle="1" w:styleId="Tijeloteksta2Char1" w:type="character">
    <w:name w:val="Tijelo teksta 2 Char1"/>
    <w:basedOn w:val="Zadanifontodlomka"/>
    <w:uiPriority w:val="99"/>
    <w:rsid w:val="0046512F"/>
    <w:rPr>
      <w:rFonts w:ascii="Arial" w:hAnsi="Arial"/>
      <w:sz w:val="24"/>
      <w:szCs w:val="24"/>
      <w:lang w:eastAsia="en-US"/>
    </w:rPr>
  </w:style>
  <w:style w:customStyle="1" w:styleId="BodyText2Char1" w:type="character">
    <w:name w:val="Body Text 2 Char1"/>
    <w:basedOn w:val="Zadanifontodlomka"/>
    <w:uiPriority w:val="99"/>
    <w:semiHidden/>
    <w:rsid w:val="0046512F"/>
  </w:style>
  <w:style w:customStyle="1" w:styleId="CommentSubjectChar1" w:type="character">
    <w:name w:val="Comment Subject Char1"/>
    <w:basedOn w:val="TekstkomentaraChar"/>
    <w:uiPriority w:val="99"/>
    <w:semiHidden/>
    <w:rsid w:val="0046512F"/>
    <w:rPr>
      <w:rFonts w:ascii="Times New Roman" w:cs="Times New Roman" w:eastAsia="Times New Roman" w:hAnsi="Times New Roman"/>
      <w:b/>
      <w:bCs/>
      <w:sz w:val="20"/>
      <w:szCs w:val="20"/>
      <w:lang w:eastAsia="hr-HR" w:val="en-US"/>
    </w:rPr>
  </w:style>
  <w:style w:customStyle="1" w:styleId="Default" w:type="paragraph">
    <w:name w:val="Default"/>
    <w:rsid w:val="0046512F"/>
    <w:pPr>
      <w:autoSpaceDE w:val="0"/>
      <w:autoSpaceDN w:val="0"/>
      <w:adjustRightInd w:val="0"/>
    </w:pPr>
    <w:rPr>
      <w:rFonts w:ascii="Calibri" w:cs="Calibri" w:eastAsiaTheme="minorHAnsi" w:hAnsi="Calibri"/>
      <w:color w:val="000000"/>
      <w:sz w:val="24"/>
      <w:szCs w:val="24"/>
      <w:lang w:eastAsia="en-US"/>
    </w:rPr>
  </w:style>
  <w:style w:customStyle="1" w:styleId="z-vrhobrascaChar" w:type="character">
    <w:name w:val="z-vrh obrasca Char"/>
    <w:basedOn w:val="Zadanifontodlomka"/>
    <w:link w:val="z-vrhobrasca"/>
    <w:uiPriority w:val="99"/>
    <w:rsid w:val="0046512F"/>
    <w:rPr>
      <w:rFonts w:ascii="Arial" w:cs="Arial" w:hAnsi="Arial"/>
      <w:vanish/>
      <w:sz w:val="16"/>
      <w:szCs w:val="16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46512F"/>
    <w:pPr>
      <w:pBdr>
        <w:bottom w:color="auto" w:space="1" w:sz="6" w:val="single"/>
      </w:pBdr>
      <w:jc w:val="center"/>
    </w:pPr>
    <w:rPr>
      <w:rFonts w:cs="Arial"/>
      <w:vanish/>
      <w:sz w:val="16"/>
      <w:szCs w:val="16"/>
      <w:lang w:eastAsia="hr-HR"/>
    </w:rPr>
  </w:style>
  <w:style w:customStyle="1" w:styleId="z-vrhobrascaChar1" w:type="character">
    <w:name w:val="z-vrh obrasca Char1"/>
    <w:basedOn w:val="Zadanifontodlomka"/>
    <w:uiPriority w:val="99"/>
    <w:rsid w:val="0046512F"/>
    <w:rPr>
      <w:rFonts w:ascii="Arial" w:cs="Arial" w:hAnsi="Arial"/>
      <w:vanish/>
      <w:sz w:val="16"/>
      <w:szCs w:val="16"/>
      <w:lang w:eastAsia="en-US"/>
    </w:rPr>
  </w:style>
  <w:style w:customStyle="1" w:styleId="z-TopofFormChar1" w:type="character">
    <w:name w:val="z-Top of Form Char1"/>
    <w:basedOn w:val="Zadanifontodlomka"/>
    <w:uiPriority w:val="99"/>
    <w:semiHidden/>
    <w:rsid w:val="0046512F"/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uiPriority w:val="99"/>
    <w:rsid w:val="0046512F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46512F"/>
    <w:pPr>
      <w:pBdr>
        <w:top w:color="auto" w:space="1" w:sz="6" w:val="single"/>
      </w:pBdr>
      <w:jc w:val="center"/>
    </w:pPr>
    <w:rPr>
      <w:rFonts w:cs="Arial"/>
      <w:vanish/>
      <w:sz w:val="16"/>
      <w:szCs w:val="16"/>
      <w:lang w:eastAsia="hr-HR"/>
    </w:rPr>
  </w:style>
  <w:style w:customStyle="1" w:styleId="z-dnoobrascaChar1" w:type="character">
    <w:name w:val="z-dno obrasca Char1"/>
    <w:basedOn w:val="Zadanifontodlomka"/>
    <w:uiPriority w:val="99"/>
    <w:rsid w:val="0046512F"/>
    <w:rPr>
      <w:rFonts w:ascii="Arial" w:cs="Arial" w:hAnsi="Arial"/>
      <w:vanish/>
      <w:sz w:val="16"/>
      <w:szCs w:val="16"/>
      <w:lang w:eastAsia="en-US"/>
    </w:rPr>
  </w:style>
  <w:style w:customStyle="1" w:styleId="z-BottomofFormChar1" w:type="character">
    <w:name w:val="z-Bottom of Form Char1"/>
    <w:basedOn w:val="Zadanifontodlomka"/>
    <w:uiPriority w:val="99"/>
    <w:semiHidden/>
    <w:rsid w:val="0046512F"/>
    <w:rPr>
      <w:rFonts w:ascii="Arial" w:cs="Arial" w:hAnsi="Arial"/>
      <w:vanish/>
      <w:sz w:val="16"/>
      <w:szCs w:val="16"/>
    </w:rPr>
  </w:style>
  <w:style w:customStyle="1" w:styleId="xl63" w:type="paragraph">
    <w:name w:val="xl63"/>
    <w:basedOn w:val="Normal"/>
    <w:rsid w:val="0046512F"/>
    <w:pPr>
      <w:spacing w:after="100" w:afterAutospacing="1" w:before="100" w:beforeAutospacing="1"/>
      <w:textAlignment w:val="center"/>
    </w:pPr>
    <w:rPr>
      <w:rFonts w:ascii="Times New Roman" w:hAnsi="Times New Roman"/>
      <w:lang w:val="en-US"/>
    </w:rPr>
  </w:style>
  <w:style w:customStyle="1" w:styleId="xl64" w:type="paragraph">
    <w:name w:val="xl64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hAnsi="Times New Roman"/>
      <w:sz w:val="20"/>
      <w:szCs w:val="20"/>
      <w:lang w:val="en-US"/>
    </w:rPr>
  </w:style>
  <w:style w:customStyle="1" w:styleId="xl65" w:type="paragraph">
    <w:name w:val="xl65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lang w:val="en-US"/>
    </w:rPr>
  </w:style>
  <w:style w:customStyle="1" w:styleId="xl66" w:type="paragraph">
    <w:name w:val="xl6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sz w:val="20"/>
      <w:szCs w:val="20"/>
      <w:lang w:val="en-US"/>
    </w:rPr>
  </w:style>
  <w:style w:customStyle="1" w:styleId="xl67" w:type="paragraph">
    <w:name w:val="xl6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 w:val="20"/>
      <w:szCs w:val="20"/>
      <w:lang w:val="en-US"/>
    </w:rPr>
  </w:style>
  <w:style w:customStyle="1" w:styleId="xl68" w:type="paragraph">
    <w:name w:val="xl6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sz w:val="20"/>
      <w:szCs w:val="20"/>
      <w:lang w:val="en-US"/>
    </w:rPr>
  </w:style>
  <w:style w:customStyle="1" w:styleId="xl69" w:type="paragraph">
    <w:name w:val="xl6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sz w:val="20"/>
      <w:szCs w:val="20"/>
      <w:lang w:val="en-US"/>
    </w:rPr>
  </w:style>
  <w:style w:customStyle="1" w:styleId="xl70" w:type="paragraph">
    <w:name w:val="xl70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 w:val="20"/>
      <w:szCs w:val="20"/>
      <w:lang w:val="en-US"/>
    </w:rPr>
  </w:style>
  <w:style w:customStyle="1" w:styleId="xl71" w:type="paragraph">
    <w:name w:val="xl71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sz w:val="20"/>
      <w:szCs w:val="20"/>
      <w:lang w:val="en-US"/>
    </w:rPr>
  </w:style>
  <w:style w:customStyle="1" w:styleId="xl72" w:type="paragraph">
    <w:name w:val="xl72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0000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color w:val="FFFFFF"/>
      <w:sz w:val="20"/>
      <w:szCs w:val="20"/>
      <w:lang w:val="en-US"/>
    </w:rPr>
  </w:style>
  <w:style w:customStyle="1" w:styleId="xl73" w:type="paragraph">
    <w:name w:val="xl73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0000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color w:val="FFFFFF"/>
      <w:sz w:val="20"/>
      <w:szCs w:val="20"/>
      <w:lang w:val="en-US"/>
    </w:rPr>
  </w:style>
  <w:style w:customStyle="1" w:styleId="xl74" w:type="paragraph">
    <w:name w:val="xl74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b/>
      <w:bCs/>
      <w:sz w:val="20"/>
      <w:szCs w:val="20"/>
      <w:lang w:val="en-US"/>
    </w:rPr>
  </w:style>
  <w:style w:customStyle="1" w:styleId="xl75" w:type="paragraph">
    <w:name w:val="xl75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b/>
      <w:bCs/>
      <w:sz w:val="20"/>
      <w:szCs w:val="20"/>
      <w:lang w:val="en-US"/>
    </w:rPr>
  </w:style>
  <w:style w:customStyle="1" w:styleId="xl76" w:type="paragraph">
    <w:name w:val="xl7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lang w:val="en-US"/>
    </w:rPr>
  </w:style>
  <w:style w:customStyle="1" w:styleId="xl77" w:type="paragraph">
    <w:name w:val="xl7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0"/>
      <w:szCs w:val="20"/>
      <w:lang w:val="en-US"/>
    </w:rPr>
  </w:style>
  <w:style w:customStyle="1" w:styleId="xl78" w:type="paragraph">
    <w:name w:val="xl7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hAnsi="Times New Roman"/>
      <w:b/>
      <w:bCs/>
      <w:sz w:val="20"/>
      <w:szCs w:val="20"/>
      <w:lang w:val="en-US"/>
    </w:rPr>
  </w:style>
  <w:style w:customStyle="1" w:styleId="xl79" w:type="paragraph">
    <w:name w:val="xl7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0"/>
      <w:szCs w:val="20"/>
      <w:lang w:val="en-US"/>
    </w:rPr>
  </w:style>
  <w:style w:customStyle="1" w:styleId="xl80" w:type="paragraph">
    <w:name w:val="xl80"/>
    <w:basedOn w:val="Normal"/>
    <w:rsid w:val="0046512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0"/>
      <w:szCs w:val="20"/>
      <w:lang w:val="en-US"/>
    </w:rPr>
  </w:style>
  <w:style w:customStyle="1" w:styleId="podnaslov41" w:type="paragraph">
    <w:name w:val="podnaslov 41"/>
    <w:basedOn w:val="naslov4"/>
    <w:next w:val="podnaslov4"/>
    <w:qFormat/>
    <w:rsid w:val="0046512F"/>
    <w:pPr>
      <w:ind w:hanging="646" w:left="1366"/>
    </w:pPr>
  </w:style>
  <w:style w:customStyle="1" w:styleId="xl185" w:type="paragraph">
    <w:name w:val="xl185"/>
    <w:basedOn w:val="Normal"/>
    <w:rsid w:val="0046512F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86" w:type="paragraph">
    <w:name w:val="xl186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hr-HR"/>
    </w:rPr>
  </w:style>
  <w:style w:customStyle="1" w:styleId="xl187" w:type="paragraph">
    <w:name w:val="xl187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hr-HR"/>
    </w:rPr>
  </w:style>
  <w:style w:customStyle="1" w:styleId="xl188" w:type="paragraph">
    <w:name w:val="xl188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89" w:type="paragraph">
    <w:name w:val="xl189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0" w:type="paragraph">
    <w:name w:val="xl190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1" w:type="paragraph">
    <w:name w:val="xl191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2" w:type="paragraph">
    <w:name w:val="xl192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b/>
      <w:bCs/>
      <w:sz w:val="20"/>
      <w:szCs w:val="20"/>
      <w:lang w:eastAsia="hr-HR"/>
    </w:rPr>
  </w:style>
  <w:style w:customStyle="1" w:styleId="xl193" w:type="paragraph">
    <w:name w:val="xl193"/>
    <w:basedOn w:val="Normal"/>
    <w:rsid w:val="0046512F"/>
    <w:pPr>
      <w:pBdr>
        <w:top w:color="auto" w:space="0" w:sz="8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4" w:type="paragraph">
    <w:name w:val="xl194"/>
    <w:basedOn w:val="Normal"/>
    <w:rsid w:val="0046512F"/>
    <w:pPr>
      <w:pBdr>
        <w:top w:color="auto" w:space="0" w:sz="8" w:val="single"/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5" w:type="paragraph">
    <w:name w:val="xl195"/>
    <w:basedOn w:val="Normal"/>
    <w:rsid w:val="0046512F"/>
    <w:pPr>
      <w:pBdr>
        <w:top w:color="auto" w:space="0" w:sz="8" w:val="single"/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6" w:type="paragraph">
    <w:name w:val="xl196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7" w:type="paragraph">
    <w:name w:val="xl197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8" w:type="paragraph">
    <w:name w:val="xl198"/>
    <w:basedOn w:val="Normal"/>
    <w:rsid w:val="0046512F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99" w:type="paragraph">
    <w:name w:val="xl199"/>
    <w:basedOn w:val="Normal"/>
    <w:rsid w:val="0046512F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0" w:type="paragraph">
    <w:name w:val="xl200"/>
    <w:basedOn w:val="Normal"/>
    <w:rsid w:val="0046512F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1" w:type="paragraph">
    <w:name w:val="xl201"/>
    <w:basedOn w:val="Normal"/>
    <w:rsid w:val="0046512F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2" w:type="paragraph">
    <w:name w:val="xl202"/>
    <w:basedOn w:val="Normal"/>
    <w:rsid w:val="0046512F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3" w:type="paragraph">
    <w:name w:val="xl203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4" w:type="paragraph">
    <w:name w:val="xl204"/>
    <w:basedOn w:val="Normal"/>
    <w:rsid w:val="0046512F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5" w:type="paragraph">
    <w:name w:val="xl205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6" w:type="paragraph">
    <w:name w:val="xl206"/>
    <w:basedOn w:val="Normal"/>
    <w:rsid w:val="0046512F"/>
    <w:pPr>
      <w:pBdr>
        <w:top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7" w:type="paragraph">
    <w:name w:val="xl207"/>
    <w:basedOn w:val="Normal"/>
    <w:rsid w:val="0046512F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08" w:type="paragraph">
    <w:name w:val="xl208"/>
    <w:basedOn w:val="Normal"/>
    <w:rsid w:val="0046512F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81" w:type="paragraph">
    <w:name w:val="xl181"/>
    <w:basedOn w:val="Normal"/>
    <w:rsid w:val="0046512F"/>
    <w:pPr>
      <w:pBdr>
        <w:top w:color="auto" w:space="0" w:sz="6" w:val="double"/>
        <w:bottom w:color="auto" w:space="0" w:sz="6" w:val="double"/>
      </w:pBdr>
      <w:spacing w:after="100" w:afterAutospacing="1" w:before="100" w:beforeAutospacing="1"/>
      <w:textAlignment w:val="center"/>
    </w:pPr>
    <w:rPr>
      <w:rFonts w:ascii="Times New Roman" w:hAnsi="Times New Roman"/>
      <w:b/>
      <w:bCs/>
      <w:color w:val="000080"/>
      <w:sz w:val="20"/>
      <w:szCs w:val="20"/>
      <w:lang w:eastAsia="hr-HR"/>
    </w:rPr>
  </w:style>
  <w:style w:customStyle="1" w:styleId="xl182" w:type="paragraph">
    <w:name w:val="xl182"/>
    <w:basedOn w:val="Normal"/>
    <w:rsid w:val="0046512F"/>
    <w:pP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183" w:type="paragraph">
    <w:name w:val="xl183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color w:val="000080"/>
      <w:sz w:val="20"/>
      <w:szCs w:val="20"/>
      <w:lang w:eastAsia="hr-HR"/>
    </w:rPr>
  </w:style>
  <w:style w:customStyle="1" w:styleId="xl184" w:type="paragraph">
    <w:name w:val="xl184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color w:val="000080"/>
      <w:sz w:val="20"/>
      <w:szCs w:val="20"/>
      <w:lang w:eastAsia="hr-HR"/>
    </w:rPr>
  </w:style>
  <w:style w:customStyle="1" w:styleId="xl209" w:type="paragraph">
    <w:name w:val="xl209"/>
    <w:basedOn w:val="Normal"/>
    <w:rsid w:val="0046512F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10" w:type="paragraph">
    <w:name w:val="xl210"/>
    <w:basedOn w:val="Normal"/>
    <w:rsid w:val="0046512F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11" w:type="paragraph">
    <w:name w:val="xl211"/>
    <w:basedOn w:val="Normal"/>
    <w:rsid w:val="0046512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12" w:type="paragraph">
    <w:name w:val="xl212"/>
    <w:basedOn w:val="Normal"/>
    <w:rsid w:val="0046512F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13" w:type="paragraph">
    <w:name w:val="xl213"/>
    <w:basedOn w:val="Normal"/>
    <w:rsid w:val="0046512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14" w:type="paragraph">
    <w:name w:val="xl214"/>
    <w:basedOn w:val="Normal"/>
    <w:rsid w:val="0046512F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15" w:type="paragraph">
    <w:name w:val="xl215"/>
    <w:basedOn w:val="Normal"/>
    <w:rsid w:val="0046512F"/>
    <w:pPr>
      <w:pBdr>
        <w:left w:color="auto" w:space="0" w:sz="8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16" w:type="paragraph">
    <w:name w:val="xl216"/>
    <w:basedOn w:val="Normal"/>
    <w:rsid w:val="0046512F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17" w:type="paragraph">
    <w:name w:val="xl217"/>
    <w:basedOn w:val="Normal"/>
    <w:rsid w:val="0046512F"/>
    <w:pPr>
      <w:pBdr>
        <w:top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18" w:type="paragraph">
    <w:name w:val="xl218"/>
    <w:basedOn w:val="Normal"/>
    <w:rsid w:val="0046512F"/>
    <w:pP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19" w:type="paragraph">
    <w:name w:val="xl219"/>
    <w:basedOn w:val="Normal"/>
    <w:rsid w:val="0046512F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20" w:type="paragraph">
    <w:name w:val="xl220"/>
    <w:basedOn w:val="Normal"/>
    <w:rsid w:val="0046512F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21" w:type="paragraph">
    <w:name w:val="xl221"/>
    <w:basedOn w:val="Normal"/>
    <w:rsid w:val="0046512F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22" w:type="paragraph">
    <w:name w:val="xl222"/>
    <w:basedOn w:val="Normal"/>
    <w:rsid w:val="0046512F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23" w:type="paragraph">
    <w:name w:val="xl223"/>
    <w:basedOn w:val="Normal"/>
    <w:rsid w:val="0046512F"/>
    <w:pPr>
      <w:pBdr>
        <w:bottom w:color="auto" w:space="0" w:sz="8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0"/>
      <w:szCs w:val="20"/>
      <w:lang w:eastAsia="hr-HR"/>
    </w:rPr>
  </w:style>
  <w:style w:customStyle="1" w:styleId="xl224" w:type="paragraph">
    <w:name w:val="xl224"/>
    <w:basedOn w:val="Normal"/>
    <w:rsid w:val="0046512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25" w:type="paragraph">
    <w:name w:val="xl225"/>
    <w:basedOn w:val="Normal"/>
    <w:rsid w:val="0046512F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xl226" w:type="paragraph">
    <w:name w:val="xl226"/>
    <w:basedOn w:val="Normal"/>
    <w:rsid w:val="0046512F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16"/>
      <w:szCs w:val="16"/>
      <w:lang w:eastAsia="hr-HR"/>
    </w:rPr>
  </w:style>
  <w:style w:customStyle="1" w:styleId="Style3" w:type="numbering">
    <w:name w:val="Style3"/>
    <w:uiPriority w:val="99"/>
    <w:rsid w:val="0046512F"/>
    <w:pPr>
      <w:numPr>
        <w:numId w:val="6"/>
      </w:numPr>
    </w:pPr>
  </w:style>
  <w:style w:customStyle="1" w:styleId="ctitle" w:type="character">
    <w:name w:val="c_title"/>
    <w:basedOn w:val="Zadanifontodlomka"/>
    <w:rsid w:val="0046512F"/>
  </w:style>
  <w:style w:styleId="Revizija" w:type="paragraph">
    <w:name w:val="Revision"/>
    <w:hidden/>
    <w:uiPriority w:val="99"/>
    <w:semiHidden/>
    <w:rsid w:val="0046512F"/>
    <w:rPr>
      <w:rFonts w:asciiTheme="minorHAnsi" w:cstheme="minorBidi" w:eastAsiaTheme="minorEastAsia" w:hAnsiTheme="minorHAnsi"/>
      <w:sz w:val="22"/>
      <w:szCs w:val="22"/>
    </w:rPr>
  </w:style>
  <w:style w:customStyle="1" w:styleId="xl62862" w:type="paragraph">
    <w:name w:val="xl62862"/>
    <w:basedOn w:val="Normal"/>
    <w:rsid w:val="0046512F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  <w:lang w:eastAsia="hr-HR"/>
    </w:rPr>
  </w:style>
  <w:style w:customStyle="1" w:styleId="xl62863" w:type="paragraph">
    <w:name w:val="xl62863"/>
    <w:basedOn w:val="Normal"/>
    <w:rsid w:val="0046512F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62864" w:type="paragraph">
    <w:name w:val="xl62864"/>
    <w:basedOn w:val="Normal"/>
    <w:rsid w:val="0046512F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62865" w:type="paragraph">
    <w:name w:val="xl62865"/>
    <w:basedOn w:val="Normal"/>
    <w:rsid w:val="0046512F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62866" w:type="paragraph">
    <w:name w:val="xl6286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36609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67" w:type="paragraph">
    <w:name w:val="xl6286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36609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68" w:type="paragraph">
    <w:name w:val="xl6286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36609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69" w:type="paragraph">
    <w:name w:val="xl6286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0" w:type="paragraph">
    <w:name w:val="xl62870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1" w:type="paragraph">
    <w:name w:val="xl62871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2" w:type="paragraph">
    <w:name w:val="xl62872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3" w:type="paragraph">
    <w:name w:val="xl62873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4" w:type="paragraph">
    <w:name w:val="xl62874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75" w:type="paragraph">
    <w:name w:val="xl62875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76" w:type="paragraph">
    <w:name w:val="xl6287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77" w:type="paragraph">
    <w:name w:val="xl6287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78" w:type="paragraph">
    <w:name w:val="xl6287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79" w:type="paragraph">
    <w:name w:val="xl6287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80" w:type="paragraph">
    <w:name w:val="xl62880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b/>
      <w:bCs/>
      <w:sz w:val="16"/>
      <w:szCs w:val="16"/>
      <w:lang w:eastAsia="hr-HR"/>
    </w:rPr>
  </w:style>
  <w:style w:customStyle="1" w:styleId="xl62881" w:type="paragraph">
    <w:name w:val="xl62881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82" w:type="paragraph">
    <w:name w:val="xl62882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83" w:type="paragraph">
    <w:name w:val="xl62883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84" w:type="paragraph">
    <w:name w:val="xl62884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85" w:type="paragraph">
    <w:name w:val="xl62885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86" w:type="paragraph">
    <w:name w:val="xl62886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87" w:type="paragraph">
    <w:name w:val="xl62887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color w:val="FFFFFF"/>
      <w:sz w:val="16"/>
      <w:szCs w:val="16"/>
      <w:lang w:eastAsia="hr-HR"/>
    </w:rPr>
  </w:style>
  <w:style w:customStyle="1" w:styleId="xl62888" w:type="paragraph">
    <w:name w:val="xl62888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color w:val="FFFFFF"/>
      <w:sz w:val="16"/>
      <w:szCs w:val="16"/>
      <w:lang w:eastAsia="hr-HR"/>
    </w:rPr>
  </w:style>
  <w:style w:customStyle="1" w:styleId="xl62889" w:type="paragraph">
    <w:name w:val="xl62889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90" w:type="paragraph">
    <w:name w:val="xl62890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4406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FFFFFF"/>
      <w:sz w:val="16"/>
      <w:szCs w:val="16"/>
      <w:lang w:eastAsia="hr-HR"/>
    </w:rPr>
  </w:style>
  <w:style w:customStyle="1" w:styleId="xl62891" w:type="paragraph">
    <w:name w:val="xl62891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92" w:type="paragraph">
    <w:name w:val="xl62892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xl62893" w:type="paragraph">
    <w:name w:val="xl62893"/>
    <w:basedOn w:val="Normal"/>
    <w:rsid w:val="004651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E61B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F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25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svibnja 2017.</izvorni_sadrzaj>
    <derivirana_varijabla naziv="DomainObject.PlaniraniZavrsetakDatum_1">18. svibnja 2017.</derivirana_varijabla>
  </DomainObject.PlaniraniZavrsetakDatum>
  <DomainObject.PlaniraniPocetakDatum>
    <izvorni_sadrzaj>18. svibnja 2017.</izvorni_sadrzaj>
    <derivirana_varijabla naziv="DomainObject.PlaniraniPocetakDatum_1">18.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svibnja 2017.</izvorni_sadrzaj>
    <derivirana_varijabla naziv="DomainObject.Zapisnik.DatumKreiranja_1">18.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Stpn-1/2017-5</izvorni_sadrzaj>
    <derivirana_varijabla naziv="DomainObject.Zapisnik.Oznaka_1">Stpn-1/2017-5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ARBUM d.o.o.</izvorni_sadrzaj>
    <derivirana_varijabla naziv="DomainObject.Predmet.StrankaFormated_1">  ARBUM d.o.o.</derivirana_varijabla>
  </DomainObject.Predmet.StrankaFormated>
  <DomainObject.Predmet.StrankaFormatedOIB>
    <izvorni_sadrzaj>  ARBUM d.o.o., OIB 42276646191</izvorni_sadrzaj>
    <derivirana_varijabla naziv="DomainObject.Predmet.StrankaFormatedOIB_1">  ARBUM d.o.o., OIB 42276646191</derivirana_varijabla>
  </DomainObject.Predmet.StrankaFormatedOIB>
  <DomainObject.Predmet.StrankaFormatedWithAdress>
    <izvorni_sadrzaj> ARBUM d.o.o., Mali Palit bb, 51280 Rab</izvorni_sadrzaj>
    <derivirana_varijabla naziv="DomainObject.Predmet.StrankaFormatedWithAdress_1"> ARBUM d.o.o., Mali Palit bb, 51280 Rab</derivirana_varijabla>
  </DomainObject.Predmet.StrankaFormatedWithAdress>
  <DomainObject.Predmet.StrankaFormatedWithAdressOIB>
    <izvorni_sadrzaj> ARBUM d.o.o., OIB 42276646191, Mali Palit bb, 51280 Rab</izvorni_sadrzaj>
    <derivirana_varijabla naziv="DomainObject.Predmet.StrankaFormatedWithAdressOIB_1"> ARBUM d.o.o., OIB 42276646191, Mali Palit bb, 51280 Rab</derivirana_varijabla>
  </DomainObject.Predmet.StrankaFormatedWithAdressOIB>
  <DomainObject.Predmet.StrankaWithAdress>
    <izvorni_sadrzaj>ARBUM d.o.o. Mali Palit bb,51280 Rab</izvorni_sadrzaj>
    <derivirana_varijabla naziv="DomainObject.Predmet.StrankaWithAdress_1">ARBUM d.o.o. Mali Palit bb,51280 Rab</derivirana_varijabla>
  </DomainObject.Predmet.StrankaWithAdress>
  <DomainObject.Predmet.StrankaWithAdressOIB>
    <izvorni_sadrzaj>ARBUM d.o.o., OIB 42276646191, Mali Palit bb,51280 Rab</izvorni_sadrzaj>
    <derivirana_varijabla naziv="DomainObject.Predmet.StrankaWithAdressOIB_1">ARBUM d.o.o., OIB 42276646191, Mali Palit bb,51280 Rab</derivirana_varijabla>
  </DomainObject.Predmet.StrankaWithAdressOIB>
  <DomainObject.Predmet.StrankaNazivFormated>
    <izvorni_sadrzaj>ARBUM d.o.o.</izvorni_sadrzaj>
    <derivirana_varijabla naziv="DomainObject.Predmet.StrankaNazivFormated_1">ARBUM d.o.o.</derivirana_varijabla>
  </DomainObject.Predmet.StrankaNazivFormated>
  <DomainObject.Predmet.StrankaNazivFormatedOIB>
    <izvorni_sadrzaj>ARBUM d.o.o., OIB 42276646191</izvorni_sadrzaj>
    <derivirana_varijabla naziv="DomainObject.Predmet.StrankaNazivFormatedOIB_1">ARBUM d.o.o., OIB 42276646191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ARBUM d.o.o.</item>
    </izvorni_sadrzaj>
    <derivirana_varijabla naziv="DomainObject.Predmet.StrankaListFormated_1">
      <item>ARBUM d.o.o.</item>
    </derivirana_varijabla>
  </DomainObject.Predmet.StrankaListFormated>
  <DomainObject.Predmet.StrankaListFormatedOIB>
    <izvorni_sadrzaj>
      <item>ARBUM d.o.o., OIB 42276646191</item>
    </izvorni_sadrzaj>
    <derivirana_varijabla naziv="DomainObject.Predmet.StrankaListFormatedOIB_1">
      <item>ARBUM d.o.o., OIB 42276646191</item>
    </derivirana_varijabla>
  </DomainObject.Predmet.StrankaListFormatedOIB>
  <DomainObject.Predmet.StrankaListFormatedWithAdress>
    <izvorni_sadrzaj>
      <item>ARBUM d.o.o., Mali Palit bb, 51280 Rab</item>
    </izvorni_sadrzaj>
    <derivirana_varijabla naziv="DomainObject.Predmet.StrankaListFormatedWithAdress_1">
      <item>ARBUM d.o.o., Mali Palit bb, 51280 Rab</item>
    </derivirana_varijabla>
  </DomainObject.Predmet.StrankaListFormatedWithAdress>
  <DomainObject.Predmet.StrankaListFormatedWithAdressOIB>
    <izvorni_sadrzaj>
      <item>ARBUM d.o.o., OIB 42276646191, Mali Palit bb, 51280 Rab</item>
    </izvorni_sadrzaj>
    <derivirana_varijabla naziv="DomainObject.Predmet.StrankaListFormatedWithAdressOIB_1">
      <item>ARBUM d.o.o., OIB 42276646191, Mali Palit bb, 51280 Rab</item>
    </derivirana_varijabla>
  </DomainObject.Predmet.StrankaListFormatedWithAdressOIB>
  <DomainObject.Predmet.StrankaListNazivFormated>
    <izvorni_sadrzaj>
      <item>ARBUM d.o.o.</item>
    </izvorni_sadrzaj>
    <derivirana_varijabla naziv="DomainObject.Predmet.StrankaListNazivFormated_1">
      <item>ARBUM d.o.o.</item>
    </derivirana_varijabla>
  </DomainObject.Predmet.StrankaListNazivFormated>
  <DomainObject.Predmet.StrankaListNazivFormatedOIB>
    <izvorni_sadrzaj>
      <item>ARBUM d.o.o., OIB 42276646191</item>
    </izvorni_sadrzaj>
    <derivirana_varijabla naziv="DomainObject.Predmet.StrankaListNazivFormatedOIB_1">
      <item>ARBUM d.o.o., OIB 42276646191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Formated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Formated>
  <DomainObject.Predmet.OstaliListFormatedOIB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FormatedOIB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FormatedOIB>
  <DomainObject.Predmet.OstaliListFormatedWithAdress>
    <izvorni_sadrzaj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izvorni_sadrzaj>
    <derivirana_varijabla naziv="DomainObject.Predmet.OstaliListFormatedWithAdress_1"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derivirana_varijabla>
  </DomainObject.Predmet.OstaliListFormatedWithAdress>
  <DomainObject.Predmet.OstaliListFormatedWithAdressOIB>
    <izvorni_sadrzaj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izvorni_sadrzaj>
    <derivirana_varijabla naziv="DomainObject.Predmet.OstaliListFormatedWithAdressOIB_1"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derivirana_varijabla>
  </DomainObject.Predmet.OstaliListFormatedWithAdressOIB>
  <DomainObject.Predmet.OstaliListNazivFormated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NazivFormated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NazivFormated>
  <DomainObject.Predmet.OstaliListNazivFormatedOIB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NazivFormatedOIB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Stpn-1/2017-5</izvorni_sadrzaj>
    <derivirana_varijabla naziv="DomainObject.PoslovniBrojDokumenta_1">Stpn-1/2017-5</derivirana_varijabla>
  </DomainObject.PoslovniBrojDokumenta>
  <DomainObject.Predmet.StrankaIDrugi>
    <izvorni_sadrzaj>ARBUM d.o.o.</izvorni_sadrzaj>
    <derivirana_varijabla naziv="DomainObject.Predmet.StrankaIDrugi_1">ARBUM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ARBUM d.o.o., OIB 42276646191, Mali Palit bb, 51280 Rab</izvorni_sadrzaj>
    <derivirana_varijabla naziv="DomainObject.Predmet.StrankaIDrugiAdressOIB_1">ARBUM d.o.o., OIB 42276646191, Mali Palit bb,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ARBUM d.o.o.</item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SudioniciListNaziv_1">
      <item>ARBUM d.o.o.</item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SudioniciListNaziv>
  <DomainObject.Predmet.SudioniciListAdressOIB>
    <izvorni_sadrzaj>
      <item>ARBUM d.o.o., OIB 42276646191, Mali Palit bb,51280 Rab</item>
      <item>MARINKO KORDIĆ, MALI PALIT BB,51280 Rab</item>
      <item>ANICA MATAHLIJA, MALI PALIT BB,51280 Rab</item>
      <item>TIHOMIR MATAHLIJA, MALI PALIT BB,51280 Rab</item>
      <item>VANJA MATAHLIJA, MALI PALIT BB,51280 Rab</item>
      <item>DARKO ACINGER, MATIJE GUPCA 11,10310 Ivanić-Grad</item>
      <item>MIA VUJIĆ, N. TESLE 9/V-VI,51000 Rijeka</item>
      <item>MARKO KUVAČ, LAGINJINA 19,51000 Rijeka</item>
      <item>MARIO PULJIĆ, KERESTINEČKIH ŽRTAVA 38,10000 Zagreb</item>
    </izvorni_sadrzaj>
    <derivirana_varijabla naziv="DomainObject.Predmet.SudioniciListAdressOIB_1">
      <item>ARBUM d.o.o., OIB 42276646191, Mali Palit bb,51280 Rab</item>
      <item>MARINKO KORDIĆ, MALI PALIT BB,51280 Rab</item>
      <item>ANICA MATAHLIJA, MALI PALIT BB,51280 Rab</item>
      <item>TIHOMIR MATAHLIJA, MALI PALIT BB,51280 Rab</item>
      <item>VANJA MATAHLIJA, MALI PALIT BB,51280 Rab</item>
      <item>DARKO ACINGER, MATIJE GUPCA 11,10310 Ivanić-Grad</item>
      <item>MIA VUJIĆ, N. TESLE 9/V-VI,51000 Rijeka</item>
      <item>MARKO KUVAČ, LAGINJINA 19,51000 Rijeka</item>
      <item>MARIO PULJIĆ,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42276646191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42276646191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91A02-CDED-4186-A22B-D4685423E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2334</properties:Characters>
  <properties:Lines>81</properties:Lines>
  <properties:Paragraphs>37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2017-05-17T12:25:00Z</dcterms:created>
  <dc:creator>dcmelik</dc:creator>
  <cp:lastModifiedBy>Jasna Radulović</cp:lastModifiedBy>
  <cp:lastPrinted>2017-05-17T12:26:00Z</cp:lastPrinted>
  <dcterms:modified xmlns:xsi="http://www.w3.org/2001/XMLSchema-instance" xsi:type="dcterms:W3CDTF">2017-05-18T07:36:00Z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Stpn-1/2017-5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