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218a" w14:paraId="c48218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67184">
        <w:t>8131/2015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37753">
        <w:t xml:space="preserve">16. ožujka </w:t>
      </w:r>
      <w:r w:rsidR="00F60614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E72C97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B3415A" w:rsidRPr="00B3415A">
        <w:t xml:space="preserve"> </w:t>
      </w:r>
      <w:r w:rsidR="00F67184">
        <w:t>KULIR PROIZVOD d.o.o., Zagreb, Janka Leskovara 9</w:t>
      </w:r>
      <w:r w:rsidR="00B13356">
        <w:t xml:space="preserve">, OIB: </w:t>
      </w:r>
      <w:r w:rsidR="00F67184">
        <w:t>67148131177</w:t>
      </w:r>
      <w:r w:rsidR="00B13356">
        <w:t xml:space="preserve">, MBS: </w:t>
      </w:r>
      <w:r w:rsidR="00F67184">
        <w:t>080516887</w:t>
      </w:r>
      <w:r w:rsidR="00B13356">
        <w:t>.</w:t>
      </w:r>
    </w:p>
    <w:p w:rsidRDefault="00B13356" w:rsidP="00E72C97" w:rsidR="00B13356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67184">
        <w:t xml:space="preserve">4.464,66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37753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67184">
      <w:t>8131/2015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443F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37753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31BE5"/>
    <w:rsid w:val="00A71431"/>
    <w:rsid w:val="00AC4528"/>
    <w:rsid w:val="00AD027A"/>
    <w:rsid w:val="00B13356"/>
    <w:rsid w:val="00B3415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588A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60614"/>
    <w:rsid w:val="00F6718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4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4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8131</izvorni_sadrzaj>
    <derivirana_varijabla naziv="DomainObject.Predmet.Broj_1">8131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St-8131/2015</izvorni_sadrzaj>
    <derivirana_varijabla naziv="DomainObject.Predmet.OznakaBroj_1">St-8131/2015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KULIR PROIZVOD d.o.o. zastupanog po punomoćniku Boris Cvetko</izvorni_sadrzaj>
    <derivirana_varijabla naziv="DomainObject.Predmet.ProtustrankaFormated_1">  KULIR PROIZVOD d.o.o. zastupanog po punomoćniku Boris Cvetko</derivirana_varijabla>
  </DomainObject.Predmet.ProtustrankaFormated>
  <DomainObject.Predmet.ProtustrankaFormatedOIB>
    <izvorni_sadrzaj>  KULIR PROIZVOD d.o.o., OIB 67148131177 zastupanog po punomoćniku Boris Cvetko</izvorni_sadrzaj>
    <derivirana_varijabla naziv="DomainObject.Predmet.ProtustrankaFormatedOIB_1">  KULIR PROIZVOD d.o.o., OIB 67148131177 zastupanog po punomoćniku Boris Cvetko</derivirana_varijabla>
  </DomainObject.Predmet.ProtustrankaFormatedOIB>
  <DomainObject.Predmet.ProtustrankaFormatedWithAdress>
    <izvorni_sadrzaj> KULIR PROIZVOD d.o.o., Janka Leskovara 9, 10000 Zagreb zastupanog po punomoćniku Boris Cvetko</izvorni_sadrzaj>
    <derivirana_varijabla naziv="DomainObject.Predmet.ProtustrankaFormatedWithAdress_1"> KULIR PROIZVOD d.o.o., Janka Leskovara 9, 10000 Zagreb zastupanog po punomoćniku Boris Cvetko</derivirana_varijabla>
  </DomainObject.Predmet.ProtustrankaFormatedWithAdress>
  <DomainObject.Predmet.ProtustrankaFormatedWithAdressOIB>
    <izvorni_sadrzaj> KULIR PROIZVOD d.o.o., OIB 67148131177, Janka Leskovara 9, 10000 Zagreb zastupanog po punomoćniku Boris Cvetko</izvorni_sadrzaj>
    <derivirana_varijabla naziv="DomainObject.Predmet.ProtustrankaFormatedWithAdressOIB_1"> KULIR PROIZVOD d.o.o., OIB 67148131177, Janka Leskovara 9, 10000 Zagreb zastupanog po punomoćniku Boris Cvetko</derivirana_varijabla>
  </DomainObject.Predmet.ProtustrankaFormatedWithAdressOIB>
  <DomainObject.Predmet.ProtustrankaWithAdress>
    <izvorni_sadrzaj>KULIR PROIZVOD d.o.o. Janka Leskovara 9, 10000 Zagreb</izvorni_sadrzaj>
    <derivirana_varijabla naziv="DomainObject.Predmet.ProtustrankaWithAdress_1">KULIR PROIZVOD d.o.o. Janka Leskovara 9, 10000 Zagreb</derivirana_varijabla>
  </DomainObject.Predmet.ProtustrankaWithAdress>
  <DomainObject.Predmet.ProtustrankaWithAdressOIB>
    <izvorni_sadrzaj>KULIR PROIZVOD d.o.o., OIB 67148131177, Janka Leskovara 9, 10000 Zagreb</izvorni_sadrzaj>
    <derivirana_varijabla naziv="DomainObject.Predmet.ProtustrankaWithAdressOIB_1">KULIR PROIZVOD d.o.o., OIB 67148131177, Janka Leskovara 9, 10000 Zagreb</derivirana_varijabla>
  </DomainObject.Predmet.ProtustrankaWithAdressOIB>
  <DomainObject.Predmet.ProtustrankaNazivFormated>
    <izvorni_sadrzaj>KULIR PROIZVOD d.o.o.</izvorni_sadrzaj>
    <derivirana_varijabla naziv="DomainObject.Predmet.ProtustrankaNazivFormated_1">KULIR PROIZVOD d.o.o.</derivirana_varijabla>
  </DomainObject.Predmet.ProtustrankaNazivFormated>
  <DomainObject.Predmet.ProtustrankaNazivFormatedOIB>
    <izvorni_sadrzaj>KULIR PROIZVOD d.o.o., OIB 67148131177</izvorni_sadrzaj>
    <derivirana_varijabla naziv="DomainObject.Predmet.ProtustrankaNazivFormatedOIB_1">KULIR PROIZVOD d.o.o., OIB 67148131177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KULIR PROIZVOD d.o.o. zastupanog po punomoćniku Boris Cvetko</item>
    </izvorni_sadrzaj>
    <derivirana_varijabla naziv="DomainObject.Predmet.ProtuStrankaListFormated_1">
      <item>KULIR PROIZVOD d.o.o. zastupanog po punomoćniku Boris Cvetko</item>
    </derivirana_varijabla>
  </DomainObject.Predmet.ProtuStrankaListFormated>
  <DomainObject.Predmet.ProtuStrankaListFormatedOIB>
    <izvorni_sadrzaj>
      <item>KULIR PROIZVOD d.o.o., OIB 67148131177 zastupanog po punomoćniku Boris Cvetko</item>
    </izvorni_sadrzaj>
    <derivirana_varijabla naziv="DomainObject.Predmet.ProtuStrankaListFormatedOIB_1">
      <item>KULIR PROIZVOD d.o.o., OIB 67148131177 zastupanog po punomoćniku Boris Cvetko</item>
    </derivirana_varijabla>
  </DomainObject.Predmet.ProtuStrankaListFormatedOIB>
  <DomainObject.Predmet.ProtuStrankaListFormatedWithAdress>
    <izvorni_sadrzaj>
      <item>KULIR PROIZVOD d.o.o., Janka Leskovara 9, 10000 Zagreb zastupanog po punomoćniku Boris Cvetko</item>
    </izvorni_sadrzaj>
    <derivirana_varijabla naziv="DomainObject.Predmet.ProtuStrankaListFormatedWithAdress_1">
      <item>KULIR PROIZVOD d.o.o., Janka Leskovara 9, 10000 Zagreb zastupanog po punomoćniku Boris Cvetko</item>
    </derivirana_varijabla>
  </DomainObject.Predmet.ProtuStrankaListFormatedWithAdress>
  <DomainObject.Predmet.ProtuStrankaListFormatedWithAdressOIB>
    <izvorni_sadrzaj>
      <item>KULIR PROIZVOD d.o.o., OIB 67148131177, Janka Leskovara 9, 10000 Zagreb zastupanog po punomoćniku Boris Cvetko</item>
    </izvorni_sadrzaj>
    <derivirana_varijabla naziv="DomainObject.Predmet.ProtuStrankaListFormatedWithAdressOIB_1">
      <item>KULIR PROIZVOD d.o.o., OIB 67148131177, Janka Leskovara 9, 10000 Zagreb zastupanog po punomoćniku Boris Cvetko</item>
    </derivirana_varijabla>
  </DomainObject.Predmet.ProtuStrankaListFormatedWithAdressOIB>
  <DomainObject.Predmet.ProtuStrankaListNazivFormated>
    <izvorni_sadrzaj>
      <item>KULIR PROIZVOD d.o.o.</item>
    </izvorni_sadrzaj>
    <derivirana_varijabla naziv="DomainObject.Predmet.ProtuStrankaListNazivFormated_1">
      <item>KULIR PROIZVOD d.o.o.</item>
    </derivirana_varijabla>
  </DomainObject.Predmet.ProtuStrankaListNazivFormated>
  <DomainObject.Predmet.ProtuStrankaListNazivFormatedOIB>
    <izvorni_sadrzaj>
      <item>KULIR PROIZVOD d.o.o., OIB 67148131177</item>
    </izvorni_sadrzaj>
    <derivirana_varijabla naziv="DomainObject.Predmet.ProtuStrankaListNazivFormatedOIB_1">
      <item>KULIR PROIZVOD d.o.o., OIB 67148131177</item>
    </derivirana_varijabla>
  </DomainObject.Predmet.ProtuStrankaListNazivFormatedOIB>
  <DomainObject.Predmet.OstaliListFormated>
    <izvorni_sadrzaj>
      <item>Boris Cvetko punomoćnik sudionika u postupku KULIR PROIZVOD d.o.o.</item>
    </izvorni_sadrzaj>
    <derivirana_varijabla naziv="DomainObject.Predmet.OstaliListFormated_1">
      <item>Boris Cvetko punomoćnik sudionika u postupku KULIR PROIZVOD d.o.o.</item>
    </derivirana_varijabla>
  </DomainObject.Predmet.OstaliListFormated>
  <DomainObject.Predmet.OstaliListFormatedOIB>
    <izvorni_sadrzaj>
      <item>Boris Cvetko, OIB 06331422851 punomoćnik sudionika u postupku KULIR PROIZVOD d.o.o.</item>
    </izvorni_sadrzaj>
    <derivirana_varijabla naziv="DomainObject.Predmet.OstaliListFormatedOIB_1">
      <item>Boris Cvetko, OIB 06331422851 punomoćnik sudionika u postupku KULIR PROIZVOD d.o.o.</item>
    </derivirana_varijabla>
  </DomainObject.Predmet.OstaliListFormatedOIB>
  <DomainObject.Predmet.OstaliListFormatedWithAdress>
    <izvorni_sadrzaj>
      <item>Boris Cvetko, Janka Leskovara 9, 10000 Zagreb punomoćnik sudionika u postupku KULIR PROIZVOD d.o.o.</item>
    </izvorni_sadrzaj>
    <derivirana_varijabla naziv="DomainObject.Predmet.OstaliListFormatedWithAdress_1">
      <item>Boris Cvetko, Janka Leskovara 9, 10000 Zagreb punomoćnik sudionika u postupku KULIR PROIZVOD d.o.o.</item>
    </derivirana_varijabla>
  </DomainObject.Predmet.OstaliListFormatedWithAdress>
  <DomainObject.Predmet.OstaliListFormatedWithAdressOIB>
    <izvorni_sadrzaj>
      <item>Boris Cvetko, OIB 06331422851, Janka Leskovara 9, 10000 Zagreb punomoćnik sudionika u postupku KULIR PROIZVOD d.o.o.</item>
    </izvorni_sadrzaj>
    <derivirana_varijabla naziv="DomainObject.Predmet.OstaliListFormatedWithAdressOIB_1">
      <item>Boris Cvetko, OIB 06331422851, Janka Leskovara 9, 10000 Zagreb punomoćnik sudionika u postupku KULIR PROIZVOD d.o.o.</item>
    </derivirana_varijabla>
  </DomainObject.Predmet.OstaliListFormatedWithAdressOIB>
  <DomainObject.Predmet.OstaliListNazivFormated>
    <izvorni_sadrzaj>
      <item>Boris Cvetko</item>
    </izvorni_sadrzaj>
    <derivirana_varijabla naziv="DomainObject.Predmet.OstaliListNazivFormated_1">
      <item>Boris Cvetko</item>
    </derivirana_varijabla>
  </DomainObject.Predmet.OstaliListNazivFormated>
  <DomainObject.Predmet.OstaliListNazivFormatedOIB>
    <izvorni_sadrzaj>
      <item>Boris Cvetko, OIB 06331422851</item>
    </izvorni_sadrzaj>
    <derivirana_varijabla naziv="DomainObject.Predmet.OstaliListNazivFormatedOIB_1">
      <item>Boris Cvetko, OIB 06331422851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KULIR PROIZVOD d.o.o.</izvorni_sadrzaj>
    <derivirana_varijabla naziv="DomainObject.Predmet.ProtustrankaIDrugi_1">KULIR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KULIR PROIZVOD d.o.o., OIB 67148131177, Janka Leskovara 9, 10000 Zagreb</izvorni_sadrzaj>
    <derivirana_varijabla naziv="DomainObject.Predmet.ProtustrankaIDrugiAdressOIB_1">KULIR PROIZVOD d.o.o., OIB 67148131177, Janka Leskovara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KULIR PROIZVOD d.o.o.</item>
      <item>Boris Cvetko</item>
    </izvorni_sadrzaj>
    <derivirana_varijabla naziv="DomainObject.Predmet.SudioniciListNaziv_1">
      <item>FINA Regionalni centar Zagreb</item>
      <item>KULIR PROIZVOD d.o.o.</item>
      <item>Boris Cvetko</item>
    </derivirana_varijabla>
  </DomainObject.Predmet.SudioniciListNaziv>
  <DomainObject.Predmet.SudioniciListAdressOIB>
    <izvorni_sadrzaj>
      <item>FINA Regionalni centar Zagreb, OIB 85821130368, Trg svibanjskih žrtava 1995. 1,10000 Zagreb</item>
      <item>KULIR PROIZVOD d.o.o., OIB 67148131177, Janka Leskovara 9,10000 Zagreb</item>
      <item>Boris Cvetko, OIB 06331422851, Janka Leskovara 9,10000 Zagreb</item>
    </izvorni_sadrzaj>
    <derivirana_varijabla naziv="DomainObject.Predmet.SudioniciListAdressOIB_1">
      <item>FINA Regionalni centar Zagreb, OIB 85821130368, Trg svibanjskih žrtava 1995. 1,10000 Zagreb</item>
      <item>KULIR PROIZVOD d.o.o., OIB 67148131177, Janka Leskovara 9,10000 Zagreb</item>
      <item>Boris Cvetko, OIB 06331422851, Janka Leskovara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67148131177</item>
      <item>, OIB 06331422851</item>
    </izvorni_sadrzaj>
    <derivirana_varijabla naziv="DomainObject.Predmet.SudioniciListNazivOIB_1">
      <item>, OIB 85821130368</item>
      <item>, OIB 67148131177</item>
      <item>, OIB 06331422851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1458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2016-02-12T11:34:00Z</dcterms:created>
  <dc:creator>ilukac</dc:creator>
  <cp:lastModifiedBy>Mirela Šantek</cp:lastModifiedBy>
  <cp:lastPrinted>2016-03-14T09:40:00Z</cp:lastPrinted>
  <dcterms:modified xmlns:xsi="http://www.w3.org/2001/XMLSchema-instance" xsi:type="dcterms:W3CDTF">2016-03-16T14:25:00Z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