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976CA" w:rsidP="00E976CA" w:rsidRDefault="00E976CA" w14:paraId="dfb9ab4" w14:textId="dfb9ab4">
      <w:pPr>
        <w:spacing w:after="240"/>
        <w15:collapsed w:val="false"/>
        <w:rPr>
          <w:rFonts w:eastAsia="Times New Roman"/>
          <w:sz w:val="20"/>
          <w:szCs w:val="20"/>
        </w:rPr>
      </w:pPr>
      <w:bookmarkStart w:name="_GoBack" w:id="0"/>
      <w:bookmarkEnd w:id="0"/>
    </w:p>
    <w:p w:rsidR="00E976CA" w:rsidP="00E976CA" w:rsidRDefault="00E976CA">
      <w:pPr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6096000" cy="4572000"/>
            <wp:effectExtent l="0" t="0" r="0" b="0"/>
            <wp:docPr id="6" name="Slika 6" descr="cid:7c06cb50-d9f5-49b7-aff3-7099eced2da8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7c06cb50-d9f5-49b7-aff3-7099eced2da8@mprh.local"/>
                    <pic:cNvPicPr>
                      <a:picLocks noChangeAspect="true" noChangeArrowheads="true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6CA" w:rsidP="00E976CA" w:rsidRDefault="00E976CA">
      <w:pPr>
        <w:spacing w:after="24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</w:p>
    <w:p w:rsidR="00E976CA" w:rsidP="00E976CA" w:rsidRDefault="00E976CA">
      <w:pPr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6096000" cy="4572000"/>
            <wp:effectExtent l="0" t="0" r="0" b="0"/>
            <wp:docPr id="5" name="Slika 5" descr="cid:7dc92181-ee61-4266-9768-6c5156eb27ee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cid:7dc92181-ee61-4266-9768-6c5156eb27ee@mprh.local"/>
                    <pic:cNvPicPr>
                      <a:picLocks noChangeAspect="true" noChangeArrowheads="true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6CA" w:rsidP="00E976CA" w:rsidRDefault="00E976CA">
      <w:pPr>
        <w:spacing w:after="24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</w:p>
    <w:p w:rsidR="00E976CA" w:rsidP="00E976CA" w:rsidRDefault="00E976CA">
      <w:pPr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6096000" cy="4572000"/>
            <wp:effectExtent l="0" t="0" r="0" b="0"/>
            <wp:docPr id="4" name="Slika 4" descr="cid:2b77d494-8833-4c53-b0cf-f9349632313c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 descr="cid:2b77d494-8833-4c53-b0cf-f9349632313c@mprh.local"/>
                    <pic:cNvPicPr>
                      <a:picLocks noChangeAspect="true" noChangeArrowheads="true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6CA" w:rsidP="00E976CA" w:rsidRDefault="00E976CA">
      <w:pPr>
        <w:spacing w:after="24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</w:p>
    <w:p w:rsidR="00E976CA" w:rsidP="00E976CA" w:rsidRDefault="00E976CA">
      <w:pPr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6096000" cy="4572000"/>
            <wp:effectExtent l="0" t="0" r="0" b="0"/>
            <wp:docPr id="3" name="Slika 3" descr="cid:2449a0e9-e7c0-462c-b14d-a9fadac81cb5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4" descr="cid:2449a0e9-e7c0-462c-b14d-a9fadac81cb5@mprh.local"/>
                    <pic:cNvPicPr>
                      <a:picLocks noChangeAspect="true" noChangeArrowheads="true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6CA" w:rsidP="00E976CA" w:rsidRDefault="00E976CA">
      <w:pPr>
        <w:spacing w:after="24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</w:p>
    <w:p w:rsidR="00E976CA" w:rsidP="00E976CA" w:rsidRDefault="00E976CA">
      <w:pPr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6096000" cy="4572000"/>
            <wp:effectExtent l="0" t="0" r="0" b="0"/>
            <wp:docPr id="2" name="Slika 2" descr="cid:3228c1ca-d4c5-46bb-916e-7393b82c804f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5" descr="cid:3228c1ca-d4c5-46bb-916e-7393b82c804f@mprh.local"/>
                    <pic:cNvPicPr>
                      <a:picLocks noChangeAspect="true" noChangeArrowheads="true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6CA" w:rsidP="00E976CA" w:rsidRDefault="00E976CA">
      <w:pPr>
        <w:spacing w:after="24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</w:p>
    <w:p w:rsidR="00E976CA" w:rsidP="00E976CA" w:rsidRDefault="00E976CA">
      <w:pPr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6096000" cy="4572000"/>
            <wp:effectExtent l="0" t="0" r="0" b="0"/>
            <wp:docPr id="1" name="Slika 1" descr="cid:63e8113c-ff84-40eb-b9d2-05fbf7b06efb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6" descr="cid:63e8113c-ff84-40eb-b9d2-05fbf7b06efb@mprh.local"/>
                    <pic:cNvPicPr>
                      <a:picLocks noChangeAspect="true" noChangeArrowheads="true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6CA" w:rsidP="00E976CA" w:rsidRDefault="00E976CA">
      <w:p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  <w:r>
        <w:rPr>
          <w:rFonts w:eastAsia="Times New Roman"/>
          <w:sz w:val="20"/>
          <w:szCs w:val="20"/>
        </w:rPr>
        <w:br/>
        <w:t>Poslano s mojeg iPhonea</w:t>
      </w:r>
    </w:p>
    <w:p w:rsidR="00F867E4" w:rsidRDefault="00F867E4"/>
    <w:sectPr w:rsidR="00F86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6CA"/>
    <w:rsid w:val="00844A74"/>
    <w:rsid w:val="008B2D79"/>
    <w:rsid w:val="00B74C67"/>
    <w:rsid w:val="00D8622D"/>
    <w:rsid w:val="00E52000"/>
    <w:rsid w:val="00E976CA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976CA"/>
    <w:rPr>
      <w:rFonts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976C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976CA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520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52000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52000"/>
    <w:rPr>
      <w:rFonts w:eastAsia="Times New Roman"/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52000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52000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76CA"/>
    <w:rPr>
      <w:rFonts w:cs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97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76CA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20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00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000"/>
    <w:rPr>
      <w:rFonts w:eastAsia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00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00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6169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2.jpeg" Type="http://schemas.openxmlformats.org/officeDocument/2006/relationships/image" Id="rId8"/><Relationship TargetMode="External" Target="cid:2449a0e9-e7c0-462c-b14d-a9fadac81cb5@mprh.local" Type="http://schemas.openxmlformats.org/officeDocument/2006/relationships/image" Id="rId13"/><Relationship Target="fontTable.xml" Type="http://schemas.openxmlformats.org/officeDocument/2006/relationships/fontTable" Id="rId18"/><Relationship Target="stylesWithEffects.xml" Type="http://schemas.microsoft.com/office/2007/relationships/stylesWithEffects" Id="rId3"/><Relationship TargetMode="External" Target="cid:7c06cb50-d9f5-49b7-aff3-7099eced2da8@mprh.local" Type="http://schemas.openxmlformats.org/officeDocument/2006/relationships/image" Id="rId7"/><Relationship Target="media/image4.jpeg" Type="http://schemas.openxmlformats.org/officeDocument/2006/relationships/image" Id="rId12"/><Relationship TargetMode="External" Target="cid:63e8113c-ff84-40eb-b9d2-05fbf7b06efb@mprh.local" Type="http://schemas.openxmlformats.org/officeDocument/2006/relationships/image" Id="rId17"/><Relationship Target="styles.xml" Type="http://schemas.openxmlformats.org/officeDocument/2006/relationships/styles" Id="rId2"/><Relationship Target="media/image6.jpeg" Type="http://schemas.openxmlformats.org/officeDocument/2006/relationships/image" Id="rId16"/><Relationship Target="../customXml/item1.xml" Type="http://schemas.openxmlformats.org/officeDocument/2006/relationships/customXml" Id="rId1"/><Relationship Target="media/image1.jpeg" Type="http://schemas.openxmlformats.org/officeDocument/2006/relationships/image" Id="rId6"/><Relationship TargetMode="External" Target="cid:2b77d494-8833-4c53-b0cf-f9349632313c@mprh.local" Type="http://schemas.openxmlformats.org/officeDocument/2006/relationships/image" Id="rId11"/><Relationship Target="webSettings.xml" Type="http://schemas.openxmlformats.org/officeDocument/2006/relationships/webSettings" Id="rId5"/><Relationship TargetMode="External" Target="cid:3228c1ca-d4c5-46bb-916e-7393b82c804f@mprh.local" Type="http://schemas.openxmlformats.org/officeDocument/2006/relationships/image" Id="rId15"/><Relationship Target="media/image3.jpeg" Type="http://schemas.openxmlformats.org/officeDocument/2006/relationships/image" Id="rId10"/><Relationship Target="theme/theme1.xml" Type="http://schemas.openxmlformats.org/officeDocument/2006/relationships/theme" Id="rId19"/><Relationship Target="settings.xml" Type="http://schemas.openxmlformats.org/officeDocument/2006/relationships/settings" Id="rId4"/><Relationship TargetMode="External" Target="cid:7dc92181-ee61-4266-9768-6c5156eb27ee@mprh.local" Type="http://schemas.openxmlformats.org/officeDocument/2006/relationships/image" Id="rId9"/><Relationship Target="media/image5.jpeg" Type="http://schemas.openxmlformats.org/officeDocument/2006/relationships/imag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4</properties:Words>
  <properties:Characters>20</properties:Characters>
  <properties:Lines>20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2020-06-04T12:12:00Z</dcterms:created>
  <dc:creator>Nikolina Krunić</dc:creator>
  <cp:lastModifiedBy>Nikolina Krunić</cp:lastModifiedBy>
  <dcterms:modified xmlns:xsi="http://www.w3.org/2001/XMLSchema-instance" xsi:type="dcterms:W3CDTF">2020-06-04T12:13:00Z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St-169/2014-112 / Podnesak - Podnesak (111.docx)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