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d16e" w14:paraId="82ed16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C93EE4">
        <w:t>33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C93EE4" w:rsidRPr="00C93EE4">
        <w:t>BAD</w:t>
      </w:r>
      <w:proofErr w:type="spellEnd"/>
      <w:r w:rsidR="00C93EE4" w:rsidRPr="00C93EE4">
        <w:t xml:space="preserve"> </w:t>
      </w:r>
      <w:proofErr w:type="spellStart"/>
      <w:r w:rsidR="00C93EE4" w:rsidRPr="00C93EE4">
        <w:t>BLUE</w:t>
      </w:r>
      <w:proofErr w:type="spellEnd"/>
      <w:r w:rsidR="00C93EE4" w:rsidRPr="00C93EE4">
        <w:t xml:space="preserve"> </w:t>
      </w:r>
      <w:proofErr w:type="spellStart"/>
      <w:r w:rsidR="00C93EE4" w:rsidRPr="00C93EE4">
        <w:t>BOYS</w:t>
      </w:r>
      <w:proofErr w:type="spellEnd"/>
      <w:r w:rsidR="00C93EE4" w:rsidRPr="00C93EE4">
        <w:t xml:space="preserve"> FAN KLUB</w:t>
      </w:r>
      <w:r w:rsidR="00C93EE4">
        <w:t xml:space="preserve"> Zagreb, Maksimirska 128, </w:t>
      </w:r>
      <w:proofErr w:type="spellStart"/>
      <w:r w:rsidR="00C93EE4">
        <w:t>OIB</w:t>
      </w:r>
      <w:proofErr w:type="spellEnd"/>
      <w:r w:rsidR="00C93EE4">
        <w:t xml:space="preserve">: </w:t>
      </w:r>
      <w:r w:rsidR="00C93EE4" w:rsidRPr="00C93EE4">
        <w:t>11788352019</w:t>
      </w:r>
      <w:r w:rsidR="00C93EE4">
        <w:t>,</w:t>
      </w:r>
      <w:r w:rsidR="003E7741">
        <w:t xml:space="preserve"> reg. broj: 21010931,</w:t>
      </w:r>
      <w:r w:rsidR="00C93EE4">
        <w:t xml:space="preserve">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E7741">
        <w:rPr>
          <w:bCs/>
        </w:rPr>
        <w:t xml:space="preserve"> </w:t>
      </w:r>
      <w:proofErr w:type="spellStart"/>
      <w:r w:rsidR="003E7741" w:rsidRPr="00C93EE4">
        <w:t>BAD</w:t>
      </w:r>
      <w:proofErr w:type="spellEnd"/>
      <w:r w:rsidR="003E7741" w:rsidRPr="00C93EE4">
        <w:t xml:space="preserve"> </w:t>
      </w:r>
      <w:proofErr w:type="spellStart"/>
      <w:r w:rsidR="003E7741" w:rsidRPr="00C93EE4">
        <w:t>BLUE</w:t>
      </w:r>
      <w:proofErr w:type="spellEnd"/>
      <w:r w:rsidR="003E7741" w:rsidRPr="00C93EE4">
        <w:t xml:space="preserve"> </w:t>
      </w:r>
      <w:proofErr w:type="spellStart"/>
      <w:r w:rsidR="003E7741" w:rsidRPr="00C93EE4">
        <w:t>BOYS</w:t>
      </w:r>
      <w:proofErr w:type="spellEnd"/>
      <w:r w:rsidR="003E7741" w:rsidRPr="00C93EE4">
        <w:t xml:space="preserve"> FAN KLUB</w:t>
      </w:r>
      <w:r w:rsidR="003E7741">
        <w:t xml:space="preserve"> Zagreb, Maksimirska 128, </w:t>
      </w:r>
      <w:proofErr w:type="spellStart"/>
      <w:r w:rsidR="003E7741">
        <w:t>OIB</w:t>
      </w:r>
      <w:proofErr w:type="spellEnd"/>
      <w:r w:rsidR="003E7741">
        <w:t xml:space="preserve">: </w:t>
      </w:r>
      <w:r w:rsidR="003E7741" w:rsidRPr="00C93EE4">
        <w:t>11788352019</w:t>
      </w:r>
      <w:r w:rsidR="003E7741">
        <w:t xml:space="preserve">, reg. broj: 21010931, iznosi 26.117,87 kn.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</w:t>
      </w:r>
      <w:r w:rsidR="003E7741">
        <w:t>Blaž Međugorac i Tomislav Tomljenović</w:t>
      </w:r>
      <w:r w:rsidR="00482895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3E7741">
        <w:t>33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236D0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236D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36D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6D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6D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236D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36D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6D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6D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St-533/2018</izvorni_sadrzaj>
    <derivirana_varijabla naziv="DomainObject.Predmet.OznakaBroj_1">St-533/2018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BAD BLUE BOYS FAN KLUB</izvorni_sadrzaj>
    <derivirana_varijabla naziv="DomainObject.Predmet.ProtustrankaFormated_1">  BAD BLUE BOYS FAN KLUB</derivirana_varijabla>
  </DomainObject.Predmet.ProtustrankaFormated>
  <DomainObject.Predmet.ProtustrankaFormatedOIB>
    <izvorni_sadrzaj>  BAD BLUE BOYS FAN KLUB, OIB 11788352019</izvorni_sadrzaj>
    <derivirana_varijabla naziv="DomainObject.Predmet.ProtustrankaFormatedOIB_1">  BAD BLUE BOYS FAN KLUB, OIB 11788352019</derivirana_varijabla>
  </DomainObject.Predmet.ProtustrankaFormatedOIB>
  <DomainObject.Predmet.ProtustrankaFormatedWithAdress>
    <izvorni_sadrzaj> BAD BLUE BOYS FAN KLUB, Maksimirska 128, 10000 Zagreb</izvorni_sadrzaj>
    <derivirana_varijabla naziv="DomainObject.Predmet.ProtustrankaFormatedWithAdress_1"> BAD BLUE BOYS FAN KLUB, Maksimirska 128, 10000 Zagreb</derivirana_varijabla>
  </DomainObject.Predmet.ProtustrankaFormatedWithAdress>
  <DomainObject.Predmet.ProtustrankaFormatedWithAdressOIB>
    <izvorni_sadrzaj> BAD BLUE BOYS FAN KLUB, OIB 11788352019, Maksimirska 128, 10000 Zagreb</izvorni_sadrzaj>
    <derivirana_varijabla naziv="DomainObject.Predmet.ProtustrankaFormatedWithAdressOIB_1"> BAD BLUE BOYS FAN KLUB, OIB 11788352019, Maksimirska 128, 10000 Zagreb</derivirana_varijabla>
  </DomainObject.Predmet.ProtustrankaFormatedWithAdressOIB>
  <DomainObject.Predmet.ProtustrankaWithAdress>
    <izvorni_sadrzaj>BAD BLUE BOYS FAN KLUB Maksimirska 128, 10000 Zagreb</izvorni_sadrzaj>
    <derivirana_varijabla naziv="DomainObject.Predmet.ProtustrankaWithAdress_1">BAD BLUE BOYS FAN KLUB Maksimirska 128, 10000 Zagreb</derivirana_varijabla>
  </DomainObject.Predmet.ProtustrankaWithAdress>
  <DomainObject.Predmet.ProtustrankaWithAdressOIB>
    <izvorni_sadrzaj>BAD BLUE BOYS FAN KLUB, OIB 11788352019, Maksimirska 128, 10000 Zagreb</izvorni_sadrzaj>
    <derivirana_varijabla naziv="DomainObject.Predmet.ProtustrankaWithAdressOIB_1">BAD BLUE BOYS FAN KLUB, OIB 11788352019, Maksimirska 128, 10000 Zagreb</derivirana_varijabla>
  </DomainObject.Predmet.ProtustrankaWithAdressOIB>
  <DomainObject.Predmet.ProtustrankaNazivFormated>
    <izvorni_sadrzaj>BAD BLUE BOYS FAN KLUB</izvorni_sadrzaj>
    <derivirana_varijabla naziv="DomainObject.Predmet.ProtustrankaNazivFormated_1">BAD BLUE BOYS FAN KLUB</derivirana_varijabla>
  </DomainObject.Predmet.ProtustrankaNazivFormated>
  <DomainObject.Predmet.ProtustrankaNazivFormatedOIB>
    <izvorni_sadrzaj>BAD BLUE BOYS FAN KLUB, OIB 11788352019</izvorni_sadrzaj>
    <derivirana_varijabla naziv="DomainObject.Predmet.ProtustrankaNazivFormatedOIB_1">BAD BLUE BOYS FAN KLUB, OIB 11788352019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BAD BLUE BOYS FAN KLUB</item>
    </izvorni_sadrzaj>
    <derivirana_varijabla naziv="DomainObject.Predmet.ProtuStrankaListFormated_1">
      <item>BAD BLUE BOYS FAN KLUB</item>
    </derivirana_varijabla>
  </DomainObject.Predmet.ProtuStrankaListFormated>
  <DomainObject.Predmet.ProtuStrankaListFormatedOIB>
    <izvorni_sadrzaj>
      <item>BAD BLUE BOYS FAN KLUB, OIB 11788352019</item>
    </izvorni_sadrzaj>
    <derivirana_varijabla naziv="DomainObject.Predmet.ProtuStrankaListFormatedOIB_1">
      <item>BAD BLUE BOYS FAN KLUB, OIB 11788352019</item>
    </derivirana_varijabla>
  </DomainObject.Predmet.ProtuStrankaListFormatedOIB>
  <DomainObject.Predmet.ProtuStrankaListFormatedWithAdress>
    <izvorni_sadrzaj>
      <item>BAD BLUE BOYS FAN KLUB, Maksimirska 128, 10000 Zagreb</item>
    </izvorni_sadrzaj>
    <derivirana_varijabla naziv="DomainObject.Predmet.ProtuStrankaListFormatedWithAdress_1">
      <item>BAD BLUE BOYS FAN KLUB, Maksimirska 128, 10000 Zagreb</item>
    </derivirana_varijabla>
  </DomainObject.Predmet.ProtuStrankaListFormatedWithAdress>
  <DomainObject.Predmet.ProtuStrankaListFormatedWithAdressOIB>
    <izvorni_sadrzaj>
      <item>BAD BLUE BOYS FAN KLUB, OIB 11788352019, Maksimirska 128, 10000 Zagreb</item>
    </izvorni_sadrzaj>
    <derivirana_varijabla naziv="DomainObject.Predmet.ProtuStrankaListFormatedWithAdressOIB_1">
      <item>BAD BLUE BOYS FAN KLUB, OIB 11788352019, Maksimirska 128, 10000 Zagreb</item>
    </derivirana_varijabla>
  </DomainObject.Predmet.ProtuStrankaListFormatedWithAdressOIB>
  <DomainObject.Predmet.ProtuStrankaListNazivFormated>
    <izvorni_sadrzaj>
      <item>BAD BLUE BOYS FAN KLUB</item>
    </izvorni_sadrzaj>
    <derivirana_varijabla naziv="DomainObject.Predmet.ProtuStrankaListNazivFormated_1">
      <item>BAD BLUE BOYS FAN KLUB</item>
    </derivirana_varijabla>
  </DomainObject.Predmet.ProtuStrankaListNazivFormated>
  <DomainObject.Predmet.ProtuStrankaListNazivFormatedOIB>
    <izvorni_sadrzaj>
      <item>BAD BLUE BOYS FAN KLUB, OIB 11788352019</item>
    </izvorni_sadrzaj>
    <derivirana_varijabla naziv="DomainObject.Predmet.ProtuStrankaListNazivFormatedOIB_1">
      <item>BAD BLUE BOYS FAN KLUB, OIB 11788352019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BAD BLUE BOYS FAN KLUB</izvorni_sadrzaj>
    <derivirana_varijabla naziv="DomainObject.Predmet.ProtustrankaIDrugi_1">BAD BLUE BOYS FAN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BAD BLUE BOYS FAN KLUB, OIB 11788352019, Maksimirska 128, 10000 Zagreb</izvorni_sadrzaj>
    <derivirana_varijabla naziv="DomainObject.Predmet.ProtustrankaIDrugiAdressOIB_1">BAD BLUE BOYS FAN KLUB, OIB 11788352019,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 BLUE BOYS FAN KLUB</item>
      <item>FINA Regionalni centar Zagreb</item>
    </izvorni_sadrzaj>
    <derivirana_varijabla naziv="DomainObject.Predmet.SudioniciListNaziv_1">
      <item>BAD BLUE BOYS FAN KLUB</item>
      <item>FINA Regionalni centar Zagreb</item>
    </derivirana_varijabla>
  </DomainObject.Predmet.SudioniciListNaziv>
  <DomainObject.Predmet.SudioniciListAdressOIB>
    <izvorni_sadrzaj>
      <item>BAD BLUE BOYS FAN KLUB, OIB 11788352019, Maksimirska 128,10000 Zagreb</item>
      <item>FINA Regionalni centar Zagreb, OIB 85821130368, Trg svibanjskih žrtava 1995. 1,10000 Zagreb</item>
    </izvorni_sadrzaj>
    <derivirana_varijabla naziv="DomainObject.Predmet.SudioniciListAdressOIB_1">
      <item>BAD BLUE BOYS FAN KLUB, OIB 11788352019, Maksimirska 128,10000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11788352019</item>
      <item>, OIB 85821130368</item>
    </izvorni_sadrzaj>
    <derivirana_varijabla naziv="DomainObject.Predmet.SudioniciListNazivOIB_1">
      <item>, OIB 11788352019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1936</properties:Characters>
  <properties:Lines>46</properties:Lines>
  <properties:Paragraphs>15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2018-08-30T06:17:00Z</cp:lastPrinted>
  <dcterms:modified xmlns:xsi="http://www.w3.org/2001/XMLSchema-instance" xsi:type="dcterms:W3CDTF">2018-08-30T06:19:00Z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