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8971" w14:paraId="bb28971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4A549A" w:rsidR="00273580" w:rsidRPr="004A54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549A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4A549A">
        <w:rPr>
          <w:rFonts w:hAnsi="Times New Roman" w:ascii="Times New Roman"/>
          <w:szCs w:val="24"/>
          <w:lang w:val="hr-HR"/>
        </w:rPr>
        <w:t xml:space="preserve"> stečajnim dužnikom </w:t>
      </w:r>
      <w:r w:rsidR="004A549A">
        <w:rPr>
          <w:rFonts w:hAnsi="Times New Roman" w:ascii="Times New Roman"/>
          <w:szCs w:val="24"/>
          <w:lang w:val="hr-HR"/>
        </w:rPr>
        <w:t>ML GRAD PROJEKT d.o.o. u stečaju</w:t>
      </w:r>
      <w:r w:rsidR="004A549A" w:rsidRPr="004A549A">
        <w:rPr>
          <w:rFonts w:hAnsi="Times New Roman" w:ascii="Times New Roman"/>
          <w:szCs w:val="24"/>
          <w:lang w:val="hr-HR"/>
        </w:rPr>
        <w:t>, Lopatinec, I. G. Kovačića 81</w:t>
      </w:r>
      <w:r w:rsidR="004A549A">
        <w:rPr>
          <w:rFonts w:hAnsi="Times New Roman" w:ascii="Times New Roman"/>
          <w:szCs w:val="24"/>
          <w:lang w:val="hr-HR"/>
        </w:rPr>
        <w:t xml:space="preserve">, </w:t>
      </w:r>
      <w:r w:rsidR="004A549A" w:rsidRPr="004A549A">
        <w:rPr>
          <w:rFonts w:hAnsi="Times New Roman" w:ascii="Times New Roman"/>
        </w:rPr>
        <w:t>16</w:t>
      </w:r>
      <w:r w:rsidR="008D0F01" w:rsidRPr="004A549A">
        <w:rPr>
          <w:rFonts w:hAnsi="Times New Roman" w:ascii="Times New Roman"/>
          <w:lang w:val="hr-HR"/>
        </w:rPr>
        <w:t>. ožujka 2016</w:t>
      </w:r>
      <w:r w:rsidR="000E25E2" w:rsidRPr="004A549A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4A549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A549A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8. travnja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8D0F01">
        <w:rPr>
          <w:rFonts w:hAnsi="Times New Roman" w:ascii="Times New Roman"/>
          <w:b/>
          <w:szCs w:val="24"/>
          <w:lang w:val="hr-HR"/>
        </w:rPr>
        <w:t>09</w:t>
      </w:r>
      <w:r w:rsidR="00EE6FAD">
        <w:rPr>
          <w:rFonts w:hAnsi="Times New Roman" w:ascii="Times New Roman"/>
          <w:b/>
          <w:szCs w:val="24"/>
          <w:lang w:val="hr-HR"/>
        </w:rPr>
        <w:t xml:space="preserve">,00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A549A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prijedlogu stečajnog upravitelja za sklapanje sudske nagodbe u predmetu ovoga suda broj P-43/15</w:t>
      </w:r>
      <w:r w:rsidR="003969B6">
        <w:rPr>
          <w:rFonts w:hAnsi="Times New Roman" w:ascii="Times New Roman"/>
          <w:szCs w:val="24"/>
          <w:lang w:val="hr-HR"/>
        </w:rPr>
        <w:t>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4A549A">
        <w:rPr>
          <w:rFonts w:hAnsi="Times New Roman" w:ascii="Times New Roman"/>
          <w:szCs w:val="24"/>
          <w:lang w:val="hr-HR"/>
        </w:rPr>
        <w:t>16</w:t>
      </w:r>
      <w:r w:rsidR="008D0F01">
        <w:rPr>
          <w:rFonts w:hAnsi="Times New Roman" w:ascii="Times New Roman"/>
          <w:szCs w:val="24"/>
          <w:lang w:val="hr-HR"/>
        </w:rPr>
        <w:t>. ožujka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="004A549A">
        <w:rPr>
          <w:rFonts w:hAnsi="Times New Roman" w:ascii="Times New Roman"/>
          <w:szCs w:val="24"/>
          <w:lang w:val="hr-HR"/>
        </w:rPr>
        <w:t>Nenad Homar, Koprivnica, Dravska 1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8D9" w:rsidP="00BE64B7" w:rsidR="00D828D9">
      <w:r>
        <w:separator/>
      </w:r>
    </w:p>
  </w:endnote>
  <w:endnote w:id="0" w:type="continuationSeparator">
    <w:p w:rsidRDefault="00D828D9" w:rsidP="00BE64B7" w:rsidR="00D82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8D9" w:rsidP="00BE64B7" w:rsidR="00D828D9">
      <w:r>
        <w:separator/>
      </w:r>
    </w:p>
  </w:footnote>
  <w:footnote w:id="0" w:type="continuationSeparator">
    <w:p w:rsidRDefault="00D828D9" w:rsidP="00BE64B7" w:rsidR="00D828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4A549A">
      <w:rPr>
        <w:rFonts w:hAnsi="Times New Roman" w:ascii="Times New Roman"/>
        <w:szCs w:val="24"/>
        <w:lang w:val="hr-HR"/>
      </w:rPr>
      <w:t>5/14-59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7267"/>
    <w:rsid w:val="0001089A"/>
    <w:rsid w:val="0001451D"/>
    <w:rsid w:val="00055F38"/>
    <w:rsid w:val="000B3E32"/>
    <w:rsid w:val="000C11ED"/>
    <w:rsid w:val="000E25E2"/>
    <w:rsid w:val="00121DAB"/>
    <w:rsid w:val="00273580"/>
    <w:rsid w:val="002C29EB"/>
    <w:rsid w:val="00340B1C"/>
    <w:rsid w:val="00383227"/>
    <w:rsid w:val="003956F1"/>
    <w:rsid w:val="003969B6"/>
    <w:rsid w:val="00467849"/>
    <w:rsid w:val="004A549A"/>
    <w:rsid w:val="004C3F42"/>
    <w:rsid w:val="00594D0D"/>
    <w:rsid w:val="00613B39"/>
    <w:rsid w:val="00626933"/>
    <w:rsid w:val="0063124E"/>
    <w:rsid w:val="006426F4"/>
    <w:rsid w:val="00656FF7"/>
    <w:rsid w:val="0070318D"/>
    <w:rsid w:val="007D790B"/>
    <w:rsid w:val="007E300D"/>
    <w:rsid w:val="008718A5"/>
    <w:rsid w:val="008D0F01"/>
    <w:rsid w:val="00943C34"/>
    <w:rsid w:val="00954A84"/>
    <w:rsid w:val="009C1D4E"/>
    <w:rsid w:val="00A3468B"/>
    <w:rsid w:val="00B14DF9"/>
    <w:rsid w:val="00B746D5"/>
    <w:rsid w:val="00B81F4D"/>
    <w:rsid w:val="00BE64B7"/>
    <w:rsid w:val="00D465DD"/>
    <w:rsid w:val="00D828D9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267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7267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726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726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267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7267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726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726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50520083535</item>
      <item>, OIB 50520083535</item>
      <item>, OIB null</item>
    </izvorni_sadrzaj>
    <derivirana_varijabla naziv="DomainObject.Predmet.SudioniciListNazivOIB_1">
      <item>, OIB null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206</properties:Words>
  <properties:Characters>925</properties:Characters>
  <properties:Lines>58</properties:Lines>
  <properties:Paragraphs>23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2016-03-16T13:54:00Z</cp:lastPrinted>
  <dcterms:modified xmlns:xsi="http://www.w3.org/2001/XMLSchema-instance" xsi:type="dcterms:W3CDTF">2016-03-16T13:55:00Z</dcterms:modified>
  <cp:revision>19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